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9936500" w14:paraId="9936500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48A3" w:rsidR="00ED2D93" w:rsidRPr="00ED2D93">
        <w:trPr>
          <w:jc w:val="right"/>
        </w:trPr>
        <w:tc>
          <w:tcPr>
            <w:tcW w:type="dxa" w:w="4320"/>
          </w:tcPr>
          <w:p w:rsidRDefault="00ED2D93" w:rsidP="009F6D03" w:rsidR="00ED2D93" w:rsidRPr="00ED2D93">
            <w:pPr>
              <w:jc w:val="right"/>
              <w:rPr>
                <w:sz w:val="24"/>
                <w:szCs w:val="24"/>
              </w:rPr>
            </w:pPr>
            <w:r w:rsidRPr="00ED2D93">
              <w:rPr>
                <w:sz w:val="24"/>
                <w:szCs w:val="24"/>
              </w:rPr>
              <w:t>Poslovni broj: 4 St-</w:t>
            </w:r>
            <w:r w:rsidR="009F6D03">
              <w:rPr>
                <w:sz w:val="24"/>
                <w:szCs w:val="24"/>
              </w:rPr>
              <w:t>11/2019-3</w:t>
            </w:r>
          </w:p>
        </w:tc>
      </w:tr>
    </w:tbl>
    <w:p w:rsidRDefault="00336A69" w:rsidP="00336A69" w:rsidR="00336A69" w:rsidRPr="00ED2D93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9F6D03" w:rsidRPr="009F6D03">
        <w:rPr>
          <w:sz w:val="24"/>
          <w:szCs w:val="24"/>
        </w:rPr>
        <w:t>Spin Media j.d.o.o.</w:t>
      </w:r>
      <w:r w:rsidR="009F6D03">
        <w:rPr>
          <w:sz w:val="24"/>
          <w:szCs w:val="24"/>
        </w:rPr>
        <w:t>, Zagrebačka 53 B, Varaždin</w:t>
      </w:r>
      <w:r w:rsidR="00ED2D93">
        <w:rPr>
          <w:sz w:val="24"/>
          <w:szCs w:val="24"/>
        </w:rPr>
        <w:t xml:space="preserve">, OIB: </w:t>
      </w:r>
      <w:r w:rsidR="009F6D03" w:rsidRPr="009F6D03">
        <w:rPr>
          <w:sz w:val="24"/>
          <w:szCs w:val="24"/>
        </w:rPr>
        <w:t>49886077529</w:t>
      </w:r>
      <w:r w:rsidR="00ED2D93">
        <w:rPr>
          <w:sz w:val="24"/>
          <w:szCs w:val="24"/>
        </w:rPr>
        <w:t xml:space="preserve">, </w:t>
      </w:r>
      <w:r w:rsidR="006065CF">
        <w:rPr>
          <w:sz w:val="24"/>
          <w:szCs w:val="24"/>
        </w:rPr>
        <w:t xml:space="preserve">dana </w:t>
      </w:r>
      <w:r w:rsidR="00ED2D93">
        <w:rPr>
          <w:sz w:val="24"/>
          <w:szCs w:val="24"/>
        </w:rPr>
        <w:t>17. siječnja 2019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9F6D03" w:rsidRPr="009F6D03">
        <w:rPr>
          <w:sz w:val="24"/>
          <w:szCs w:val="24"/>
        </w:rPr>
        <w:t>Spin Media j.d.o.o.</w:t>
      </w:r>
      <w:r w:rsidR="009F6D03">
        <w:rPr>
          <w:sz w:val="24"/>
          <w:szCs w:val="24"/>
        </w:rPr>
        <w:t xml:space="preserve">, Zagrebačka 53 B, Varaždin, OIB: </w:t>
      </w:r>
      <w:r w:rsidR="009F6D03" w:rsidRPr="009F6D03">
        <w:rPr>
          <w:sz w:val="24"/>
          <w:szCs w:val="24"/>
        </w:rPr>
        <w:t>49886077529</w:t>
      </w:r>
      <w:r w:rsidR="009F6D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iznosi </w:t>
      </w:r>
      <w:r w:rsidR="009F6D03">
        <w:rPr>
          <w:sz w:val="24"/>
          <w:szCs w:val="24"/>
        </w:rPr>
        <w:t>6.841,53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9F6D03" w:rsidRPr="009F6D03">
        <w:rPr>
          <w:sz w:val="24"/>
          <w:szCs w:val="24"/>
        </w:rPr>
        <w:t>Spin Media j.d.o.o.</w:t>
      </w:r>
      <w:r w:rsidR="0002245E">
        <w:rPr>
          <w:sz w:val="24"/>
          <w:szCs w:val="24"/>
        </w:rPr>
        <w:t xml:space="preserve">, </w:t>
      </w:r>
      <w:r w:rsidR="00ED2D93">
        <w:rPr>
          <w:sz w:val="24"/>
          <w:szCs w:val="24"/>
        </w:rPr>
        <w:t xml:space="preserve">OIB: </w:t>
      </w:r>
      <w:r w:rsidR="00ED2D93" w:rsidRPr="00ED2D93">
        <w:rPr>
          <w:sz w:val="24"/>
          <w:szCs w:val="24"/>
        </w:rPr>
        <w:t>80739833868</w:t>
      </w:r>
      <w:r w:rsidRPr="00594D50">
        <w:rPr>
          <w:sz w:val="24"/>
          <w:szCs w:val="24"/>
        </w:rPr>
        <w:t xml:space="preserve">, </w:t>
      </w:r>
      <w:r w:rsidR="009F6D03">
        <w:rPr>
          <w:sz w:val="24"/>
          <w:szCs w:val="24"/>
          <w:u w:val="single"/>
        </w:rPr>
        <w:t>Mia Kralj, Zagrebačka ulica 53/b, Varaždin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9F6D03" w:rsidRPr="009F6D03">
        <w:rPr>
          <w:sz w:val="24"/>
          <w:szCs w:val="24"/>
          <w:u w:val="single"/>
        </w:rPr>
        <w:t>51953565859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9F6D03">
        <w:rPr>
          <w:sz w:val="24"/>
          <w:szCs w:val="24"/>
        </w:rPr>
        <w:t>1119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9F6D03">
        <w:rPr>
          <w:sz w:val="24"/>
          <w:szCs w:val="24"/>
          <w:lang w:val="hr-HR"/>
        </w:rPr>
        <w:t>11. siječnja</w:t>
      </w:r>
      <w:r w:rsidR="00547676">
        <w:rPr>
          <w:sz w:val="24"/>
          <w:szCs w:val="24"/>
          <w:lang w:val="hr-HR"/>
        </w:rPr>
        <w:t xml:space="preserve"> 201</w:t>
      </w:r>
      <w:r w:rsidR="009F6D03">
        <w:rPr>
          <w:sz w:val="24"/>
          <w:szCs w:val="24"/>
          <w:lang w:val="hr-HR"/>
        </w:rPr>
        <w:t>9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9F6D03" w:rsidRPr="009F6D03">
        <w:rPr>
          <w:sz w:val="24"/>
          <w:szCs w:val="24"/>
        </w:rPr>
        <w:t>Spin Media j.d.o.o.</w:t>
      </w:r>
      <w:r w:rsidR="009F6D03">
        <w:rPr>
          <w:sz w:val="24"/>
          <w:szCs w:val="24"/>
        </w:rPr>
        <w:t xml:space="preserve">, Zagrebačka 53 B, Varaždin, OIB: </w:t>
      </w:r>
      <w:r w:rsidR="009F6D03" w:rsidRPr="009F6D03">
        <w:rPr>
          <w:sz w:val="24"/>
          <w:szCs w:val="24"/>
        </w:rPr>
        <w:t>49886077529</w:t>
      </w:r>
      <w:r w:rsidR="001909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9F6D03">
        <w:rPr>
          <w:sz w:val="24"/>
          <w:szCs w:val="24"/>
        </w:rPr>
        <w:t>9. siječnja 2019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9F6D03">
        <w:rPr>
          <w:sz w:val="24"/>
          <w:szCs w:val="24"/>
        </w:rPr>
        <w:t>6.841,53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ED2D93">
        <w:rPr>
          <w:sz w:val="24"/>
          <w:szCs w:val="24"/>
          <w:lang w:val="hr-HR"/>
        </w:rPr>
        <w:t>17. siječnja 2019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Sect="00ED2D93"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F1B" w:rsidP="00E1782B" w:rsidR="002B0F1B">
      <w:r>
        <w:separator/>
      </w:r>
    </w:p>
  </w:endnote>
  <w:endnote w:id="0" w:type="continuationSeparator">
    <w:p w:rsidRDefault="002B0F1B" w:rsidP="00E1782B" w:rsidR="002B0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F1B" w:rsidP="00E1782B" w:rsidR="002B0F1B">
      <w:r>
        <w:separator/>
      </w:r>
    </w:p>
  </w:footnote>
  <w:footnote w:id="0" w:type="continuationSeparator">
    <w:p w:rsidRDefault="002B0F1B" w:rsidP="00E1782B" w:rsidR="002B0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213098" w:rsidRPr="00213098">
          <w:rPr>
            <w:noProof/>
            <w:sz w:val="24"/>
            <w:szCs w:val="24"/>
            <w:lang w:val="hr-HR"/>
          </w:rPr>
          <w:t>2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9F6D03" w:rsidRPr="00ED2D93">
      <w:rPr>
        <w:sz w:val="24"/>
        <w:szCs w:val="24"/>
      </w:rPr>
      <w:t>Poslovni broj: 4 St-</w:t>
    </w:r>
    <w:r w:rsidR="009F6D03">
      <w:rPr>
        <w:sz w:val="24"/>
        <w:szCs w:val="24"/>
      </w:rPr>
      <w:t>11/2019-3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245E"/>
    <w:rsid w:val="00027543"/>
    <w:rsid w:val="00044B16"/>
    <w:rsid w:val="00190903"/>
    <w:rsid w:val="00213098"/>
    <w:rsid w:val="00241104"/>
    <w:rsid w:val="00295F43"/>
    <w:rsid w:val="002B0F1B"/>
    <w:rsid w:val="00336A69"/>
    <w:rsid w:val="00547676"/>
    <w:rsid w:val="00554FEC"/>
    <w:rsid w:val="00594D50"/>
    <w:rsid w:val="006065CF"/>
    <w:rsid w:val="006F0E54"/>
    <w:rsid w:val="00797787"/>
    <w:rsid w:val="009A4EFA"/>
    <w:rsid w:val="009C72C0"/>
    <w:rsid w:val="009F6D03"/>
    <w:rsid w:val="00B72010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ED2D93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0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1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0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Spin Media jednostavno društvo s ograničenom odgovornošću za  marketing i promociju zastupanog po punomoćniku Mia Kralj</izvorni_sadrzaj>
    <derivirana_varijabla naziv="DomainObject.Predmet.ProtustrankaFormated_1">  Spin Media jednostavno društvo s ograničenom odgovornošću za  marketing i promociju zastupanog po punomoćniku Mia Kralj</derivirana_varijabla>
  </DomainObject.Predmet.ProtustrankaFormated>
  <DomainObject.Predmet.ProtustrankaFormatedOIB>
    <izvorni_sadrzaj>  Spin Media jednostavno društvo s ograničenom odgovornošću za  marketing i promociju, OIB 49886077529 zastupanog po punomoćniku Mia Kralj</izvorni_sadrzaj>
    <derivirana_varijabla naziv="DomainObject.Predmet.ProtustrankaFormatedOIB_1">  Spin Media jednostavno društvo s ograničenom odgovornošću za  marketing i promociju, OIB 49886077529 zastupanog po punomoćniku Mia Kralj</derivirana_varijabla>
  </DomainObject.Predmet.ProtustrankaFormatedOIB>
  <DomainObject.Predmet.ProtustrankaFormatedWithAdress>
    <izvorni_sadrzaj> Spin Media jednostavno društvo s ograničenom odgovornošću za  marketing i promociju, Zagrebačka 53/B, 42000 Varaždin zastupanog po punomoćniku Mia Kralj</izvorni_sadrzaj>
    <derivirana_varijabla naziv="DomainObject.Predmet.ProtustrankaFormatedWithAdress_1"> Spin Media jednostavno društvo s ograničenom odgovornošću za  marketing i promociju, Zagrebačka 53/B, 42000 Varaždin zastupanog po punomoćniku Mia Kralj</derivirana_varijabla>
  </DomainObject.Predmet.ProtustrankaFormatedWithAdress>
  <DomainObject.Predmet.ProtustrankaFormatedWithAdressOIB>
    <izvorni_sadrzaj> Spin Media jednostavno društvo s ograničenom odgovornošću za  marketing i promociju, OIB 49886077529, Zagrebačka 53/B, 42000 Varaždin zastupanog po punomoćniku Mia Kralj</izvorni_sadrzaj>
    <derivirana_varijabla naziv="DomainObject.Predmet.ProtustrankaFormatedWithAdressOIB_1"> Spin Media jednostavno društvo s ograničenom odgovornošću za  marketing i promociju, OIB 49886077529, Zagrebačka 53/B, 42000 Varaždin zastupanog po punomoćniku Mia Kralj</derivirana_varijabla>
  </DomainObject.Predmet.ProtustrankaFormatedWithAdressOIB>
  <DomainObject.Predmet.ProtustrankaWithAdress>
    <izvorni_sadrzaj>Spin Media jednostavno društvo s ograničenom odgovornošću za  marketing i promociju Zagrebačka 53/B, 42000 Varaždin</izvorni_sadrzaj>
    <derivirana_varijabla naziv="DomainObject.Predmet.ProtustrankaWithAdress_1">Spin Media jednostavno društvo s ograničenom odgovornošću za  marketing i promociju Zagrebačka 53/B, 42000 Varaždin</derivirana_varijabla>
  </DomainObject.Predmet.ProtustrankaWithAdress>
  <DomainObject.Predmet.ProtustrankaWithAdressOIB>
    <izvorni_sadrzaj>Spin Media jednostavno društvo s ograničenom odgovornošću za  marketing i promociju, OIB 49886077529, Zagrebačka 53/B, 42000 Varaždin</izvorni_sadrzaj>
    <derivirana_varijabla naziv="DomainObject.Predmet.ProtustrankaWithAdressOIB_1">Spin Media jednostavno društvo s ograničenom odgovornošću za  marketing i promociju, OIB 49886077529, Zagrebačka 53/B, 42000 Varaždin</derivirana_varijabla>
  </DomainObject.Predmet.ProtustrankaWithAdressOIB>
  <DomainObject.Predmet.ProtustrankaNazivFormated>
    <izvorni_sadrzaj>Spin Media jednostavno društvo s ograničenom odgovornošću za  marketing i promociju</izvorni_sadrzaj>
    <derivirana_varijabla naziv="DomainObject.Predmet.ProtustrankaNazivFormated_1">Spin Media jednostavno društvo s ograničenom odgovornošću za  marketing i promociju</derivirana_varijabla>
  </DomainObject.Predmet.ProtustrankaNazivFormated>
  <DomainObject.Predmet.ProtustrankaNazivFormatedOIB>
    <izvorni_sadrzaj>Spin Media jednostavno društvo s ograničenom odgovornošću za  marketing i promociju, OIB 49886077529</izvorni_sadrzaj>
    <derivirana_varijabla naziv="DomainObject.Predmet.ProtustrankaNazivFormatedOIB_1">Spin Media jednostavno društvo s ograničenom odgovornošću za  marketing i promociju, OIB 49886077529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6841.53</izvorni_sadrzaj>
    <derivirana_varijabla naziv="DomainObject.Predmet.TrenutnaVrijednost_1">6841.53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Spin Media jednostavno društvo s ograničenom odgovornošću za  marketing i promociju zastupanog po punomoćniku Mia Kralj</item>
    </izvorni_sadrzaj>
    <derivirana_varijabla naziv="DomainObject.Predmet.ProtuStrankaListFormated_1">
      <item>Spin Media jednostavno društvo s ograničenom odgovornošću za  marketing i promociju zastupanog po punomoćniku Mia Kralj</item>
    </derivirana_varijabla>
  </DomainObject.Predmet.ProtuStrankaListFormated>
  <DomainObject.Predmet.ProtuStrankaListFormatedOIB>
    <izvorni_sadrzaj>
      <item>Spin Media jednostavno društvo s ograničenom odgovornošću za  marketing i promociju, OIB 49886077529 zastupanog po punomoćniku Mia Kralj</item>
    </izvorni_sadrzaj>
    <derivirana_varijabla naziv="DomainObject.Predmet.ProtuStrankaListFormatedOIB_1">
      <item>Spin Media jednostavno društvo s ograničenom odgovornošću za  marketing i promociju, OIB 49886077529 zastupanog po punomoćniku Mia Kralj</item>
    </derivirana_varijabla>
  </DomainObject.Predmet.ProtuStrankaListFormatedOIB>
  <DomainObject.Predmet.ProtuStrankaListFormatedWithAdress>
    <izvorni_sadrzaj>
      <item>Spin Media jednostavno društvo s ograničenom odgovornošću za  marketing i promociju, Zagrebačka 53/B, 42000 Varaždin zastupanog po punomoćniku Mia Kralj</item>
    </izvorni_sadrzaj>
    <derivirana_varijabla naziv="DomainObject.Predmet.ProtuStrankaListFormatedWithAdress_1">
      <item>Spin Media jednostavno društvo s ograničenom odgovornošću za  marketing i promociju, Zagrebačka 53/B, 42000 Varaždin zastupanog po punomoćniku Mia Kralj</item>
    </derivirana_varijabla>
  </DomainObject.Predmet.ProtuStrankaListFormatedWithAdress>
  <DomainObject.Predmet.ProtuStrankaListFormatedWithAdressOIB>
    <izvorni_sadrzaj>
      <item>Spin Media jednostavno društvo s ograničenom odgovornošću za  marketing i promociju, OIB 49886077529, Zagrebačka 53/B, 42000 Varaždin zastupanog po punomoćniku Mia Kralj</item>
    </izvorni_sadrzaj>
    <derivirana_varijabla naziv="DomainObject.Predmet.ProtuStrankaListFormatedWithAdressOIB_1">
      <item>Spin Media jednostavno društvo s ograničenom odgovornošću za  marketing i promociju, OIB 49886077529, Zagrebačka 53/B, 42000 Varaždin zastupanog po punomoćniku Mia Kralj</item>
    </derivirana_varijabla>
  </DomainObject.Predmet.ProtuStrankaListFormatedWithAdressOIB>
  <DomainObject.Predmet.ProtuStrankaListNazivFormated>
    <izvorni_sadrzaj>
      <item>Spin Media jednostavno društvo s ograničenom odgovornošću za  marketing i promociju</item>
    </izvorni_sadrzaj>
    <derivirana_varijabla naziv="DomainObject.Predmet.ProtuStrankaListNazivFormated_1">
      <item>Spin Media jednostavno društvo s ograničenom odgovornošću za  marketing i promociju</item>
    </derivirana_varijabla>
  </DomainObject.Predmet.ProtuStrankaListNazivFormated>
  <DomainObject.Predmet.ProtuStrankaListNazivFormatedOIB>
    <izvorni_sadrzaj>
      <item>Spin Media jednostavno društvo s ograničenom odgovornošću za  marketing i promociju, OIB 49886077529</item>
    </izvorni_sadrzaj>
    <derivirana_varijabla naziv="DomainObject.Predmet.ProtuStrankaListNazivFormatedOIB_1">
      <item>Spin Media jednostavno društvo s ograničenom odgovornošću za  marketing i promociju, OIB 49886077529</item>
    </derivirana_varijabla>
  </DomainObject.Predmet.ProtuStrankaListNazivFormatedOIB>
  <DomainObject.Predmet.OstaliListFormated>
    <izvorni_sadrzaj>
      <item>Sudski registar</item>
      <item>Mia Kralj punomoćnica sudionika u postupku Spin Media jednostavno društvo s ograničenom odgovornošću za  marketing i promociju</item>
    </izvorni_sadrzaj>
    <derivirana_varijabla naziv="DomainObject.Predmet.OstaliListFormated_1">
      <item>Sudski registar</item>
      <item>Mia Kralj punomoćnica sudionika u postupku Spin Media jednostavno društvo s ograničenom odgovornošću za  marketing i promociju</item>
    </derivirana_varijabla>
  </DomainObject.Predmet.OstaliListFormated>
  <DomainObject.Predmet.OstaliListFormatedOIB>
    <izvorni_sadrzaj>
      <item>Sudski registar</item>
      <item>Mia Kralj, OIB 51953565859 punomoćnica sudionika u postupku Spin Media jednostavno društvo s ograničenom odgovornošću za  marketing i promociju</item>
    </izvorni_sadrzaj>
    <derivirana_varijabla naziv="DomainObject.Predmet.OstaliListFormatedOIB_1">
      <item>Sudski registar</item>
      <item>Mia Kralj, OIB 51953565859 punomoćnica sudionika u postupku Spin Media jednostavno društvo s ograničenom odgovornošću za  marketing i promociju</item>
    </derivirana_varijabla>
  </DomainObject.Predmet.OstaliListFormatedOIB>
  <DomainObject.Predmet.OstaliListFormatedWithAdress>
    <izvorni_sadrzaj>
      <item>Sudski registar</item>
      <item>Mia Kralj, Zagrebačka Ulica 53 B, 42000 Varaždin punomoćnica sudionika u postupku Spin Media jednostavno društvo s ograničenom odgovornošću za  marketing i promociju</item>
    </izvorni_sadrzaj>
    <derivirana_varijabla naziv="DomainObject.Predmet.OstaliListFormatedWithAdress_1">
      <item>Sudski registar</item>
      <item>Mia Kralj, Zagrebačka Ulica 53 B, 42000 Varaždin punomoćnica sudionika u postupku Spin Media jednostavno društvo s ograničenom odgovornošću za  marketing i promociju</item>
    </derivirana_varijabla>
  </DomainObject.Predmet.OstaliListFormatedWithAdress>
  <DomainObject.Predmet.OstaliListFormatedWithAdressOIB>
    <izvorni_sadrzaj>
      <item>Sudski registar</item>
      <item>Mia Kralj, OIB 51953565859, Zagrebačka Ulica 53 B, 42000 Varaždin punomoćnica sudionika u postupku Spin Media jednostavno društvo s ograničenom odgovornošću za  marketing i promociju</item>
    </izvorni_sadrzaj>
    <derivirana_varijabla naziv="DomainObject.Predmet.OstaliListFormatedWithAdressOIB_1">
      <item>Sudski registar</item>
      <item>Mia Kralj, OIB 51953565859, Zagrebačka Ulica 53 B, 42000 Varaždin punomoćnica sudionika u postupku Spin Media jednostavno društvo s ograničenom odgovornošću za  marketing i promociju</item>
    </derivirana_varijabla>
  </DomainObject.Predmet.OstaliListFormatedWithAdressOIB>
  <DomainObject.Predmet.OstaliListNazivFormated>
    <izvorni_sadrzaj>
      <item>Sudski registar</item>
      <item>Mia Kralj</item>
    </izvorni_sadrzaj>
    <derivirana_varijabla naziv="DomainObject.Predmet.OstaliListNazivFormated_1">
      <item>Sudski registar</item>
      <item>Mia Kralj</item>
    </derivirana_varijabla>
  </DomainObject.Predmet.OstaliListNazivFormated>
  <DomainObject.Predmet.OstaliListNazivFormatedOIB>
    <izvorni_sadrzaj>
      <item>Sudski registar</item>
      <item>Mia Kralj, OIB 51953565859</item>
    </izvorni_sadrzaj>
    <derivirana_varijabla naziv="DomainObject.Predmet.OstaliListNazivFormatedOIB_1">
      <item>Sudski registar</item>
      <item>Mia Kralj, OIB 51953565859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Spin Media jednostavno društvo s ograničenom odgovornošću za  marketing i promociju</izvorni_sadrzaj>
    <derivirana_varijabla naziv="DomainObject.Predmet.ProtustrankaIDrugi_1">Spin Media jednostavno društvo s ograničenom odgovornošću za  marketing i promociju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Spin Media jednostavno društvo s ograničenom odgovornošću za  marketing i promociju, OIB 49886077529, Zagrebačka 53/B, 42000 Varaždin</izvorni_sadrzaj>
    <derivirana_varijabla naziv="DomainObject.Predmet.ProtustrankaIDrugiAdressOIB_1">Spin Media jednostavno društvo s ograničenom odgovornošću za  marketing i promociju, OIB 49886077529, Zagrebačka 53/B,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Spin Media jednostavno društvo s ograničenom odgovornošću za  marketing i promociju</item>
      <item>Sudski registar</item>
      <item>Mia Kralj</item>
    </izvorni_sadrzaj>
    <derivirana_varijabla naziv="DomainObject.Predmet.SudioniciListNaziv_1">
      <item>Financijska agencija</item>
      <item>Spin Media jednostavno društvo s ograničenom odgovornošću za  marketing i promociju</item>
      <item>Sudski registar</item>
      <item>Mia Kralj</item>
    </derivirana_varijabla>
  </DomainObject.Predmet.SudioniciListNaziv>
  <DomainObject.Predmet.SudioniciListAdressOIB>
    <izvorni_sadrzaj>
      <item>Financijska agencija, OIB 85821130368, A. Cesarca 2,42000 Varaždin</item>
      <item>Spin Media jednostavno društvo s ograničenom odgovornošću za  marketing i promociju, OIB 49886077529, Zagrebačka 53/B,42000 Varaždin</item>
      <item>Sudski registar</item>
      <item>Mia Kralj, OIB 51953565859, Zagrebačka Ulica 53 B,42000 Varaždin</item>
    </izvorni_sadrzaj>
    <derivirana_varijabla naziv="DomainObject.Predmet.SudioniciListAdressOIB_1">
      <item>Financijska agencija, OIB 85821130368, A. Cesarca 2,42000 Varaždin</item>
      <item>Spin Media jednostavno društvo s ograničenom odgovornošću za  marketing i promociju, OIB 49886077529, Zagrebačka 53/B,42000 Varaždin</item>
      <item>Sudski registar</item>
      <item>Mia Kralj, OIB 51953565859, Zagrebačka Ulica 53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49886077529</item>
      <item>, OIB null</item>
      <item>, OIB 51953565859</item>
    </izvorni_sadrzaj>
    <derivirana_varijabla naziv="DomainObject.Predmet.SudioniciListNazivOIB_1">
      <item>, OIB 85821130368</item>
      <item>, OIB 49886077529</item>
      <item>, OIB null</item>
      <item>, OIB 51953565859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2514</properties:Characters>
  <properties:Lines>80</properties:Lines>
  <properties:Paragraphs>19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2019-01-17T11:02:00Z</cp:lastPrinted>
  <dcterms:modified xmlns:xsi="http://www.w3.org/2001/XMLSchema-instance" xsi:type="dcterms:W3CDTF">2019-01-17T11:03:00Z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(St-11-19-3 - oglas od 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