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dcdf" w14:paraId="d1adcdf" w:rsidRDefault="00A20747" w:rsidP="00A20747" w:rsidR="00A20747" w:rsidRPr="00A2074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A2074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A2074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0747" w:rsidP="00A20747" w:rsidR="00A20747" w:rsidRPr="00A2074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A20747" w:rsidP="00A20747" w:rsidR="00A20747" w:rsidRPr="00A2074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>Trgovački sud u Zagrebu</w:t>
      </w:r>
    </w:p>
    <w:p w:rsidRDefault="00A20747" w:rsidP="00A20747" w:rsidR="00A20747" w:rsidRPr="00A2074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>Zagreb, Amruševa 2/II, desno (p.p. 455)</w:t>
      </w:r>
      <w:r w:rsidRPr="00A2074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6.St-1861/2015</w:t>
      </w:r>
    </w:p>
    <w:p w:rsidRDefault="00A20747" w:rsidP="00A20747" w:rsidR="00A20747" w:rsidRPr="00A2074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>R J E Š E N J E</w:t>
      </w: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A20747">
        <w:rPr>
          <w:sz w:val="22"/>
        </w:rPr>
        <w:t>SPORTSKO REKREATIVNO DRUŠTVO NOVIĆ, Zagreb, Kuhačeva 16, OIB: 28016612143,</w:t>
      </w:r>
      <w:r w:rsidRPr="00A20747">
        <w:rPr>
          <w:rFonts w:cs="Times New Roman" w:eastAsia="Times New Roman"/>
          <w:sz w:val="22"/>
          <w:lang w:eastAsia="hr-HR"/>
        </w:rPr>
        <w:t xml:space="preserve"> dana 04.02.2016.god.</w:t>
      </w: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>r i j e š i o    je</w:t>
      </w: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A20747">
        <w:rPr>
          <w:sz w:val="22"/>
        </w:rPr>
        <w:t>SPORTSKO REKREATIVNO DRUŠTVO NOVIĆ, Zagreb, Kuhačeva 16, OIB: 28016612143</w:t>
      </w:r>
      <w:r w:rsidRPr="00A20747">
        <w:rPr>
          <w:rFonts w:cs="Times New Roman" w:eastAsia="Times New Roman"/>
          <w:sz w:val="22"/>
          <w:lang w:eastAsia="hr-HR"/>
        </w:rPr>
        <w:t xml:space="preserve">  </w:t>
      </w:r>
    </w:p>
    <w:p w:rsidRDefault="00A20747" w:rsidP="00A20747" w:rsidR="00A20747" w:rsidRPr="00A2074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>Obrazloženje</w:t>
      </w: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A20747">
        <w:rPr>
          <w:sz w:val="22"/>
        </w:rPr>
        <w:t xml:space="preserve">34.217,09 </w:t>
      </w:r>
      <w:r w:rsidRPr="00A20747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ab/>
      </w:r>
    </w:p>
    <w:p w:rsidRDefault="00A20747" w:rsidP="00A20747" w:rsidR="00A20747" w:rsidRPr="00A2074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20747">
        <w:rPr>
          <w:rFonts w:cs="Times New Roman" w:eastAsia="Times New Roman"/>
          <w:sz w:val="22"/>
          <w:lang w:eastAsia="hr-HR"/>
        </w:rPr>
        <w:t>čl</w:t>
      </w:r>
      <w:proofErr w:type="spellEnd"/>
      <w:r w:rsidRPr="00A2074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>U Zagrebu, 04.02.2016. godine</w:t>
      </w: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  <w:r w:rsidRPr="00A20747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F41FE0">
        <w:rPr>
          <w:rFonts w:cs="Times New Roman" w:eastAsia="Times New Roman"/>
          <w:sz w:val="22"/>
          <w:lang w:eastAsia="hr-HR"/>
        </w:rPr>
        <w:t>,v.r.</w:t>
      </w:r>
      <w:bookmarkStart w:name="_GoBack" w:id="0"/>
      <w:bookmarkEnd w:id="0"/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both"/>
        <w:rPr>
          <w:rFonts w:cs="Times New Roman" w:eastAsia="Times New Roman"/>
          <w:i/>
          <w:sz w:val="22"/>
          <w:lang w:eastAsia="hr-HR"/>
        </w:rPr>
      </w:pPr>
      <w:r w:rsidRPr="00A20747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A20747" w:rsidP="00A20747" w:rsidR="00A20747" w:rsidRPr="00A20747">
      <w:pPr>
        <w:jc w:val="both"/>
        <w:rPr>
          <w:rFonts w:cs="Times New Roman" w:eastAsia="Times New Roman"/>
          <w:i/>
          <w:sz w:val="22"/>
          <w:lang w:eastAsia="hr-HR"/>
        </w:rPr>
      </w:pPr>
      <w:r w:rsidRPr="00A2074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A20747" w:rsidP="00A20747" w:rsidR="00A20747" w:rsidRPr="00A2074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20747" w:rsidP="00A20747" w:rsidR="00A20747" w:rsidRPr="00A2074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41FE0" w:rsidP="009A2924" w:rsidR="00F41FE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F41FE0" w:rsidP="009A2924" w:rsidR="00F41FE0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F41FE0" w:rsidP="004320E8" w:rsidR="00F41FE0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A20747" w:rsidP="00A20747" w:rsidR="00A20747" w:rsidRPr="00A20747">
      <w:pPr>
        <w:jc w:val="both"/>
        <w:rPr>
          <w:rFonts w:cs="Times New Roman" w:eastAsia="Times New Roman"/>
          <w:sz w:val="22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20747" w:rsidP="00A20747" w:rsidR="00A20747" w:rsidRPr="00A2074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20747" w:rsidP="00A20747" w:rsidR="00A20747" w:rsidRPr="00A2074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A20747">
      <w:pPr>
        <w:rPr>
          <w:sz w:val="22"/>
        </w:rPr>
      </w:pPr>
    </w:p>
    <w:sectPr w:rsidR="00491F5E" w:rsidRPr="00A207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747"/>
    <w:rsid w:val="0044709C"/>
    <w:rsid w:val="00491F5E"/>
    <w:rsid w:val="005E3245"/>
    <w:rsid w:val="00A20747"/>
    <w:rsid w:val="00F4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07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0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2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324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3245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3245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3245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F41FE0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41FE0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07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0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32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324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3245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3245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3245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F41FE0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41FE0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St-1861/2015-2</izvorni_sadrzaj>
    <derivirana_varijabla naziv="DomainObject.Oznaka_1">St-1861/2015-2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St-1861/2015</izvorni_sadrzaj>
    <derivirana_varijabla naziv="DomainObject.Predmet.OznakaBroj_1">St-1861/2015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NOVIĆ</izvorni_sadrzaj>
    <derivirana_varijabla naziv="DomainObject.Predmet.ProtustrankaFormated_1">  Sportsko rekreativno društvo NOVIĆ</derivirana_varijabla>
  </DomainObject.Predmet.ProtustrankaFormated>
  <DomainObject.Predmet.ProtustrankaFormatedOIB>
    <izvorni_sadrzaj>  Sportsko rekreativno društvo NOVIĆ, OIB 28016612143</izvorni_sadrzaj>
    <derivirana_varijabla naziv="DomainObject.Predmet.ProtustrankaFormatedOIB_1">  Sportsko rekreativno društvo NOVIĆ, OIB 28016612143</derivirana_varijabla>
  </DomainObject.Predmet.ProtustrankaFormatedOIB>
  <DomainObject.Predmet.ProtustrankaFormatedWithAdress>
    <izvorni_sadrzaj> Sportsko rekreativno društvo NOVIĆ, Kuhačeva 16, 10000 Zagreb</izvorni_sadrzaj>
    <derivirana_varijabla naziv="DomainObject.Predmet.ProtustrankaFormatedWithAdress_1"> Sportsko rekreativno društvo NOVIĆ, Kuhačeva 16, 10000 Zagreb</derivirana_varijabla>
  </DomainObject.Predmet.ProtustrankaFormatedWithAdress>
  <DomainObject.Predmet.ProtustrankaFormatedWithAdressOIB>
    <izvorni_sadrzaj> Sportsko rekreativno društvo NOVIĆ, OIB 28016612143, Kuhačeva 16, 10000 Zagreb</izvorni_sadrzaj>
    <derivirana_varijabla naziv="DomainObject.Predmet.ProtustrankaFormatedWithAdressOIB_1"> Sportsko rekreativno društvo NOVIĆ, OIB 28016612143, Kuhačeva 16, 10000 Zagreb</derivirana_varijabla>
  </DomainObject.Predmet.ProtustrankaFormatedWithAdressOIB>
  <DomainObject.Predmet.ProtustrankaWithAdress>
    <izvorni_sadrzaj>Sportsko rekreativno društvo NOVIĆ Kuhačeva 16, 10000 Zagreb</izvorni_sadrzaj>
    <derivirana_varijabla naziv="DomainObject.Predmet.ProtustrankaWithAdress_1">Sportsko rekreativno društvo NOVIĆ Kuhačeva 16, 10000 Zagreb</derivirana_varijabla>
  </DomainObject.Predmet.ProtustrankaWithAdress>
  <DomainObject.Predmet.ProtustrankaWithAdressOIB>
    <izvorni_sadrzaj>Sportsko rekreativno društvo NOVIĆ, OIB 28016612143, Kuhačeva 16, 10000 Zagreb</izvorni_sadrzaj>
    <derivirana_varijabla naziv="DomainObject.Predmet.ProtustrankaWithAdressOIB_1">Sportsko rekreativno društvo NOVIĆ, OIB 28016612143, Kuhačeva 16, 10000 Zagreb</derivirana_varijabla>
  </DomainObject.Predmet.ProtustrankaWithAdressOIB>
  <DomainObject.Predmet.ProtustrankaNazivFormated>
    <izvorni_sadrzaj>Sportsko rekreativno društvo NOVIĆ</izvorni_sadrzaj>
    <derivirana_varijabla naziv="DomainObject.Predmet.ProtustrankaNazivFormated_1">Sportsko rekreativno društvo NOVIĆ</derivirana_varijabla>
  </DomainObject.Predmet.ProtustrankaNazivFormated>
  <DomainObject.Predmet.ProtustrankaNazivFormatedOIB>
    <izvorni_sadrzaj>Sportsko rekreativno društvo NOVIĆ, OIB 28016612143</izvorni_sadrzaj>
    <derivirana_varijabla naziv="DomainObject.Predmet.ProtustrankaNazivFormatedOIB_1">Sportsko rekreativno društvo NOVIĆ, OIB 28016612143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NOVIĆ</item>
    </izvorni_sadrzaj>
    <derivirana_varijabla naziv="DomainObject.Predmet.ProtuStrankaListFormated_1">
      <item>Sportsko rekreativno društvo NOVIĆ</item>
    </derivirana_varijabla>
  </DomainObject.Predmet.ProtuStrankaListFormated>
  <DomainObject.Predmet.ProtuStrankaListFormatedOIB>
    <izvorni_sadrzaj>
      <item>Sportsko rekreativno društvo NOVIĆ, OIB 28016612143</item>
    </izvorni_sadrzaj>
    <derivirana_varijabla naziv="DomainObject.Predmet.ProtuStrankaListFormatedOIB_1">
      <item>Sportsko rekreativno društvo NOVIĆ, OIB 28016612143</item>
    </derivirana_varijabla>
  </DomainObject.Predmet.ProtuStrankaListFormatedOIB>
  <DomainObject.Predmet.ProtuStrankaListFormatedWithAdress>
    <izvorni_sadrzaj>
      <item>Sportsko rekreativno društvo NOVIĆ, Kuhačeva 16, 10000 Zagreb</item>
    </izvorni_sadrzaj>
    <derivirana_varijabla naziv="DomainObject.Predmet.ProtuStrankaListFormatedWithAdress_1">
      <item>Sportsko rekreativno društvo NOVIĆ, Kuhačeva 16, 10000 Zagreb</item>
    </derivirana_varijabla>
  </DomainObject.Predmet.ProtuStrankaListFormatedWithAdress>
  <DomainObject.Predmet.ProtuStrankaListFormatedWithAdressOIB>
    <izvorni_sadrzaj>
      <item>Sportsko rekreativno društvo NOVIĆ, OIB 28016612143, Kuhačeva 16, 10000 Zagreb</item>
    </izvorni_sadrzaj>
    <derivirana_varijabla naziv="DomainObject.Predmet.ProtuStrankaListFormatedWithAdressOIB_1">
      <item>Sportsko rekreativno društvo NOVIĆ, OIB 28016612143, Kuhačeva 16, 10000 Zagreb</item>
    </derivirana_varijabla>
  </DomainObject.Predmet.ProtuStrankaListFormatedWithAdressOIB>
  <DomainObject.Predmet.ProtuStrankaListNazivFormated>
    <izvorni_sadrzaj>
      <item>Sportsko rekreativno društvo NOVIĆ</item>
    </izvorni_sadrzaj>
    <derivirana_varijabla naziv="DomainObject.Predmet.ProtuStrankaListNazivFormated_1">
      <item>Sportsko rekreativno društvo NOVIĆ</item>
    </derivirana_varijabla>
  </DomainObject.Predmet.ProtuStrankaListNazivFormated>
  <DomainObject.Predmet.ProtuStrankaListNazivFormatedOIB>
    <izvorni_sadrzaj>
      <item>Sportsko rekreativno društvo NOVIĆ, OIB 28016612143</item>
    </izvorni_sadrzaj>
    <derivirana_varijabla naziv="DomainObject.Predmet.ProtuStrankaListNazivFormatedOIB_1">
      <item>Sportsko rekreativno društvo NOVIĆ, OIB 28016612143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St-1861/2015-2</izvorni_sadrzaj>
    <derivirana_varijabla naziv="DomainObject.PoslovniBrojDokumenta_1">St-1861/2015-2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NOVIĆ</izvorni_sadrzaj>
    <derivirana_varijabla naziv="DomainObject.Predmet.ProtustrankaIDrugi_1">Sportsko rekreativno društvo NOVIĆ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NOVIĆ, OIB 28016612143, Kuhačeva 16, 10000 Zagreb</izvorni_sadrzaj>
    <derivirana_varijabla naziv="DomainObject.Predmet.ProtustrankaIDrugiAdressOIB_1">Sportsko rekreativno društvo NOVIĆ, OIB 28016612143, Kuhačeva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rekreativno društvo NOVIĆ</item>
      <item>FINA Regionalni centar Zagreb</item>
    </izvorni_sadrzaj>
    <derivirana_varijabla naziv="DomainObject.Predmet.SudioniciListNaziv_1">
      <item>Sportsko rekreativno društvo NOVIĆ</item>
      <item>FINA Regionalni centar Zagreb</item>
    </derivirana_varijabla>
  </DomainObject.Predmet.SudioniciListNaziv>
  <DomainObject.Predmet.SudioniciListAdressOIB>
    <izvorni_sadrzaj>
      <item>Sportsko rekreativno društvo NOVIĆ, OIB 28016612143, Kuhačeva 16,10000 Zagreb</item>
      <item>FINA Regionalni centar Zagreb, OIB 85821130368, Trg Svibanjskih žrtava 1995. br. 1,10000 Zagreb</item>
    </izvorni_sadrzaj>
    <derivirana_varijabla naziv="DomainObject.Predmet.SudioniciListAdressOIB_1">
      <item>Sportsko rekreativno društvo NOVIĆ, OIB 28016612143, Kuhačeva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28016612143</item>
      <item>, OIB 85821130368</item>
    </izvorni_sadrzaj>
    <derivirana_varijabla naziv="DomainObject.Predmet.SudioniciListNazivOIB_1">
      <item>, OIB 28016612143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1871</properties:Characters>
  <properties:Lines>63</properties:Lines>
  <properties:Paragraphs>20</properties:Paragraphs>
  <properties:TotalTime>3</properties:TotalTime>
  <properties:ScaleCrop>false</properties:ScaleCrop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2016-02-04T08:09:00Z</dcterms:created>
  <dc:creator>dvorana100</dc:creator>
  <cp:lastModifiedBy>Rebecca Boričević</cp:lastModifiedBy>
  <cp:lastPrinted>2016-08-22T10:33:00Z</cp:lastPrinted>
  <dcterms:modified xmlns:xsi="http://www.w3.org/2001/XMLSchema-instance" xsi:type="dcterms:W3CDTF">2016-08-22T10:33:00Z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