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1b64" w14:paraId="f4a1b64" w:rsidRDefault="00B04558" w:rsidP="00B04558" w:rsidR="00B04558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558" w:rsidP="00B04558" w:rsidR="00B04558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B04558" w:rsidP="00B04558" w:rsidR="00B04558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04558" w:rsidP="00B04558" w:rsidR="00B04558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B04558" w:rsidP="00B04558" w:rsidR="00B04558" w:rsidRPr="00814D55"/>
    <w:p w:rsidRDefault="00B04558" w:rsidP="00B04558" w:rsidR="00B04558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KAMIN ISTRA d. o. o. Rovinjsko Selo (Grad Rovinj – </w:t>
      </w:r>
      <w:proofErr w:type="spellStart"/>
      <w:r>
        <w:rPr>
          <w:rFonts w:cs="Times New Roman" w:eastAsia="Times New Roman"/>
          <w:szCs w:val="24"/>
          <w:lang w:eastAsia="hr-HR"/>
        </w:rPr>
        <w:t>Rovigno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), Rovinjsko Selo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OIB 73853860844, MBS 130009715,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B04558" w:rsidP="00B04558" w:rsidR="00B04558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04558" w:rsidP="00B04558" w:rsidR="00B04558" w:rsidRPr="00814D55">
      <w:pPr>
        <w:jc w:val="center"/>
      </w:pPr>
      <w:r w:rsidRPr="00814D55">
        <w:t>O G L A S</w:t>
      </w:r>
    </w:p>
    <w:p w:rsidRDefault="00B04558" w:rsidP="00B04558" w:rsidR="00B04558" w:rsidRPr="00814D55">
      <w:pPr>
        <w:ind w:firstLine="708"/>
      </w:pPr>
    </w:p>
    <w:p w:rsidRDefault="00B04558" w:rsidP="00B04558" w:rsidR="00B04558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KAMIN ISTRA d. o. o. Rovinjsko Selo (Grad Rovinj – </w:t>
      </w:r>
      <w:proofErr w:type="spellStart"/>
      <w:r>
        <w:rPr>
          <w:rFonts w:cs="Times New Roman" w:eastAsia="Times New Roman"/>
          <w:szCs w:val="24"/>
          <w:lang w:eastAsia="hr-HR"/>
        </w:rPr>
        <w:t>Rovigno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), Rovinjsko Selo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>
        <w:rPr>
          <w:rFonts w:cs="Times New Roman" w:eastAsia="Times New Roman"/>
          <w:szCs w:val="24"/>
          <w:lang w:eastAsia="hr-HR"/>
        </w:rPr>
        <w:t>, OIB 73853860844, MBS 130009715,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132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B04558" w:rsidP="00B04558" w:rsidR="00B04558" w:rsidRPr="00814D55">
      <w:pPr>
        <w:ind w:firstLine="708"/>
      </w:pPr>
    </w:p>
    <w:p w:rsidRDefault="00B04558" w:rsidP="00B04558" w:rsidR="00B04558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2.437,92 kuna</w:t>
      </w:r>
      <w:r w:rsidRPr="00814D55">
        <w:t>.</w:t>
      </w:r>
    </w:p>
    <w:p w:rsidRDefault="00B04558" w:rsidP="00B04558" w:rsidR="00B04558" w:rsidRPr="00814D55"/>
    <w:p w:rsidRDefault="00B04558" w:rsidP="00B04558" w:rsidR="00B04558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proofErr w:type="spellStart"/>
      <w:r>
        <w:rPr>
          <w:rFonts w:cs="Times New Roman" w:eastAsia="Times New Roman"/>
          <w:szCs w:val="24"/>
          <w:lang w:eastAsia="hr-HR"/>
        </w:rPr>
        <w:t>Mirjan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Zavasnik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B04558" w:rsidP="00B04558" w:rsidR="00B04558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04558" w:rsidP="00B04558" w:rsidR="00B04558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B04558" w:rsidP="00B04558" w:rsidR="00B04558" w:rsidRPr="00814D55">
      <w:pPr>
        <w:rPr>
          <w:rFonts w:cs="Times New Roman" w:eastAsia="Times New Roman"/>
          <w:szCs w:val="24"/>
          <w:lang w:eastAsia="hr-HR"/>
        </w:rPr>
      </w:pPr>
    </w:p>
    <w:p w:rsidRDefault="00B04558" w:rsidP="00B04558" w:rsidR="00B04558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04558" w:rsidP="00B04558" w:rsidR="00B04558" w:rsidRPr="00814D55">
      <w:pPr>
        <w:ind w:firstLine="708"/>
      </w:pPr>
    </w:p>
    <w:p w:rsidRDefault="00B04558" w:rsidP="00B04558" w:rsidR="00B04558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B04558" w:rsidP="00B04558" w:rsidR="00B04558" w:rsidRPr="00814D55">
      <w:pPr>
        <w:ind w:firstLine="708" w:left="5664"/>
        <w:jc w:val="center"/>
      </w:pPr>
      <w:r w:rsidRPr="00814D55">
        <w:t>Sudska savjetnica</w:t>
      </w:r>
    </w:p>
    <w:p w:rsidRDefault="00B04558" w:rsidP="00B04558" w:rsidR="00B04558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B04558" w:rsidP="00B04558" w:rsidR="00B04558" w:rsidRPr="00EF6993">
      <w:pPr>
        <w:rPr>
          <w:szCs w:val="24"/>
        </w:rPr>
      </w:pPr>
      <w:r w:rsidRPr="00EF6993">
        <w:rPr>
          <w:szCs w:val="24"/>
        </w:rPr>
        <w:t>DNA:</w:t>
      </w:r>
    </w:p>
    <w:p w:rsidRDefault="00B04558" w:rsidP="00B04558" w:rsidR="004F5027" w:rsidRPr="00B04558">
      <w:pPr>
        <w:jc w:val="left"/>
        <w:rPr>
          <w:szCs w:val="24"/>
        </w:rPr>
      </w:pPr>
      <w:r w:rsidRPr="00EF6993">
        <w:rPr>
          <w:szCs w:val="24"/>
        </w:rPr>
        <w:t>- mrežna stranica e-Oglasna ploča sudova (45 dana).</w:t>
      </w:r>
    </w:p>
    <w:sectPr w:rsidR="004F5027" w:rsidRPr="00B045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558" w:rsidP="00B04558" w:rsidR="00B04558">
      <w:r>
        <w:separator/>
      </w:r>
    </w:p>
  </w:endnote>
  <w:endnote w:id="0" w:type="continuationSeparator">
    <w:p w:rsidRDefault="00B04558" w:rsidP="00B04558" w:rsidR="00B04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558" w:rsidP="00B04558" w:rsidR="00B04558">
      <w:r>
        <w:separator/>
      </w:r>
    </w:p>
  </w:footnote>
  <w:footnote w:id="0" w:type="continuationSeparator">
    <w:p w:rsidRDefault="00B04558" w:rsidP="00B04558" w:rsidR="00B045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558" w:rsidP="00AF6EC0" w:rsidR="00240B30">
    <w:pPr>
      <w:pStyle w:val="Zaglavlje"/>
      <w:jc w:val="right"/>
    </w:pPr>
    <w:r>
      <w:t>11 St-297/2016-3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5C5"/>
    <w:rsid w:val="002025C5"/>
    <w:rsid w:val="00314365"/>
    <w:rsid w:val="004F5027"/>
    <w:rsid w:val="00B0455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455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455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0455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45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455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045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455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14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36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36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3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3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455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455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0455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45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455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045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455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14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36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36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3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3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St-297/2016</izvorni_sadrzaj>
    <derivirana_varijabla naziv="DomainObject.Predmet.OznakaBroj_1">St-297/2016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KAMIN ISTRA d.o.o. ROVINJSKO SELO</izvorni_sadrzaj>
    <derivirana_varijabla naziv="DomainObject.Predmet.ProtustrankaFormated_1">  KAMIN ISTRA d.o.o. ROVINJSKO SELO</derivirana_varijabla>
  </DomainObject.Predmet.ProtustrankaFormated>
  <DomainObject.Predmet.ProtustrankaFormatedOIB>
    <izvorni_sadrzaj>  KAMIN ISTRA d.o.o. ROVINJSKO SELO, OIB 73853860844</izvorni_sadrzaj>
    <derivirana_varijabla naziv="DomainObject.Predmet.ProtustrankaFormatedOIB_1">  KAMIN ISTRA d.o.o. ROVINJSKO SELO, OIB 73853860844</derivirana_varijabla>
  </DomainObject.Predmet.ProtustrankaFormatedOIB>
  <DomainObject.Predmet.ProtustrankaFormatedWithAdress>
    <izvorni_sadrzaj> KAMIN ISTRA d.o.o. ROVINJSKO SELO, Rovinjsko Selo/bb, 52210 Rovinjsko Selo</izvorni_sadrzaj>
    <derivirana_varijabla naziv="DomainObject.Predmet.ProtustrankaFormatedWithAdress_1"> KAMIN ISTRA d.o.o. ROVINJSKO SELO, Rovinjsko Selo/bb, 52210 Rovinjsko Selo</derivirana_varijabla>
  </DomainObject.Predmet.ProtustrankaFormatedWithAdress>
  <DomainObject.Predmet.ProtustrankaFormatedWithAdressOIB>
    <izvorni_sadrzaj> KAMIN ISTRA d.o.o. ROVINJSKO SELO, OIB 73853860844, Rovinjsko Selo/bb, 52210 Rovinjsko Selo</izvorni_sadrzaj>
    <derivirana_varijabla naziv="DomainObject.Predmet.ProtustrankaFormatedWithAdressOIB_1"> KAMIN ISTRA d.o.o. ROVINJSKO SELO, OIB 73853860844, Rovinjsko Selo/bb, 52210 Rovinjsko Selo</derivirana_varijabla>
  </DomainObject.Predmet.ProtustrankaFormatedWithAdressOIB>
  <DomainObject.Predmet.ProtustrankaWithAdress>
    <izvorni_sadrzaj>KAMIN ISTRA d.o.o. ROVINJSKO SELO Rovinjsko Selo/bb, 52210 Rovinjsko Selo</izvorni_sadrzaj>
    <derivirana_varijabla naziv="DomainObject.Predmet.ProtustrankaWithAdress_1">KAMIN ISTRA d.o.o. ROVINJSKO SELO Rovinjsko Selo/bb, 52210 Rovinjsko Selo</derivirana_varijabla>
  </DomainObject.Predmet.ProtustrankaWithAdress>
  <DomainObject.Predmet.ProtustrankaWithAdressOIB>
    <izvorni_sadrzaj>KAMIN ISTRA d.o.o. ROVINJSKO SELO, OIB 73853860844, Rovinjsko Selo/bb, 52210 Rovinjsko Selo</izvorni_sadrzaj>
    <derivirana_varijabla naziv="DomainObject.Predmet.ProtustrankaWithAdressOIB_1">KAMIN ISTRA d.o.o. ROVINJSKO SELO, OIB 73853860844, Rovinjsko Selo/bb, 52210 Rovinjsko Selo</derivirana_varijabla>
  </DomainObject.Predmet.ProtustrankaWithAdressOIB>
  <DomainObject.Predmet.ProtustrankaNazivFormated>
    <izvorni_sadrzaj>KAMIN ISTRA d.o.o. ROVINJSKO SELO</izvorni_sadrzaj>
    <derivirana_varijabla naziv="DomainObject.Predmet.ProtustrankaNazivFormated_1">KAMIN ISTRA d.o.o. ROVINJSKO SELO</derivirana_varijabla>
  </DomainObject.Predmet.ProtustrankaNazivFormated>
  <DomainObject.Predmet.ProtustrankaNazivFormatedOIB>
    <izvorni_sadrzaj>KAMIN ISTRA d.o.o. ROVINJSKO SELO, OIB 73853860844</izvorni_sadrzaj>
    <derivirana_varijabla naziv="DomainObject.Predmet.ProtustrankaNazivFormatedOIB_1">KAMIN ISTRA d.o.o. ROVINJSKO SELO, OIB 73853860844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2437.92</izvorni_sadrzaj>
    <derivirana_varijabla naziv="DomainObject.Predmet.TrenutnaVrijednost_1">2437.92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KAMIN ISTRA d.o.o. ROVINJSKO SELO</item>
    </izvorni_sadrzaj>
    <derivirana_varijabla naziv="DomainObject.Predmet.ProtuStrankaListFormated_1">
      <item>KAMIN ISTRA d.o.o. ROVINJSKO SELO</item>
    </derivirana_varijabla>
  </DomainObject.Predmet.ProtuStrankaListFormated>
  <DomainObject.Predmet.ProtuStrankaListFormatedOIB>
    <izvorni_sadrzaj>
      <item>KAMIN ISTRA d.o.o. ROVINJSKO SELO, OIB 73853860844</item>
    </izvorni_sadrzaj>
    <derivirana_varijabla naziv="DomainObject.Predmet.ProtuStrankaListFormatedOIB_1">
      <item>KAMIN ISTRA d.o.o. ROVINJSKO SELO, OIB 73853860844</item>
    </derivirana_varijabla>
  </DomainObject.Predmet.ProtuStrankaListFormatedOIB>
  <DomainObject.Predmet.ProtuStrankaListFormatedWithAdress>
    <izvorni_sadrzaj>
      <item>KAMIN ISTRA d.o.o. ROVINJSKO SELO, Rovinjsko Selo/bb, 52210 Rovinjsko Selo</item>
    </izvorni_sadrzaj>
    <derivirana_varijabla naziv="DomainObject.Predmet.ProtuStrankaListFormatedWithAdress_1">
      <item>KAMIN ISTRA d.o.o. ROVINJSKO SELO, Rovinjsko Selo/bb, 52210 Rovinjsko Selo</item>
    </derivirana_varijabla>
  </DomainObject.Predmet.ProtuStrankaListFormatedWithAdress>
  <DomainObject.Predmet.ProtuStrankaListFormatedWithAdressOIB>
    <izvorni_sadrzaj>
      <item>KAMIN ISTRA d.o.o. ROVINJSKO SELO, OIB 73853860844, Rovinjsko Selo/bb, 52210 Rovinjsko Selo</item>
    </izvorni_sadrzaj>
    <derivirana_varijabla naziv="DomainObject.Predmet.ProtuStrankaListFormatedWithAdressOIB_1">
      <item>KAMIN ISTRA d.o.o. ROVINJSKO SELO, OIB 73853860844, Rovinjsko Selo/bb, 52210 Rovinjsko Selo</item>
    </derivirana_varijabla>
  </DomainObject.Predmet.ProtuStrankaListFormatedWithAdressOIB>
  <DomainObject.Predmet.ProtuStrankaListNazivFormated>
    <izvorni_sadrzaj>
      <item>KAMIN ISTRA d.o.o. ROVINJSKO SELO</item>
    </izvorni_sadrzaj>
    <derivirana_varijabla naziv="DomainObject.Predmet.ProtuStrankaListNazivFormated_1">
      <item>KAMIN ISTRA d.o.o. ROVINJSKO SELO</item>
    </derivirana_varijabla>
  </DomainObject.Predmet.ProtuStrankaListNazivFormated>
  <DomainObject.Predmet.ProtuStrankaListNazivFormatedOIB>
    <izvorni_sadrzaj>
      <item>KAMIN ISTRA d.o.o. ROVINJSKO SELO, OIB 73853860844</item>
    </izvorni_sadrzaj>
    <derivirana_varijabla naziv="DomainObject.Predmet.ProtuStrankaListNazivFormatedOIB_1">
      <item>KAMIN ISTRA d.o.o. ROVINJSKO SELO, OIB 73853860844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KAMIN ISTRA d.o.o. ROVINJSKO SELO</izvorni_sadrzaj>
    <derivirana_varijabla naziv="DomainObject.Predmet.ProtustrankaIDrugi_1">KAMIN ISTRA d.o.o. ROVINJSKO SELO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KAMIN ISTRA d.o.o. ROVINJSKO SELO, OIB 73853860844, Rovinjsko Selo/bb, 52210 Rovinjsko Selo</izvorni_sadrzaj>
    <derivirana_varijabla naziv="DomainObject.Predmet.ProtustrankaIDrugiAdressOIB_1">KAMIN ISTRA d.o.o. ROVINJSKO SELO, OIB 73853860844, Rovinjsko Selo/bb, 52210 Rovinjsko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KAMIN ISTRA d.o.o. ROVINJSKO SELO</item>
    </izvorni_sadrzaj>
    <derivirana_varijabla naziv="DomainObject.Predmet.SudioniciListNaziv_1">
      <item>FINANCIJSKA AGENCIJA, RC RIJEKA, PODRUŽNICA PULA, PULA</item>
      <item>KAMIN ISTRA d.o.o. ROVINJSKO SELO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KAMIN ISTRA d.o.o. ROVINJSKO SELO, OIB 73853860844, Rovinjsko Selo/bb,52210 Rovinjsko Selo</item>
    </izvorni_sadrzaj>
    <derivirana_varijabla naziv="DomainObject.Predmet.SudioniciListAdressOIB_1">
      <item>FINANCIJSKA AGENCIJA, RC RIJEKA, PODRUŽNICA PULA, PULA, OIB 85821130368, Giardini 5,52100 Pula</item>
      <item>KAMIN ISTRA d.o.o. ROVINJSKO SELO, OIB 73853860844, Rovinjsko Selo/bb,52210 Rovinjsko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73853860844</item>
    </izvorni_sadrzaj>
    <derivirana_varijabla naziv="DomainObject.Predmet.SudioniciListNazivOIB_1">
      <item>, OIB 85821130368</item>
      <item>, OIB 73853860844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2193</properties:Characters>
  <properties:Lines>47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2016-02-19T11:32:00Z</dcterms:created>
  <dc:creator>Mihaela Kaligari</dc:creator>
  <dc:description/>
  <cp:keywords/>
  <cp:lastModifiedBy>Jasmina Matika</cp:lastModifiedBy>
  <cp:lastPrinted>2016-02-19T11:35:00Z</cp:lastPrinted>
  <dcterms:modified xmlns:xsi="http://www.w3.org/2001/XMLSchema-instance" xsi:type="dcterms:W3CDTF">2016-02-23T12:26:00Z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