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a795" w14:paraId="993a795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EB2BD2">
        <w:t xml:space="preserve">VILKU GLAVAŠU iz </w:t>
      </w:r>
      <w:proofErr w:type="spellStart"/>
      <w:r w:rsidR="00EB2BD2">
        <w:t>Vodnjana</w:t>
      </w:r>
      <w:proofErr w:type="spellEnd"/>
      <w:r w:rsidR="00EB2BD2">
        <w:t xml:space="preserve">, </w:t>
      </w:r>
      <w:proofErr w:type="spellStart"/>
      <w:r w:rsidR="00EB2BD2">
        <w:t>Gajana</w:t>
      </w:r>
      <w:proofErr w:type="spellEnd"/>
      <w:r w:rsidR="00EB2BD2">
        <w:t xml:space="preserve"> 8, OIB: 92630271534, vlasniku obrta za usluge građevinske mehanizacije i prijevoz GAJANAKOP, </w:t>
      </w:r>
      <w:proofErr w:type="spellStart"/>
      <w:r w:rsidR="00EB2BD2">
        <w:t>Vodnjan</w:t>
      </w:r>
      <w:proofErr w:type="spellEnd"/>
      <w:r w:rsidR="00EB2BD2">
        <w:t xml:space="preserve">, </w:t>
      </w:r>
      <w:proofErr w:type="spellStart"/>
      <w:r w:rsidR="00EB2BD2">
        <w:t>Gajana</w:t>
      </w:r>
      <w:proofErr w:type="spellEnd"/>
      <w:r w:rsidR="00EB2BD2">
        <w:t xml:space="preserve"> 8, </w:t>
      </w:r>
      <w:r w:rsidRPr="00990627">
        <w:rPr>
          <w:color w:val="000000"/>
          <w:shd w:fill="FAFAFA" w:color="auto" w:val="clear"/>
        </w:rPr>
        <w:t>dosuđuju se slijedeće pokretnine:</w:t>
      </w:r>
    </w:p>
    <w:p w:rsidRDefault="005E304C" w:rsidP="00803ED2" w:rsidR="00191B13">
      <w:pPr>
        <w:ind w:firstLine="708"/>
        <w:jc w:val="both"/>
      </w:pPr>
      <w:r>
        <w:t xml:space="preserve">- </w:t>
      </w:r>
      <w:r w:rsidR="00EB2BD2">
        <w:t>radijalna bušilica</w:t>
      </w:r>
      <w:r>
        <w:t xml:space="preserve">, 1 komad </w:t>
      </w:r>
      <w:r w:rsidR="00191B13" w:rsidRPr="00990627">
        <w:t xml:space="preserve">(PETA GRUPA – PROIZVODNJA, redni broj </w:t>
      </w:r>
      <w:r w:rsidR="00EB2BD2">
        <w:t>300</w:t>
      </w:r>
      <w:r w:rsidR="00191B13" w:rsidRPr="00990627">
        <w:t xml:space="preserve">) za iznos od </w:t>
      </w:r>
      <w:r w:rsidR="00EB2BD2">
        <w:t>2.370,00 kn (</w:t>
      </w:r>
      <w:proofErr w:type="spellStart"/>
      <w:r w:rsidR="00EB2BD2">
        <w:t>dvijetisućetristosedamdesetkuna</w:t>
      </w:r>
      <w:proofErr w:type="spellEnd"/>
      <w:r w:rsidR="00191B13" w:rsidRPr="00990627">
        <w:t>),</w:t>
      </w:r>
    </w:p>
    <w:p w:rsidRDefault="006F1982" w:rsidP="006F1982" w:rsidR="006F1982">
      <w:pPr>
        <w:ind w:firstLine="708"/>
        <w:jc w:val="both"/>
      </w:pPr>
      <w:r w:rsidRPr="00990627">
        <w:t xml:space="preserve">- </w:t>
      </w:r>
      <w:r w:rsidR="00EB2BD2">
        <w:t>brus bočni</w:t>
      </w:r>
      <w:r>
        <w:t xml:space="preserve">, </w:t>
      </w:r>
      <w:r w:rsidRPr="00990627">
        <w:t xml:space="preserve">1 komad (PETA GRUPA – PROIZVODNJA, redni broj </w:t>
      </w:r>
      <w:r w:rsidR="00EB2BD2">
        <w:t>310</w:t>
      </w:r>
      <w:r w:rsidRPr="00990627">
        <w:t xml:space="preserve">) za iznos od </w:t>
      </w:r>
      <w:r w:rsidR="00EB2BD2">
        <w:t>200,00 kn (</w:t>
      </w:r>
      <w:proofErr w:type="spellStart"/>
      <w:r w:rsidR="00EB2BD2">
        <w:t>dvijestotinekuna</w:t>
      </w:r>
      <w:proofErr w:type="spellEnd"/>
      <w:r w:rsidRPr="00990627">
        <w:t>),</w:t>
      </w:r>
    </w:p>
    <w:p w:rsidRDefault="00EB2BD2" w:rsidP="006F1982" w:rsidR="00EB2BD2">
      <w:pPr>
        <w:ind w:firstLine="708"/>
        <w:jc w:val="both"/>
      </w:pPr>
      <w:r>
        <w:t xml:space="preserve">- </w:t>
      </w:r>
      <w:r w:rsidR="00826121">
        <w:t xml:space="preserve">glodalica </w:t>
      </w:r>
      <w:proofErr w:type="spellStart"/>
      <w:r>
        <w:t>heckert</w:t>
      </w:r>
      <w:proofErr w:type="spellEnd"/>
      <w:r>
        <w:t xml:space="preserve"> sa dodatcima, </w:t>
      </w:r>
      <w:r w:rsidR="00826121">
        <w:t>1</w:t>
      </w:r>
      <w:r w:rsidR="006F1982" w:rsidRPr="00990627">
        <w:t xml:space="preserve"> komad (PETA GRUPA – PROIZVODNJA, redni broj </w:t>
      </w:r>
      <w:r>
        <w:t>330</w:t>
      </w:r>
      <w:r w:rsidR="006F1982" w:rsidRPr="00990627">
        <w:t xml:space="preserve">) za iznos od </w:t>
      </w:r>
      <w:r>
        <w:t>5.020</w:t>
      </w:r>
      <w:r w:rsidR="00826121">
        <w:t>,00 kn (</w:t>
      </w:r>
      <w:proofErr w:type="spellStart"/>
      <w:r>
        <w:t>pettisućaidvadesetkuna</w:t>
      </w:r>
      <w:proofErr w:type="spellEnd"/>
      <w:r w:rsidR="006F1982" w:rsidRPr="00990627">
        <w:t>),</w:t>
      </w:r>
    </w:p>
    <w:p w:rsidRDefault="00EB2BD2" w:rsidP="005F0533" w:rsidR="005F0533">
      <w:pPr>
        <w:ind w:firstLine="708"/>
        <w:jc w:val="both"/>
      </w:pPr>
      <w:r>
        <w:t>- tokarski stroj TNP-250</w:t>
      </w:r>
      <w:r w:rsidR="005F0533">
        <w:t xml:space="preserve">, </w:t>
      </w:r>
      <w:r w:rsidR="00826121">
        <w:t>1</w:t>
      </w:r>
      <w:r w:rsidR="005F0533" w:rsidRPr="00990627">
        <w:t xml:space="preserve"> komad (PETA GRUPA – PROIZVODNJA, redni broj </w:t>
      </w:r>
      <w:r w:rsidR="00E42A02">
        <w:t>341</w:t>
      </w:r>
      <w:r w:rsidR="005F0533" w:rsidRPr="00990627">
        <w:t xml:space="preserve">) za iznos od </w:t>
      </w:r>
      <w:r>
        <w:t>13.334,00 kn (</w:t>
      </w:r>
      <w:proofErr w:type="spellStart"/>
      <w:r>
        <w:t>trinaesttisućatristotridesetičetirikune</w:t>
      </w:r>
      <w:proofErr w:type="spellEnd"/>
      <w:r>
        <w:t>)</w:t>
      </w:r>
      <w:r w:rsidR="005F0533" w:rsidRPr="00990627">
        <w:t>,</w:t>
      </w:r>
    </w:p>
    <w:p w:rsidRDefault="00826121" w:rsidP="005F0533" w:rsidR="005F0533">
      <w:pPr>
        <w:ind w:firstLine="708"/>
        <w:jc w:val="both"/>
      </w:pPr>
      <w:r>
        <w:t xml:space="preserve">- </w:t>
      </w:r>
      <w:r w:rsidR="005F0533" w:rsidRPr="00990627">
        <w:t xml:space="preserve"> </w:t>
      </w:r>
      <w:r w:rsidR="00EC0AEB">
        <w:t xml:space="preserve">stolna bušilica, </w:t>
      </w:r>
      <w:r>
        <w:t>1</w:t>
      </w:r>
      <w:r w:rsidR="005F0533" w:rsidRPr="00990627">
        <w:t xml:space="preserve"> komad (PETA GRUPA – PROIZVODNJA, redni broj </w:t>
      </w:r>
      <w:r w:rsidR="00EC0AEB">
        <w:t>350</w:t>
      </w:r>
      <w:r w:rsidR="005F0533" w:rsidRPr="00990627">
        <w:t xml:space="preserve">) za iznos od </w:t>
      </w:r>
      <w:r w:rsidR="00EC0AEB">
        <w:t>354,00 kn (</w:t>
      </w:r>
      <w:proofErr w:type="spellStart"/>
      <w:r w:rsidR="00EC0AEB">
        <w:t>tristopedesetičetirikune</w:t>
      </w:r>
      <w:proofErr w:type="spellEnd"/>
      <w:r w:rsidR="005F0533" w:rsidRPr="00990627">
        <w:t>),</w:t>
      </w:r>
    </w:p>
    <w:p w:rsidRDefault="00EC0AEB" w:rsidP="00826121" w:rsidR="00EC0AEB">
      <w:pPr>
        <w:ind w:firstLine="708"/>
        <w:jc w:val="both"/>
      </w:pPr>
      <w:r>
        <w:t>- pila HPS-280</w:t>
      </w:r>
      <w:r w:rsidR="005F0533">
        <w:t>, 1</w:t>
      </w:r>
      <w:r w:rsidR="005F0533" w:rsidRPr="00990627">
        <w:t xml:space="preserve"> komad (PETA GRUPA – PROIZVODNJA, redni broj </w:t>
      </w:r>
      <w:r>
        <w:t>374</w:t>
      </w:r>
      <w:r w:rsidR="005F0533" w:rsidRPr="00990627">
        <w:t xml:space="preserve">) za iznos od </w:t>
      </w:r>
      <w:r>
        <w:t>5.010,00</w:t>
      </w:r>
      <w:r w:rsidR="005F0533">
        <w:t xml:space="preserve"> kn (</w:t>
      </w:r>
      <w:proofErr w:type="spellStart"/>
      <w:r>
        <w:t>pettisućaidesetkuna</w:t>
      </w:r>
      <w:proofErr w:type="spellEnd"/>
      <w:r w:rsidR="005F0533" w:rsidRPr="00990627">
        <w:t>),</w:t>
      </w:r>
    </w:p>
    <w:p w:rsidRDefault="00EC0AEB" w:rsidP="00EC0AEB" w:rsidR="00EC0AEB">
      <w:pPr>
        <w:ind w:firstLine="708"/>
        <w:jc w:val="both"/>
      </w:pPr>
      <w:r>
        <w:t>- dizalica, 1</w:t>
      </w:r>
      <w:r w:rsidRPr="00990627">
        <w:t xml:space="preserve"> komad (PETA GRUPA – PROIZVODNJA, redni broj </w:t>
      </w:r>
      <w:r>
        <w:t>528</w:t>
      </w:r>
      <w:r w:rsidRPr="00990627">
        <w:t xml:space="preserve">) za iznos od </w:t>
      </w:r>
      <w:r>
        <w:t>334,00 kn (</w:t>
      </w:r>
      <w:proofErr w:type="spellStart"/>
      <w:r>
        <w:t>tristotridesetičetirikune</w:t>
      </w:r>
      <w:proofErr w:type="spellEnd"/>
      <w:r>
        <w:t>).</w:t>
      </w:r>
    </w:p>
    <w:p w:rsidRDefault="00826121" w:rsidP="00C6784F" w:rsidR="00525B55" w:rsidRPr="00990627">
      <w:pPr>
        <w:ind w:firstLine="708"/>
        <w:jc w:val="both"/>
      </w:pPr>
      <w:r>
        <w:t>U</w:t>
      </w:r>
      <w:r w:rsidR="00525B55" w:rsidRPr="00990627">
        <w:t xml:space="preserve">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EC0AEB">
        <w:t xml:space="preserve">VILKO GLAVAŠ iz </w:t>
      </w:r>
      <w:proofErr w:type="spellStart"/>
      <w:r w:rsidR="00EC0AEB">
        <w:t>Vodnjana</w:t>
      </w:r>
      <w:proofErr w:type="spellEnd"/>
      <w:r w:rsidR="00EC0AEB">
        <w:t xml:space="preserve">, </w:t>
      </w:r>
      <w:proofErr w:type="spellStart"/>
      <w:r w:rsidR="00EC0AEB">
        <w:t>Gajana</w:t>
      </w:r>
      <w:proofErr w:type="spellEnd"/>
      <w:r w:rsidR="00EC0AEB">
        <w:t xml:space="preserve"> 8, OIB: 92630271534, vlasnik obrta za usluge građevinske mehanizacije i prijevoz GAJANAKOP, </w:t>
      </w:r>
      <w:proofErr w:type="spellStart"/>
      <w:r w:rsidR="00EC0AEB">
        <w:t>Vodnjan</w:t>
      </w:r>
      <w:proofErr w:type="spellEnd"/>
      <w:r w:rsidR="00EC0AEB">
        <w:t xml:space="preserve">, </w:t>
      </w:r>
      <w:proofErr w:type="spellStart"/>
      <w:r w:rsidR="00EC0AEB">
        <w:t>Gajana</w:t>
      </w:r>
      <w:proofErr w:type="spellEnd"/>
      <w:r w:rsidR="00EC0AEB">
        <w:t xml:space="preserve"> 8, </w:t>
      </w:r>
      <w:r w:rsidRPr="00990627">
        <w:rPr>
          <w:color w:val="000000"/>
          <w:shd w:fill="FAFAFA" w:color="auto" w:val="clear"/>
        </w:rPr>
        <w:t xml:space="preserve">na ime </w:t>
      </w:r>
      <w:proofErr w:type="spellStart"/>
      <w:r w:rsidRPr="00990627">
        <w:rPr>
          <w:color w:val="000000"/>
          <w:shd w:fill="FAFAFA" w:color="auto" w:val="clear"/>
        </w:rPr>
        <w:t>kupovnine</w:t>
      </w:r>
      <w:proofErr w:type="spellEnd"/>
      <w:r w:rsidRPr="00990627">
        <w:rPr>
          <w:color w:val="000000"/>
          <w:shd w:fill="FAFAFA" w:color="auto" w:val="clear"/>
        </w:rPr>
        <w:t xml:space="preserve"> uplatio cjelokupni iznos od </w:t>
      </w:r>
      <w:r w:rsidR="00EC0AEB">
        <w:rPr>
          <w:color w:val="000000"/>
          <w:shd w:fill="FAFAFA" w:color="auto" w:val="clear"/>
        </w:rPr>
        <w:t>26.622,00</w:t>
      </w:r>
      <w:r w:rsidRPr="00990627">
        <w:rPr>
          <w:color w:val="000000"/>
          <w:shd w:fill="FAFAFA" w:color="auto" w:val="clear"/>
        </w:rPr>
        <w:t xml:space="preserve"> kn (</w:t>
      </w:r>
      <w:proofErr w:type="spellStart"/>
      <w:r w:rsidR="00EC0AEB">
        <w:rPr>
          <w:color w:val="000000"/>
          <w:shd w:fill="FAFAFA" w:color="auto" w:val="clear"/>
        </w:rPr>
        <w:t>dvadesetišesttisućašestodvadesetidvijekune</w:t>
      </w:r>
      <w:proofErr w:type="spellEnd"/>
      <w:r w:rsidRPr="00990627">
        <w:rPr>
          <w:color w:val="000000"/>
          <w:shd w:fill="FAFAFA" w:color="auto" w:val="clear"/>
        </w:rPr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0F32A0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C46668">
        <w:t>, v. r.</w:t>
      </w:r>
    </w:p>
    <w:p w:rsidRDefault="009A2B3E" w:rsidP="00AD2BC1" w:rsidR="009A2B3E"/>
    <w:p w:rsidRDefault="000F32A0" w:rsidP="000F32A0" w:rsidR="009A2B3E">
      <w:pPr>
        <w:jc w:val="center"/>
      </w:pPr>
      <w:r>
        <w:lastRenderedPageBreak/>
        <w:t>2</w:t>
      </w:r>
    </w:p>
    <w:p w:rsidRDefault="000F32A0" w:rsidP="00AD2BC1" w:rsidR="000F32A0"/>
    <w:p w:rsidRDefault="000F32A0" w:rsidP="00AD2BC1" w:rsidR="000F32A0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F32DB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EC0AEB">
        <w:t xml:space="preserve">VILKU GLAVAŠU iz </w:t>
      </w:r>
      <w:proofErr w:type="spellStart"/>
      <w:r w:rsidR="00EC0AEB">
        <w:t>Vodnjana</w:t>
      </w:r>
      <w:proofErr w:type="spellEnd"/>
      <w:r w:rsidR="00EC0AEB">
        <w:t xml:space="preserve">, </w:t>
      </w:r>
      <w:proofErr w:type="spellStart"/>
      <w:r w:rsidR="00EC0AEB">
        <w:t>Gajana</w:t>
      </w:r>
      <w:proofErr w:type="spellEnd"/>
      <w:r w:rsidR="00EC0AEB">
        <w:t xml:space="preserve"> 8, OIB: 92630271534, vlasniku obrta za usluge građevinske mehanizacije i prijevoz GAJANAKOP, </w:t>
      </w:r>
      <w:proofErr w:type="spellStart"/>
      <w:r w:rsidR="00EC0AEB">
        <w:t>Vodnjan</w:t>
      </w:r>
      <w:proofErr w:type="spellEnd"/>
      <w:r w:rsidR="00EC0AEB">
        <w:t xml:space="preserve">, </w:t>
      </w:r>
      <w:proofErr w:type="spellStart"/>
      <w:r w:rsidR="00EC0AEB">
        <w:t>Gajana</w:t>
      </w:r>
      <w:proofErr w:type="spellEnd"/>
      <w:r w:rsidR="00EC0AEB">
        <w:t xml:space="preserve"> 8,</w:t>
      </w:r>
    </w:p>
    <w:sectPr w:rsidSect="000F32A0" w:rsidR="006F4663" w:rsidRPr="00990627">
      <w:headerReference w:type="default" r:id="rId10"/>
      <w:pgSz w:h="16838" w:w="11906"/>
      <w:pgMar w:gutter="0" w:footer="709" w:header="709" w:left="1440" w:bottom="1135" w:right="1440" w:top="96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E42A02">
      <w:rPr>
        <w:sz w:val="23"/>
        <w:szCs w:val="23"/>
      </w:rPr>
      <w:t>1233/15</w:t>
    </w:r>
    <w:r>
      <w:rPr>
        <w:sz w:val="23"/>
        <w:szCs w:val="23"/>
      </w:rPr>
      <w:t>-</w:t>
    </w:r>
    <w:r w:rsidR="00E42A02">
      <w:rPr>
        <w:sz w:val="23"/>
        <w:szCs w:val="23"/>
      </w:rPr>
      <w:t>82</w:t>
    </w:r>
    <w:r>
      <w:rPr>
        <w:sz w:val="23"/>
        <w:szCs w:val="23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0B0D73"/>
    <w:rsid w:val="000F32A0"/>
    <w:rsid w:val="00191B13"/>
    <w:rsid w:val="001C4C06"/>
    <w:rsid w:val="00234EFC"/>
    <w:rsid w:val="00525B55"/>
    <w:rsid w:val="00554328"/>
    <w:rsid w:val="00565609"/>
    <w:rsid w:val="00585242"/>
    <w:rsid w:val="005E304C"/>
    <w:rsid w:val="005F0533"/>
    <w:rsid w:val="00636E4B"/>
    <w:rsid w:val="00664F56"/>
    <w:rsid w:val="006864C4"/>
    <w:rsid w:val="006F1982"/>
    <w:rsid w:val="006F4663"/>
    <w:rsid w:val="00803ED2"/>
    <w:rsid w:val="00826121"/>
    <w:rsid w:val="00867F73"/>
    <w:rsid w:val="008C4349"/>
    <w:rsid w:val="00963189"/>
    <w:rsid w:val="00985388"/>
    <w:rsid w:val="00990627"/>
    <w:rsid w:val="00991554"/>
    <w:rsid w:val="009A2B3E"/>
    <w:rsid w:val="009F32DB"/>
    <w:rsid w:val="00AD2BC1"/>
    <w:rsid w:val="00B7481D"/>
    <w:rsid w:val="00C26A64"/>
    <w:rsid w:val="00C33C73"/>
    <w:rsid w:val="00C46668"/>
    <w:rsid w:val="00C54BCE"/>
    <w:rsid w:val="00C6784F"/>
    <w:rsid w:val="00C912CF"/>
    <w:rsid w:val="00D07C7D"/>
    <w:rsid w:val="00D633BB"/>
    <w:rsid w:val="00DB4931"/>
    <w:rsid w:val="00E42A02"/>
    <w:rsid w:val="00E43C41"/>
    <w:rsid w:val="00E534B4"/>
    <w:rsid w:val="00EB2BD2"/>
    <w:rsid w:val="00EC0AEB"/>
    <w:rsid w:val="00ED02C8"/>
    <w:rsid w:val="00E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1976</properties:Characters>
  <properties:Lines>60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2016-12-15T12:20:00Z</dcterms:created>
  <dc:creator>Jasmina Matika</dc:creator>
  <cp:lastModifiedBy>Sanja Prodan</cp:lastModifiedBy>
  <cp:lastPrinted>2016-12-16T12:02:00Z</cp:lastPrinted>
  <dcterms:modified xmlns:xsi="http://www.w3.org/2001/XMLSchema-instance" xsi:type="dcterms:W3CDTF">2016-12-16T12:50:00Z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