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fa4b" w14:paraId="1ccfa4b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774A40">
        <w:t>89</w:t>
      </w:r>
      <w:r w:rsidR="00A660C1">
        <w:t>.</w:t>
      </w:r>
      <w:r w:rsidR="002C7B2D" w:rsidRPr="0063308C">
        <w:t xml:space="preserve"> St-</w:t>
      </w:r>
      <w:r w:rsidR="00AC4E4A">
        <w:t>1</w:t>
      </w:r>
      <w:r w:rsidR="00774A40">
        <w:t>719</w:t>
      </w:r>
      <w:r w:rsidR="00452180">
        <w:t>/17</w:t>
      </w:r>
      <w:r w:rsidR="00774A40">
        <w:t>-</w:t>
      </w:r>
      <w:r w:rsidR="00943C6F">
        <w:t>56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774A40" w:rsidRPr="00774A40">
        <w:t>AWT INTERNATIONAL Trgovina i usluge d.o.o., Slavonska avenija 52/a, Zagreb, OIB: 57159149897</w:t>
      </w:r>
      <w:r>
        <w:t xml:space="preserve">, </w:t>
      </w:r>
      <w:r w:rsidR="00774A40">
        <w:t>14</w:t>
      </w:r>
      <w:r>
        <w:t xml:space="preserve">. </w:t>
      </w:r>
      <w:r w:rsidR="00774A40">
        <w:t>studenog</w:t>
      </w:r>
      <w:r>
        <w:t xml:space="preserve"> 201</w:t>
      </w:r>
      <w:r w:rsidR="001C645C">
        <w:t>7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zakona ("Narodne novine" broj 71/15,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774A40" w:rsidRPr="00774A40">
        <w:t>AWT INTERNATIONAL Trgovina i usluge d.o.o., Slavonska avenija 52/a, Zagreb, OIB: 57159149897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E87DAE" w:rsidP="001C645C" w:rsidR="004731E9">
      <w:pPr>
        <w:jc w:val="center"/>
        <w:rPr>
          <w:b/>
        </w:rPr>
      </w:pPr>
      <w:r>
        <w:rPr>
          <w:b/>
        </w:rPr>
        <w:t>22</w:t>
      </w:r>
      <w:r w:rsidR="004731E9">
        <w:rPr>
          <w:b/>
        </w:rPr>
        <w:t xml:space="preserve">. </w:t>
      </w:r>
      <w:r>
        <w:rPr>
          <w:b/>
        </w:rPr>
        <w:t>studenog</w:t>
      </w:r>
      <w:r w:rsidR="004731E9">
        <w:rPr>
          <w:b/>
        </w:rPr>
        <w:t xml:space="preserve"> </w:t>
      </w:r>
      <w:r w:rsidR="00040AC6" w:rsidRPr="00E15C0B">
        <w:rPr>
          <w:b/>
        </w:rPr>
        <w:t>201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u </w:t>
      </w:r>
      <w:r>
        <w:rPr>
          <w:b/>
        </w:rPr>
        <w:t>9,3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E87DAE" w:rsidP="00E87DAE" w:rsidR="002730D8">
      <w:pPr>
        <w:jc w:val="center"/>
      </w:pPr>
      <w:r>
        <w:t>soba broj 100, (ulična zgrada – velika dvorana)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E87DAE">
        <w:t>14</w:t>
      </w:r>
      <w:r>
        <w:t xml:space="preserve">. </w:t>
      </w:r>
      <w:r w:rsidR="00E87DAE">
        <w:t>studenog</w:t>
      </w:r>
      <w:r>
        <w:t xml:space="preserve"> </w:t>
      </w:r>
      <w:r w:rsidR="005C35E5">
        <w:t>201</w:t>
      </w:r>
      <w:r>
        <w:t>7</w:t>
      </w:r>
      <w:r w:rsidR="005C35E5">
        <w:t>.</w:t>
      </w: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8740F0">
        <w:t>,v.r.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8740F0" w:rsidP="00C359B6" w:rsidR="008740F0">
      <w:pPr>
        <w:pStyle w:val="Bezproreda"/>
        <w:ind w:left="4956"/>
        <w:jc w:val="right"/>
      </w:pPr>
      <w:r>
        <w:t>Za točnost otpravka - ovlašteni službenik</w:t>
      </w:r>
    </w:p>
    <w:p w:rsidRDefault="008740F0" w:rsidP="008740F0" w:rsidR="008740F0">
      <w:pPr>
        <w:pStyle w:val="Bezproreda"/>
        <w:ind w:left="4956"/>
        <w:jc w:val="center"/>
      </w:pPr>
      <w:r>
        <w:t>Karmela Dolenc</w:t>
      </w:r>
    </w:p>
    <w:p w:rsidRDefault="008740F0" w:rsidP="001D7C1D" w:rsidR="008740F0"/>
    <w:sectPr w:rsidSect="00585191" w:rsidR="008740F0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0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87DAE">
      <w:t>89</w:t>
    </w:r>
    <w:r w:rsidR="00974647" w:rsidRPr="0063308C">
      <w:t xml:space="preserve"> St-</w:t>
    </w:r>
    <w:r w:rsidR="00876AFD">
      <w:t>1</w:t>
    </w:r>
    <w:r w:rsidR="00E87DAE">
      <w:t>719</w:t>
    </w:r>
    <w:r w:rsidR="00974647">
      <w:t>/1</w:t>
    </w:r>
    <w:r w:rsidR="00EA0CED">
      <w:t>7</w:t>
    </w:r>
    <w:r w:rsidR="00E87DAE">
      <w:t>-</w:t>
    </w:r>
    <w:r w:rsidR="00943C6F">
      <w:t>56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40F0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13F51"/>
    <w:rsid w:val="00B15BF0"/>
    <w:rsid w:val="00B33305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8740F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8740F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2986</properties:Characters>
  <properties:Lines>75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Karmela Dolenc</cp:lastModifiedBy>
  <cp:lastPrinted>2017-11-14T13:33:00Z</cp:lastPrinted>
  <dcterms:modified xmlns:xsi="http://www.w3.org/2001/XMLSchema-instance" xsi:type="dcterms:W3CDTF">2017-11-14T13:33:00Z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