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14e3" w14:paraId="67514e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DA6CDE">
        <w:t>771</w:t>
      </w:r>
      <w:r w:rsidR="00946625">
        <w:t>/16-</w:t>
      </w:r>
      <w:r w:rsidR="00AE25B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DA6CDE">
        <w:t>LENKIĆ j.d.o.o., Zadar, Vukovarska 4/a, OIB: 37996414574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DA6CDE" w:rsidP="00DA6CDE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B67F2">
        <w:t>Antun Kovačević iz Zadra, P.D.G. Krambergera 13, (OIB 77489220307</w:t>
      </w:r>
      <w:r>
        <w:t xml:space="preserve">, osobna </w:t>
      </w:r>
      <w:r w:rsidRPr="001B67F2">
        <w:t>iskaznica broj 102793732, izdana od PU Zadarska, datum rođenja 12.07.1944.),</w:t>
      </w:r>
      <w: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LENKIĆ j.d.o.o., Zadar, Vukovarska 4/a, OIB: 37996414574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DA6CDE">
        <w:t>LENKIĆ j.</w:t>
      </w:r>
      <w:r w:rsidR="008F6C7D">
        <w:t>d.o.o.</w:t>
      </w:r>
      <w:r w:rsidR="00AE25B3">
        <w:t>, Zadar.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AD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DA6CDE">
          <w:t>771</w:t>
        </w:r>
        <w:r w:rsidR="00D26084">
          <w:t>/16-</w:t>
        </w:r>
        <w:r w:rsidR="00AE25B3">
          <w:t>8</w:t>
        </w:r>
      </w:p>
      <w:p w:rsidRDefault="00E12FEA" w:rsidP="009C0FF2" w:rsidR="00E12FEA" w:rsidRPr="00EF7C9A">
        <w:pPr>
          <w:jc w:val="right"/>
        </w:pPr>
      </w:p>
      <w:p w:rsidRDefault="00E21AD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12FEA"/>
    <w:rsid w:val="00E21ADC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LENKIĆ j.d.o.o. za trgovinu mesom i mesnim proizvodima</izvorni_sadrzaj>
    <derivirana_varijabla naziv="DomainObject.Predmet.ProtustrankaFormated_1">  LENKIĆ j.d.o.o. za trgovinu mesom i mesnim proizvodima</derivirana_varijabla>
  </DomainObject.Predmet.ProtustrankaFormated>
  <DomainObject.Predmet.ProtustrankaFormatedOIB>
    <izvorni_sadrzaj>  LENKIĆ j.d.o.o. za trgovinu mesom i mesnim proizvodima, OIB 37996414574</izvorni_sadrzaj>
    <derivirana_varijabla naziv="DomainObject.Predmet.ProtustrankaFormatedOIB_1">  LENKIĆ j.d.o.o. za trgovinu mesom i mesnim proizvodima, OIB 37996414574</derivirana_varijabla>
  </DomainObject.Predmet.ProtustrankaFormatedOIB>
  <DomainObject.Predmet.ProtustrankaFormatedWithAdress>
    <izvorni_sadrzaj> LENKIĆ j.d.o.o. za trgovinu mesom i mesnim proizvodima, Vukovarska 4/A, 23000 Zadar</izvorni_sadrzaj>
    <derivirana_varijabla naziv="DomainObject.Predmet.ProtustrankaFormatedWithAdress_1"> LENKIĆ j.d.o.o. za trgovinu mesom i mesnim proizvodima, Vukovarska 4/A, 23000 Zadar</derivirana_varijabla>
  </DomainObject.Predmet.ProtustrankaFormatedWithAdress>
  <DomainObject.Predmet.ProtustrankaFormatedWithAdressOIB>
    <izvorni_sadrzaj> LENKIĆ j.d.o.o. za trgovinu mesom i mesnim proizvodima, OIB 37996414574, Vukovarska 4/A, 23000 Zadar</izvorni_sadrzaj>
    <derivirana_varijabla naziv="DomainObject.Predmet.ProtustrankaFormatedWithAdressOIB_1"> LENKIĆ j.d.o.o. za trgovinu mesom i mesnim proizvodima, OIB 37996414574, Vukovarska 4/A, 23000 Zadar</derivirana_varijabla>
  </DomainObject.Predmet.ProtustrankaFormatedWithAdressOIB>
  <DomainObject.Predmet.ProtustrankaWithAdress>
    <izvorni_sadrzaj>LENKIĆ j.d.o.o. za trgovinu mesom i mesnim proizvodima Vukovarska 4/A, 23000 Zadar</izvorni_sadrzaj>
    <derivirana_varijabla naziv="DomainObject.Predmet.ProtustrankaWithAdress_1">LENKIĆ j.d.o.o. za trgovinu mesom i mesnim proizvodima Vukovarska 4/A, 23000 Zadar</derivirana_varijabla>
  </DomainObject.Predmet.ProtustrankaWithAdress>
  <DomainObject.Predmet.ProtustrankaWithAdressOIB>
    <izvorni_sadrzaj>LENKIĆ j.d.o.o. za trgovinu mesom i mesnim proizvodima, OIB 37996414574, Vukovarska 4/A, 23000 Zadar</izvorni_sadrzaj>
    <derivirana_varijabla naziv="DomainObject.Predmet.ProtustrankaWithAdressOIB_1">LENKIĆ j.d.o.o. za trgovinu mesom i mesnim proizvodima, OIB 37996414574, Vukovarska 4/A, 23000 Zadar</derivirana_varijabla>
  </DomainObject.Predmet.ProtustrankaWithAdressOIB>
  <DomainObject.Predmet.ProtustrankaNazivFormated>
    <izvorni_sadrzaj>LENKIĆ j.d.o.o. za trgovinu mesom i mesnim proizvodima</izvorni_sadrzaj>
    <derivirana_varijabla naziv="DomainObject.Predmet.ProtustrankaNazivFormated_1">LENKIĆ j.d.o.o. za trgovinu mesom i mesnim proizvodima</derivirana_varijabla>
  </DomainObject.Predmet.ProtustrankaNazivFormated>
  <DomainObject.Predmet.ProtustrankaNazivFormatedOIB>
    <izvorni_sadrzaj>LENKIĆ j.d.o.o. za trgovinu mesom i mesnim proizvodima, OIB 37996414574</izvorni_sadrzaj>
    <derivirana_varijabla naziv="DomainObject.Predmet.ProtustrankaNazivFormatedOIB_1">LENKIĆ j.d.o.o. za trgovinu mesom i mesnim proizvodima, OIB 37996414574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105556.60</izvorni_sadrzaj>
    <derivirana_varijabla naziv="DomainObject.Predmet.TrenutnaVrijednost_1">105556.60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LENKIĆ j.d.o.o. za trgovinu mesom i mesnim proizvodima</item>
    </izvorni_sadrzaj>
    <derivirana_varijabla naziv="DomainObject.Predmet.ProtuStrankaListFormated_1">
      <item>LENKIĆ j.d.o.o. za trgovinu mesom i mesnim proizvodima</item>
    </derivirana_varijabla>
  </DomainObject.Predmet.ProtuStrankaListFormated>
  <DomainObject.Predmet.ProtuStrankaListFormatedOIB>
    <izvorni_sadrzaj>
      <item>LENKIĆ j.d.o.o. za trgovinu mesom i mesnim proizvodima, OIB 37996414574</item>
    </izvorni_sadrzaj>
    <derivirana_varijabla naziv="DomainObject.Predmet.ProtuStrankaListFormatedOIB_1">
      <item>LENKIĆ j.d.o.o. za trgovinu mesom i mesnim proizvodima, OIB 37996414574</item>
    </derivirana_varijabla>
  </DomainObject.Predmet.ProtuStrankaListFormatedOIB>
  <DomainObject.Predmet.ProtuStrankaListFormatedWithAdress>
    <izvorni_sadrzaj>
      <item>LENKIĆ j.d.o.o. za trgovinu mesom i mesnim proizvodima, Vukovarska 4/A, 23000 Zadar</item>
    </izvorni_sadrzaj>
    <derivirana_varijabla naziv="DomainObject.Predmet.ProtuStrankaListFormatedWithAdress_1">
      <item>LENKIĆ j.d.o.o. za trgovinu mesom i mesnim proizvodima, Vukovarska 4/A, 23000 Zadar</item>
    </derivirana_varijabla>
  </DomainObject.Predmet.ProtuStrankaListFormatedWithAdress>
  <DomainObject.Predmet.ProtuStrankaListFormatedWithAdressOIB>
    <izvorni_sadrzaj>
      <item>LENKIĆ j.d.o.o. za trgovinu mesom i mesnim proizvodima, OIB 37996414574, Vukovarska 4/A, 23000 Zadar</item>
    </izvorni_sadrzaj>
    <derivirana_varijabla naziv="DomainObject.Predmet.ProtuStrankaListFormatedWithAdressOIB_1">
      <item>LENKIĆ j.d.o.o. za trgovinu mesom i mesnim proizvodima, OIB 37996414574, Vukovarska 4/A, 23000 Zadar</item>
    </derivirana_varijabla>
  </DomainObject.Predmet.ProtuStrankaListFormatedWithAdressOIB>
  <DomainObject.Predmet.ProtuStrankaListNazivFormated>
    <izvorni_sadrzaj>
      <item>LENKIĆ j.d.o.o. za trgovinu mesom i mesnim proizvodima</item>
    </izvorni_sadrzaj>
    <derivirana_varijabla naziv="DomainObject.Predmet.ProtuStrankaListNazivFormated_1">
      <item>LENKIĆ j.d.o.o. za trgovinu mesom i mesnim proizvodima</item>
    </derivirana_varijabla>
  </DomainObject.Predmet.ProtuStrankaListNazivFormated>
  <DomainObject.Predmet.ProtuStrankaListNazivFormatedOIB>
    <izvorni_sadrzaj>
      <item>LENKIĆ j.d.o.o. za trgovinu mesom i mesnim proizvodima, OIB 37996414574</item>
    </izvorni_sadrzaj>
    <derivirana_varijabla naziv="DomainObject.Predmet.ProtuStrankaListNazivFormatedOIB_1">
      <item>LENKIĆ j.d.o.o. za trgovinu mesom i mesnim proizvodima, OIB 37996414574</item>
    </derivirana_varijabla>
  </DomainObject.Predmet.ProtuStrankaListNazivFormatedOIB>
  <DomainObject.Predmet.OstaliListFormated>
    <izvorni_sadrzaj>
      <item>Mate Lenkić</item>
    </izvorni_sadrzaj>
    <derivirana_varijabla naziv="DomainObject.Predmet.OstaliListFormated_1">
      <item>Mate Lenkić</item>
    </derivirana_varijabla>
  </DomainObject.Predmet.OstaliListFormated>
  <DomainObject.Predmet.OstaliListFormatedOIB>
    <izvorni_sadrzaj>
      <item>Mate Lenkić, OIB 24295745021</item>
    </izvorni_sadrzaj>
    <derivirana_varijabla naziv="DomainObject.Predmet.OstaliListFormatedOIB_1">
      <item>Mate Lenkić, OIB 24295745021</item>
    </derivirana_varijabla>
  </DomainObject.Predmet.OstaliListFormatedOIB>
  <DomainObject.Predmet.OstaliListFormatedWithAdress>
    <izvorni_sadrzaj>
      <item>Mate Lenkić, Vukovarska Ulica 4a, 23000 Zadar</item>
    </izvorni_sadrzaj>
    <derivirana_varijabla naziv="DomainObject.Predmet.OstaliListFormatedWithAdress_1">
      <item>Mate Lenkić, Vukovarska Ulica 4a, 23000 Zadar</item>
    </derivirana_varijabla>
  </DomainObject.Predmet.OstaliListFormatedWithAdress>
  <DomainObject.Predmet.OstaliListFormatedWithAdressOIB>
    <izvorni_sadrzaj>
      <item>Mate Lenkić, OIB 24295745021, Vukovarska Ulica 4a, 23000 Zadar</item>
    </izvorni_sadrzaj>
    <derivirana_varijabla naziv="DomainObject.Predmet.OstaliListFormatedWithAdressOIB_1">
      <item>Mate Lenkić, OIB 24295745021, Vukovarska Ulica 4a, 23000 Zadar</item>
    </derivirana_varijabla>
  </DomainObject.Predmet.OstaliListFormatedWithAdressOIB>
  <DomainObject.Predmet.OstaliListNazivFormated>
    <izvorni_sadrzaj>
      <item>Mate Lenkić</item>
    </izvorni_sadrzaj>
    <derivirana_varijabla naziv="DomainObject.Predmet.OstaliListNazivFormated_1">
      <item>Mate Lenkić</item>
    </derivirana_varijabla>
  </DomainObject.Predmet.OstaliListNazivFormated>
  <DomainObject.Predmet.OstaliListNazivFormatedOIB>
    <izvorni_sadrzaj>
      <item>Mate Lenkić, OIB 24295745021</item>
    </izvorni_sadrzaj>
    <derivirana_varijabla naziv="DomainObject.Predmet.OstaliListNazivFormatedOIB_1">
      <item>Mate Lenkić, OIB 24295745021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LENKIĆ j.d.o.o. za trgovinu mesom i mesnim proizvodima</izvorni_sadrzaj>
    <derivirana_varijabla naziv="DomainObject.Predmet.ProtustrankaIDrugi_1">LENKIĆ j.d.o.o. za trgovinu mesom i mesnim proizvodima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LENKIĆ j.d.o.o. za trgovinu mesom i mesnim proizvodima, OIB 37996414574, Vukovarska 4/A, 23000 Zadar</izvorni_sadrzaj>
    <derivirana_varijabla naziv="DomainObject.Predmet.ProtustrankaIDrugiAdressOIB_1">LENKIĆ j.d.o.o. za trgovinu mesom i mesnim proizvodima, OIB 37996414574, Vukovarska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LENKIĆ j.d.o.o. za trgovinu mesom i mesnim proizvodima</item>
      <item>Mate Lenkić</item>
    </izvorni_sadrzaj>
    <derivirana_varijabla naziv="DomainObject.Predmet.SudioniciListNaziv_1">
      <item>Financijska agencija</item>
      <item>LENKIĆ j.d.o.o. za trgovinu mesom i mesnim proizvodima</item>
      <item>Mate Lenkić</item>
    </derivirana_varijabla>
  </DomainObject.Predmet.SudioniciListNaziv>
  <DomainObject.Predmet.SudioniciListAdressOIB>
    <izvorni_sadrzaj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izvorni_sadrzaj>
    <derivirana_varijabla naziv="DomainObject.Predmet.SudioniciListAdressOIB_1"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37996414574</item>
      <item>, OIB 24295745021</item>
    </izvorni_sadrzaj>
    <derivirana_varijabla naziv="DomainObject.Predmet.SudioniciListNazivOIB_1">
      <item>, OIB 85821130368</item>
      <item>, OIB 37996414574</item>
      <item>, OIB 24295745021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332</properties:Words>
  <properties:Characters>1760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2016-06-16T07:13:00Z</dcterms:created>
  <dc:creator>Ardena Bajlo</dc:creator>
  <cp:lastModifiedBy>wsadmin</cp:lastModifiedBy>
  <cp:lastPrinted>2016-05-24T09:24:00Z</cp:lastPrinted>
  <dcterms:modified xmlns:xsi="http://www.w3.org/2001/XMLSchema-instance" xsi:type="dcterms:W3CDTF">2016-06-24T07:23:00Z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