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41f2" w14:paraId="a7941f2" w:rsidRDefault="001C64CB" w:rsidP="001C64CB" w:rsidR="001C64CB" w:rsidRPr="00E0556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1C64CB" w:rsidP="001C64CB" w:rsidR="001C64CB" w:rsidRPr="00E055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20. St-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397/16-17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SAM-GRADNJA d.o.o. za građevinarstvo, OIB: 45995292159, Sesvete (Grad Zagreb), Rimski put 18</w:t>
      </w:r>
      <w:r w:rsidRPr="00E05563">
        <w:rPr>
          <w:rFonts w:hAnsi="Times New Roman" w:ascii="Times New Roman"/>
          <w:color w:themeColor="text1" w:val="000000"/>
          <w:szCs w:val="24"/>
        </w:rPr>
        <w:t>,</w:t>
      </w:r>
      <w:r w:rsidRPr="00E05563">
        <w:rPr>
          <w:rFonts w:hAnsi="Times New Roman" w:ascii="Times New Roman"/>
          <w:color w:themeColor="text1" w:val="000000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dana 21. studenog 2017.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SAM-GRADNJA d.o.o. za građevinarstvo, OIB: 45995292159, Sesvete (Grad Zagreb), Rimski put 18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Miljenko Požgaj, Jastrebarsko, Repišće 42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, OIB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88007436023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SAM-GRADNJA d.o.o. za građevinarstvo, OIB: 45995292159, Sesvete (Grad Zagreb), Rimski put 18</w:t>
      </w:r>
      <w:r w:rsidRPr="00E05563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1C64CB" w:rsidP="001C64CB" w:rsidR="001C64CB" w:rsidRPr="00E055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nkretnom slučaju dužnik na dan 12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siječnja 2016. godine u Očevidniku redoslijeda osnova za plaćanje ima neizvršene osnove za plaćanje u neprekinutom razdoblju od 120 dana u ukupnom iznosu od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11.478,89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lipnja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Zagrebu, 21. studenog 2017.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A1AAD" w:rsidP="001C64CB" w:rsidR="00DA1AAD" w:rsidRPr="00E05563">
      <w:pPr>
        <w:rPr>
          <w:color w:themeColor="text1" w:val="000000"/>
        </w:rPr>
      </w:pPr>
    </w:p>
    <w:sectPr w:rsidSect="0089082B" w:rsidR="00DA1AAD" w:rsidRPr="00E05563">
      <w:headerReference w:type="even" r:id="rId10"/>
      <w:headerReference w:type="default" r:id="rId11"/>
      <w:headerReference w:type="first" r:id="rId12"/>
      <w:pgSz w:code="9" w:h="16840" w:w="11907"/>
      <w:pgMar w:gutter="0" w:footer="720" w:header="426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2C238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020B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2C2385">
      <w:rPr>
        <w:rFonts w:hAnsi="Times New Roman" w:ascii="Times New Roman"/>
        <w:szCs w:val="24"/>
      </w:rPr>
      <w:t>20. St-</w:t>
    </w:r>
    <w:r w:rsidR="00E05563">
      <w:rPr>
        <w:rFonts w:hAnsi="Times New Roman" w:ascii="Times New Roman"/>
        <w:szCs w:val="24"/>
      </w:rPr>
      <w:t>397</w:t>
    </w:r>
    <w:r w:rsidR="002C2385">
      <w:rPr>
        <w:rFonts w:hAnsi="Times New Roman" w:ascii="Times New Roman"/>
        <w:szCs w:val="24"/>
      </w:rPr>
      <w:t>/16-1</w:t>
    </w:r>
    <w:r w:rsidR="00E05563">
      <w:rPr>
        <w:rFonts w:hAnsi="Times New Roman" w:ascii="Times New Roman"/>
        <w:szCs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89082B" w:rsidR="00C3051B">
    <w:pPr>
      <w:pStyle w:val="Zaglavlje"/>
      <w:ind w:firstLine="708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4CC6"/>
    <w:rsid w:val="001B6F9D"/>
    <w:rsid w:val="001B7C99"/>
    <w:rsid w:val="001C3CC8"/>
    <w:rsid w:val="001C6013"/>
    <w:rsid w:val="001C64CB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6495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20B7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05563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CC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CC6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CC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CC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CC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CC6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CC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CC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60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St-397/2016-17</izvorni_sadrzaj>
    <derivirana_varijabla naziv="DomainObject.Oznaka_1">St-397/2016-17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SAM-GRADNJA d.o.o. zastupanog po punomoćniku Elena Golubić</izvorni_sadrzaj>
    <derivirana_varijabla naziv="DomainObject.Predmet.ProtustrankaFormated_1">  SAM-GRADNJA d.o.o. zastupanog po punomoćniku Elena Golubić</derivirana_varijabla>
  </DomainObject.Predmet.ProtustrankaFormated>
  <DomainObject.Predmet.ProtustrankaFormatedOIB>
    <izvorni_sadrzaj>  SAM-GRADNJA d.o.o., OIB 45995292159 zastupanog po punomoćniku Elena Golubić</izvorni_sadrzaj>
    <derivirana_varijabla naziv="DomainObject.Predmet.ProtustrankaFormatedOIB_1">  SAM-GRADNJA d.o.o., OIB 45995292159 zastupanog po punomoćniku Elena Golubić</derivirana_varijabla>
  </DomainObject.Predmet.ProtustrankaFormatedOIB>
  <DomainObject.Predmet.ProtustrankaFormatedWithAdress>
    <izvorni_sadrzaj> SAM-GRADNJA d.o.o., Rimski put 18, 10360 Sesvete zastupanog po punomoćniku Elena Golubić</izvorni_sadrzaj>
    <derivirana_varijabla naziv="DomainObject.Predmet.ProtustrankaFormatedWithAdress_1"> SAM-GRADNJA d.o.o., Rimski put 18, 10360 Sesvete zastupanog po punomoćniku Elena Golubić</derivirana_varijabla>
  </DomainObject.Predmet.ProtustrankaFormatedWithAdress>
  <DomainObject.Predmet.ProtustrankaFormatedWithAdressOIB>
    <izvorni_sadrzaj> SAM-GRADNJA d.o.o., OIB 45995292159, Rimski put 18, 10360 Sesvete zastupanog po punomoćniku Elena Golubić</izvorni_sadrzaj>
    <derivirana_varijabla naziv="DomainObject.Predmet.ProtustrankaFormatedWithAdressOIB_1"> SAM-GRADNJA d.o.o., OIB 45995292159, Rimski put 18, 10360 Sesvete zastupanog po punomoćniku Elena Golubić</derivirana_varijabla>
  </DomainObject.Predmet.ProtustrankaFormatedWithAdressOIB>
  <DomainObject.Predmet.ProtustrankaWithAdress>
    <izvorni_sadrzaj>SAM-GRADNJA d.o.o. Rimski put 18, 10360 Sesvete</izvorni_sadrzaj>
    <derivirana_varijabla naziv="DomainObject.Predmet.ProtustrankaWithAdress_1">SAM-GRADNJA d.o.o. Rimski put 18, 10360 Sesvete</derivirana_varijabla>
  </DomainObject.Predmet.ProtustrankaWithAdress>
  <DomainObject.Predmet.ProtustrankaWithAdressOIB>
    <izvorni_sadrzaj>SAM-GRADNJA d.o.o., OIB 45995292159, Rimski put 18, 10360 Sesvete</izvorni_sadrzaj>
    <derivirana_varijabla naziv="DomainObject.Predmet.ProtustrankaWithAdressOIB_1">SAM-GRADNJA d.o.o., OIB 45995292159, Rimski put 18, 10360 Sesvete</derivirana_varijabla>
  </DomainObject.Predmet.ProtustrankaWithAdressOIB>
  <DomainObject.Predmet.ProtustrankaNazivFormated>
    <izvorni_sadrzaj>SAM-GRADNJA d.o.o.</izvorni_sadrzaj>
    <derivirana_varijabla naziv="DomainObject.Predmet.ProtustrankaNazivFormated_1">SAM-GRADNJA d.o.o.</derivirana_varijabla>
  </DomainObject.Predmet.ProtustrankaNazivFormated>
  <DomainObject.Predmet.ProtustrankaNazivFormatedOIB>
    <izvorni_sadrzaj>SAM-GRADNJA d.o.o., OIB 45995292159</izvorni_sadrzaj>
    <derivirana_varijabla naziv="DomainObject.Predmet.ProtustrankaNazivFormatedOIB_1">SAM-GRADNJA d.o.o., OIB 45995292159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SAM-GRADNJA d.o.o. zastupanog po punomoćniku Elena Golubić</item>
    </izvorni_sadrzaj>
    <derivirana_varijabla naziv="DomainObject.Predmet.ProtuStrankaListFormated_1">
      <item>SAM-GRADNJA d.o.o. zastupanog po punomoćniku Elena Golubić</item>
    </derivirana_varijabla>
  </DomainObject.Predmet.ProtuStrankaListFormated>
  <DomainObject.Predmet.ProtuStrankaListFormatedOIB>
    <izvorni_sadrzaj>
      <item>SAM-GRADNJA d.o.o., OIB 45995292159 zastupanog po punomoćniku Elena Golubić</item>
    </izvorni_sadrzaj>
    <derivirana_varijabla naziv="DomainObject.Predmet.ProtuStrankaListFormatedOIB_1">
      <item>SAM-GRADNJA d.o.o., OIB 45995292159 zastupanog po punomoćniku Elena Golubić</item>
    </derivirana_varijabla>
  </DomainObject.Predmet.ProtuStrankaListFormatedOIB>
  <DomainObject.Predmet.ProtuStrankaListFormatedWithAdress>
    <izvorni_sadrzaj>
      <item>SAM-GRADNJA d.o.o., Rimski put 18, 10360 Sesvete zastupanog po punomoćniku Elena Golubić</item>
    </izvorni_sadrzaj>
    <derivirana_varijabla naziv="DomainObject.Predmet.ProtuStrankaListFormatedWithAdress_1">
      <item>SAM-GRADNJA d.o.o., Rimski put 18, 10360 Sesvete zastupanog po punomoćniku Elena Golubić</item>
    </derivirana_varijabla>
  </DomainObject.Predmet.ProtuStrankaListFormatedWithAdress>
  <DomainObject.Predmet.ProtuStrankaListFormatedWithAdressOIB>
    <izvorni_sadrzaj>
      <item>SAM-GRADNJA d.o.o., OIB 45995292159, Rimski put 18, 10360 Sesvete zastupanog po punomoćniku Elena Golubić</item>
    </izvorni_sadrzaj>
    <derivirana_varijabla naziv="DomainObject.Predmet.ProtuStrankaListFormatedWithAdressOIB_1">
      <item>SAM-GRADNJA d.o.o., OIB 45995292159, Rimski put 18, 10360 Sesvete zastupanog po punomoćniku Elena Golubić</item>
    </derivirana_varijabla>
  </DomainObject.Predmet.ProtuStrankaListFormatedWithAdressOIB>
  <DomainObject.Predmet.ProtuStrankaListNazivFormated>
    <izvorni_sadrzaj>
      <item>SAM-GRADNJA d.o.o.</item>
    </izvorni_sadrzaj>
    <derivirana_varijabla naziv="DomainObject.Predmet.ProtuStrankaListNazivFormated_1">
      <item>SAM-GRADNJA d.o.o.</item>
    </derivirana_varijabla>
  </DomainObject.Predmet.ProtuStrankaListNazivFormated>
  <DomainObject.Predmet.ProtuStrankaListNazivFormatedOIB>
    <izvorni_sadrzaj>
      <item>SAM-GRADNJA d.o.o., OIB 45995292159</item>
    </izvorni_sadrzaj>
    <derivirana_varijabla naziv="DomainObject.Predmet.ProtuStrankaListNazivFormatedOIB_1">
      <item>SAM-GRADNJA d.o.o., OIB 45995292159</item>
    </derivirana_varijabla>
  </DomainObject.Predmet.ProtuStrankaListNazivFormatedOIB>
  <DomainObject.Predmet.OstaliListFormated>
    <izvorni_sadrzaj>
      <item>Elena Golubić punomoćnik sudionika u postupku SAM-GRADNJA d.o.o.</item>
    </izvorni_sadrzaj>
    <derivirana_varijabla naziv="DomainObject.Predmet.OstaliListFormated_1">
      <item>Elena Golubić punomoćnik sudionika u postupku SAM-GRADNJA d.o.o.</item>
    </derivirana_varijabla>
  </DomainObject.Predmet.OstaliListFormated>
  <DomainObject.Predmet.OstaliListFormatedOIB>
    <izvorni_sadrzaj>
      <item>Elena Golubić, OIB 44897551487 punomoćnik sudionika u postupku SAM-GRADNJA d.o.o.</item>
    </izvorni_sadrzaj>
    <derivirana_varijabla naziv="DomainObject.Predmet.OstaliListFormatedOIB_1">
      <item>Elena Golubić, OIB 44897551487 punomoćnik sudionika u postupku SAM-GRADNJA d.o.o.</item>
    </derivirana_varijabla>
  </DomainObject.Predmet.OstaliListFormatedOIB>
  <DomainObject.Predmet.OstaliListFormatedWithAdress>
    <izvorni_sadrzaj>
      <item>Elena Golubić, Rimski Put 24, 10360 Sesvete punomoćnik sudionika u postupku SAM-GRADNJA d.o.o.</item>
    </izvorni_sadrzaj>
    <derivirana_varijabla naziv="DomainObject.Predmet.OstaliListFormatedWithAdress_1">
      <item>Elena Golubić, Rimski Put 24, 10360 Sesvete punomoćnik sudionika u postupku SAM-GRADNJA d.o.o.</item>
    </derivirana_varijabla>
  </DomainObject.Predmet.OstaliListFormatedWithAdress>
  <DomainObject.Predmet.OstaliListFormatedWithAdressOIB>
    <izvorni_sadrzaj>
      <item>Elena Golubić, OIB 44897551487, Rimski Put 24, 10360 Sesvete punomoćnik sudionika u postupku SAM-GRADNJA d.o.o.</item>
    </izvorni_sadrzaj>
    <derivirana_varijabla naziv="DomainObject.Predmet.OstaliListFormatedWithAdressOIB_1">
      <item>Elena Golubić, OIB 44897551487, Rimski Put 24, 10360 Sesvete punomoćnik sudionika u postupku SAM-GRADNJA d.o.o.</item>
    </derivirana_varijabla>
  </DomainObject.Predmet.OstaliListFormatedWithAdressOIB>
  <DomainObject.Predmet.OstaliListNazivFormated>
    <izvorni_sadrzaj>
      <item>Elena Golubić</item>
    </izvorni_sadrzaj>
    <derivirana_varijabla naziv="DomainObject.Predmet.OstaliListNazivFormated_1">
      <item>Elena Golubić</item>
    </derivirana_varijabla>
  </DomainObject.Predmet.OstaliListNazivFormated>
  <DomainObject.Predmet.OstaliListNazivFormatedOIB>
    <izvorni_sadrzaj>
      <item>Elena Golubić, OIB 44897551487</item>
    </izvorni_sadrzaj>
    <derivirana_varijabla naziv="DomainObject.Predmet.OstaliListNazivFormatedOIB_1">
      <item>Elena Golubić, OIB 44897551487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St-397/2016-17</izvorni_sadrzaj>
    <derivirana_varijabla naziv="DomainObject.PoslovniBrojDokumenta_1">St-397/2016-17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SAM-GRADNJA d.o.o.</izvorni_sadrzaj>
    <derivirana_varijabla naziv="DomainObject.Predmet.ProtustrankaIDrugi_1">SAM-GRADNJA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SAM-GRADNJA d.o.o., OIB 45995292159, Rimski put 18, 10360 Sesvete</izvorni_sadrzaj>
    <derivirana_varijabla naziv="DomainObject.Predmet.ProtustrankaIDrugiAdressOIB_1">SAM-GRADNJA d.o.o., OIB 45995292159, Rimski put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SAM-GRADNJA d.o.o.</item>
      <item>Elena Golubić</item>
    </izvorni_sadrzaj>
    <derivirana_varijabla naziv="DomainObject.Predmet.SudioniciListNaziv_1">
      <item>FINA Regionalni centar Zagreb</item>
      <item>SAM-GRADNJA d.o.o.</item>
      <item>Elena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SAM-GRADNJA d.o.o., OIB 45995292159, Rimski put 18,10360 Sesvete</item>
      <item>Elena Golubić, OIB 44897551487, Rimski Put 24,10360 Sesvete</item>
    </izvorni_sadrzaj>
    <derivirana_varijabla naziv="DomainObject.Predmet.SudioniciListAdressOIB_1">
      <item>FINA Regionalni centar Zagreb, OIB 85821130368, Trg svibanjskih žrtava 1995. 1,10000 Zagreb</item>
      <item>SAM-GRADNJA d.o.o., OIB 45995292159, Rimski put 18,10360 Sesvete</item>
      <item>Elena Golubić, OIB 44897551487, Rimski Put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45995292159</item>
      <item>, OIB 44897551487</item>
    </izvorni_sadrzaj>
    <derivirana_varijabla naziv="DomainObject.Predmet.SudioniciListNazivOIB_1">
      <item>, OIB 85821130368</item>
      <item>, OIB 45995292159</item>
      <item>, OIB 44897551487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E1A5D-E6BE-4740-B928-34C50F756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3900</properties:Characters>
  <properties:Lines>80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2017-11-21T14:28:00Z</dcterms:created>
  <dc:creator>rsticn</dc:creator>
  <cp:lastModifiedBy>Valentina Kranjčić</cp:lastModifiedBy>
  <cp:lastPrinted>2017-11-21T14:27:00Z</cp:lastPrinted>
  <dcterms:modified xmlns:xsi="http://www.w3.org/2001/XMLSchema-instance" xsi:type="dcterms:W3CDTF">2017-11-21T14:28:00Z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