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b60f" w14:paraId="32ab60f" w:rsidRDefault="00D65314" w:rsidP="001940FB" w:rsidR="00D6531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D65314" w:rsidR="001065A0" w:rsidRPr="00D65314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F122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F122D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D65314" w:rsidP="00AA6BCF" w:rsidR="00D6531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D65314" w:rsidR="00D6531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D65314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65314" w:rsidP="00D65314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6531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6531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701B6">
        <w:rPr>
          <w:rFonts w:cs="Calibri" w:eastAsia="Arial Unicode MS" w:hAnsi="Calibri" w:ascii="Calibri"/>
          <w:kern w:val="1"/>
          <w:lang w:eastAsia="ar-SA" w:val="hr-HR"/>
        </w:rPr>
        <w:t>ŠARAVANJA DRAGAN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D65314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8701B6" w:rsidRPr="008701B6">
        <w:rPr>
          <w:rFonts w:cs="Calibri" w:hAnsi="Calibri" w:ascii="Calibri"/>
        </w:rPr>
        <w:t>453.753,66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701B6" w:rsidRPr="008701B6">
        <w:rPr>
          <w:rFonts w:cs="Calibri" w:hAnsi="Calibri" w:ascii="Calibri"/>
        </w:rPr>
        <w:t>419.053,66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8701B6">
        <w:rPr>
          <w:rFonts w:cs="Calibri" w:hAnsi="Calibri" w:ascii="Calibri"/>
        </w:rPr>
        <w:t>34.700</w:t>
      </w:r>
      <w:r w:rsidR="00B06DCA" w:rsidRPr="00B06DCA">
        <w:rPr>
          <w:rFonts w:cs="Calibri" w:hAnsi="Calibri" w:ascii="Calibri"/>
        </w:rPr>
        <w:t>,00 kn</w:t>
      </w:r>
      <w:r w:rsidR="00B06DC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65314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BD0B6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6531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65314" w:rsidRPr="00D6531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6531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8701B6" w:rsidP="00B06DCA" w:rsidR="008701B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52AD7" w:rsidP="00B06DCA" w:rsidR="00A52AD7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701B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701B6">
              <w:rPr>
                <w:rFonts w:cs="Calibri" w:hAnsi="Calibri" w:ascii="Calibri"/>
              </w:rPr>
              <w:t>ŠARAVANJA DRAGAN</w:t>
            </w:r>
            <w:r w:rsidR="00B06DCA">
              <w:rPr>
                <w:rFonts w:cs="Calibri"/>
              </w:rPr>
              <w:t xml:space="preserve">, </w:t>
            </w:r>
            <w:r w:rsidR="00B06DCA" w:rsidRPr="00B06DCA">
              <w:rPr>
                <w:rFonts w:cs="Calibri"/>
              </w:rPr>
              <w:t xml:space="preserve"> </w:t>
            </w:r>
            <w:r w:rsidRPr="008701B6">
              <w:rPr>
                <w:rFonts w:cs="Calibri" w:hAnsi="Calibri" w:ascii="Calibri"/>
              </w:rPr>
              <w:t>Sv.Klare 5,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8701B6">
              <w:rPr>
                <w:rFonts w:cs="Calibri" w:hAnsi="Calibri" w:ascii="Calibri"/>
              </w:rPr>
              <w:t>79959292543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701B6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701B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701B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701B6">
              <w:rPr>
                <w:rFonts w:cs="Calibri" w:hAnsi="Calibri" w:ascii="Calibri"/>
              </w:rPr>
              <w:t>453.753,66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701B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701B6">
              <w:rPr>
                <w:rFonts w:cs="Calibri" w:hAnsi="Calibri" w:ascii="Calibri"/>
              </w:rPr>
              <w:t>419.053,66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701B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701B6">
              <w:rPr>
                <w:rFonts w:cs="Calibri" w:hAnsi="Calibri" w:ascii="Calibri"/>
              </w:rPr>
              <w:t>34.700,00 kn</w:t>
            </w:r>
          </w:p>
        </w:tc>
      </w:tr>
    </w:tbl>
    <w:p w:rsidRDefault="00D65314" w:rsidP="00AA6BCF" w:rsidR="00D6531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53675" w:rsidP="00353675" w:rsidR="00353675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56E2C" w:rsidP="00353675" w:rsidR="0035367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675" w:rsidP="00353675" w:rsidR="0035367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53675" w:rsidP="00353675" w:rsidR="0035367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53675" w:rsidP="00353675" w:rsidR="0035367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53675" w:rsidP="00353675" w:rsidR="0035367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53675" w:rsidP="00353675" w:rsidR="00353675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5AA" w:rsidR="005825AA">
      <w:pPr>
        <w:spacing w:after="0"/>
      </w:pPr>
      <w:r>
        <w:separator/>
      </w:r>
    </w:p>
  </w:endnote>
  <w:endnote w:id="0" w:type="continuationSeparator">
    <w:p w:rsidRDefault="005825AA" w:rsidR="005825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9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5AA" w:rsidR="005825AA">
      <w:pPr>
        <w:spacing w:after="0"/>
      </w:pPr>
      <w:r>
        <w:separator/>
      </w:r>
    </w:p>
  </w:footnote>
  <w:footnote w:id="0" w:type="continuationSeparator">
    <w:p w:rsidRDefault="005825AA" w:rsidR="005825A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97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3675"/>
    <w:rsid w:val="00356B0C"/>
    <w:rsid w:val="00357FA9"/>
    <w:rsid w:val="003605D2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A687B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79BC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25AA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22D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272F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1E98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1B6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2AD7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111E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0794"/>
    <w:rsid w:val="00B44170"/>
    <w:rsid w:val="00B52212"/>
    <w:rsid w:val="00B5238A"/>
    <w:rsid w:val="00B5267C"/>
    <w:rsid w:val="00B55BCB"/>
    <w:rsid w:val="00B56B28"/>
    <w:rsid w:val="00B56E2C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314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3A3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D772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67973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67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97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97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97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97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67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97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97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97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97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F22CC-1D72-433F-B76D-FD5416E87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1443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St-651/2017-144 / Podnesak - Podnesak (-144.docx)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