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a043" w14:paraId="17fa043" w:rsidRDefault="002F5F70" w:rsidP="002F5F70" w:rsidR="002F5F70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501D">
        <w:t xml:space="preserve">        </w:t>
      </w:r>
      <w:r>
        <w:rPr>
          <w:b w:val="false"/>
        </w:rPr>
        <w:t>Poslovni broj:1St-</w:t>
      </w:r>
      <w:r w:rsidR="0078501D">
        <w:rPr>
          <w:b w:val="false"/>
        </w:rPr>
        <w:t>563</w:t>
      </w:r>
      <w:r>
        <w:rPr>
          <w:b w:val="false"/>
        </w:rPr>
        <w:t>/2018-5</w:t>
      </w:r>
    </w:p>
    <w:p w:rsidRDefault="002F5F70" w:rsidP="002F5F70" w:rsidR="002F5F70" w:rsidRPr="002F5F70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F70" w:rsidP="002F5F70" w:rsidR="002F5F70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Trgovački sud u Splitu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2F5F70" w:rsidP="002F5F70" w:rsidR="002F5F70">
      <w:pPr>
        <w:rPr>
          <w:lang w:val="hr-HR"/>
        </w:rPr>
      </w:pPr>
      <w:r>
        <w:rPr>
          <w:lang w:val="hr-HR"/>
        </w:rPr>
        <w:t>Split, Sukoišanska br. 6</w:t>
      </w:r>
    </w:p>
    <w:p w:rsidRDefault="002F5F70" w:rsidP="002F5F70" w:rsidR="002F5F70">
      <w:pPr>
        <w:rPr>
          <w:lang w:val="hr-HR"/>
        </w:rPr>
      </w:pPr>
    </w:p>
    <w:p w:rsidRDefault="002F5F70" w:rsidP="002F5F70" w:rsidR="002F5F7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2F5F70" w:rsidP="002F5F70" w:rsidR="002F5F70">
      <w:pPr>
        <w:rPr>
          <w:lang w:eastAsia="hr-HR" w:val="hr-HR"/>
        </w:rPr>
      </w:pPr>
    </w:p>
    <w:p w:rsidRDefault="002F5F70" w:rsidP="002F5F70" w:rsidR="002F5F7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2F5F70" w:rsidP="002F5F70" w:rsidR="002F5F70">
      <w:pPr>
        <w:rPr>
          <w:lang w:val="hr-HR"/>
        </w:rPr>
      </w:pPr>
    </w:p>
    <w:p w:rsidRDefault="002F5F70" w:rsidP="002F5F70" w:rsidR="002F5F70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dužnikom</w:t>
      </w:r>
      <w:r w:rsidR="0078501D">
        <w:rPr>
          <w:lang w:val="hr-HR"/>
        </w:rPr>
        <w:t xml:space="preserve"> Taekwondo klub Pauci, OIB: 39342408619,  Ilijin potok 41., Klis</w:t>
      </w:r>
      <w:r>
        <w:rPr>
          <w:lang w:val="hr-HR"/>
        </w:rPr>
        <w:t>, 12.veljače 2019.</w:t>
      </w:r>
    </w:p>
    <w:p w:rsidRDefault="0078501D" w:rsidP="002F5F70" w:rsidR="0078501D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r i j e š i o   j e :   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2F5F70" w:rsidP="002F5F70" w:rsidR="002F5F70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>
        <w:rPr>
          <w:lang w:val="hr-HR"/>
        </w:rPr>
        <w:tab/>
        <w:t>Otvara se skraćeni stečajni postupak nad dužnikom</w:t>
      </w:r>
      <w:r w:rsidR="0078501D">
        <w:rPr>
          <w:lang w:val="hr-HR"/>
        </w:rPr>
        <w:t xml:space="preserve"> Taekwondo klub Pauci, OIB: 39342408619,  Ilijin potok 41., Klis</w:t>
      </w:r>
      <w:r>
        <w:rPr>
          <w:lang w:val="hr-HR"/>
        </w:rPr>
        <w:t>.Skraćeni stečajni postupak je otvoren dana 12. veljače 2019. u 1</w:t>
      </w:r>
      <w:r w:rsidR="0078501D">
        <w:rPr>
          <w:lang w:val="hr-HR"/>
        </w:rPr>
        <w:t>1</w:t>
      </w:r>
      <w:r>
        <w:rPr>
          <w:lang w:val="hr-HR"/>
        </w:rPr>
        <w:t>,00 sati, kada je ovo rješenje objavljeno na mrežnoj stranici e - Oglasna ploča sudova.</w:t>
      </w:r>
    </w:p>
    <w:p w:rsidRDefault="002F5F70" w:rsidP="002F5F70" w:rsidR="002F5F70">
      <w:pPr>
        <w:ind w:left="708"/>
        <w:jc w:val="both"/>
        <w:rPr>
          <w:lang w:val="hr-HR"/>
        </w:rPr>
      </w:pPr>
    </w:p>
    <w:p w:rsidRDefault="002F5F70" w:rsidP="002F5F70" w:rsidR="002F5F70" w:rsidRPr="0078501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Za stečajnog upravitelja imenuje se  </w:t>
      </w:r>
      <w:proofErr w:type="spellStart"/>
      <w:r w:rsidR="0078501D">
        <w:t>Damir</w:t>
      </w:r>
      <w:proofErr w:type="spellEnd"/>
      <w:r w:rsidR="0078501D">
        <w:t xml:space="preserve"> </w:t>
      </w:r>
      <w:proofErr w:type="spellStart"/>
      <w:r w:rsidR="0078501D">
        <w:t>Vrca</w:t>
      </w:r>
      <w:proofErr w:type="spellEnd"/>
      <w:r w:rsidR="0078501D">
        <w:t xml:space="preserve"> </w:t>
      </w:r>
      <w:proofErr w:type="spellStart"/>
      <w:r w:rsidR="0078501D">
        <w:t>dipl.oec</w:t>
      </w:r>
      <w:proofErr w:type="spellEnd"/>
      <w:r w:rsidR="0078501D">
        <w:t xml:space="preserve">., OIB: 72900552088, Split, </w:t>
      </w:r>
      <w:proofErr w:type="spellStart"/>
      <w:r w:rsidR="0078501D">
        <w:t>Stoci</w:t>
      </w:r>
      <w:proofErr w:type="spellEnd"/>
      <w:r w:rsidR="0078501D">
        <w:t xml:space="preserve"> 2 A.</w:t>
      </w:r>
    </w:p>
    <w:p w:rsidRDefault="0078501D" w:rsidP="002F5F70" w:rsidR="0078501D">
      <w:pPr>
        <w:autoSpaceDE w:val="false"/>
        <w:autoSpaceDN w:val="false"/>
        <w:adjustRightInd w:val="false"/>
      </w:pPr>
    </w:p>
    <w:p w:rsidRDefault="002F5F70" w:rsidP="002F5F70" w:rsidR="002F5F70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 xml:space="preserve">Zaključuje se skraćeni stečajni postupak nad dužnikom  </w:t>
      </w:r>
      <w:r w:rsidR="0078501D">
        <w:rPr>
          <w:lang w:val="hr-HR"/>
        </w:rPr>
        <w:t>Taekwondo klub Pauci, OIB: 39342408619,  Ilijin potok 41., Klis.</w:t>
      </w:r>
    </w:p>
    <w:p w:rsidRDefault="002F5F70" w:rsidP="002F5F70" w:rsidR="002F5F70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Ovo rješenje objaviti će se na mrežnoj stranici e-Oglasna ploča suda. Nakon pravomoćnosti ovog rješenja, dužnik će se brisati iz sudskog  registra. </w:t>
      </w: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Obrazloženje : </w:t>
      </w:r>
    </w:p>
    <w:p w:rsidRDefault="002F5F70" w:rsidP="002F5F70" w:rsidR="002F5F70">
      <w:pPr>
        <w:rPr>
          <w:lang w:val="hr-HR"/>
        </w:rPr>
      </w:pPr>
    </w:p>
    <w:p w:rsidRDefault="002F5F70" w:rsidP="002F5F70" w:rsidR="002F5F70">
      <w:pPr>
        <w:pStyle w:val="Bezproreda"/>
        <w:ind w:firstLine="708"/>
        <w:rPr>
          <w:lang w:val="hr-HR"/>
        </w:rPr>
      </w:pP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gramStart"/>
      <w:r>
        <w:t>dana</w:t>
      </w:r>
      <w:proofErr w:type="gramEnd"/>
      <w:r>
        <w:t xml:space="preserve"> </w:t>
      </w:r>
      <w:r w:rsidR="0078501D">
        <w:t>6</w:t>
      </w:r>
      <w:r>
        <w:t>.</w:t>
      </w:r>
      <w:r w:rsidR="0078501D">
        <w:t xml:space="preserve"> </w:t>
      </w:r>
      <w:proofErr w:type="spellStart"/>
      <w:proofErr w:type="gramStart"/>
      <w:r w:rsidR="0078501D">
        <w:t>kolovoza</w:t>
      </w:r>
      <w:proofErr w:type="spellEnd"/>
      <w:proofErr w:type="gramEnd"/>
      <w:r>
        <w:t xml:space="preserve"> 2018. </w:t>
      </w:r>
      <w:proofErr w:type="spellStart"/>
      <w:proofErr w:type="gramStart"/>
      <w:r>
        <w:t>zahtjev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 </w:t>
      </w:r>
      <w:r w:rsidR="0078501D">
        <w:rPr>
          <w:lang w:val="hr-HR"/>
        </w:rPr>
        <w:t>Taekwondo klub Pauci, OIB: 39342408619,  Ilijin potok 41., Klis.</w:t>
      </w:r>
    </w:p>
    <w:p w:rsidRDefault="0078501D" w:rsidP="002F5F70" w:rsidR="0078501D">
      <w:pPr>
        <w:pStyle w:val="Bezproreda"/>
        <w:ind w:firstLine="708"/>
      </w:pPr>
    </w:p>
    <w:p w:rsidRDefault="002F5F70" w:rsidP="002F5F7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>U podnesenom zahtjevu navedeno je da dužnik na dan 2</w:t>
      </w:r>
      <w:r w:rsidR="0078501D">
        <w:rPr>
          <w:lang w:val="hr-HR"/>
        </w:rPr>
        <w:t>7</w:t>
      </w:r>
      <w:r>
        <w:rPr>
          <w:lang w:val="hr-HR"/>
        </w:rPr>
        <w:t>.</w:t>
      </w:r>
      <w:r w:rsidR="0078501D">
        <w:rPr>
          <w:lang w:val="hr-HR"/>
        </w:rPr>
        <w:t>srpnja</w:t>
      </w:r>
      <w:r>
        <w:rPr>
          <w:lang w:val="hr-HR"/>
        </w:rPr>
        <w:t xml:space="preserve"> 2018. godine, u Očevidniku redoslijeda osnova za plaćanje, ima evidentirane neizvršene osnove za plaćanje u neprekinutom razdoblju od 120 dana, u ukupnom iznosu od  15.</w:t>
      </w:r>
      <w:r w:rsidR="0078501D">
        <w:rPr>
          <w:lang w:val="hr-HR"/>
        </w:rPr>
        <w:t>953</w:t>
      </w:r>
      <w:r>
        <w:rPr>
          <w:lang w:val="hr-HR"/>
        </w:rPr>
        <w:t>,4</w:t>
      </w:r>
      <w:r w:rsidR="0078501D">
        <w:rPr>
          <w:lang w:val="hr-HR"/>
        </w:rPr>
        <w:t>5</w:t>
      </w:r>
      <w:r>
        <w:rPr>
          <w:lang w:val="hr-HR"/>
        </w:rPr>
        <w:t xml:space="preserve"> kn u koji iznos je uračunata kamata i naknade Financijske agencije za provedbu ovrhe na novčanim sredstvima </w:t>
      </w:r>
    </w:p>
    <w:p w:rsidRDefault="002F5F70" w:rsidP="002F5F70" w:rsidR="002F5F70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 dužnik nema zaposlenih.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 bile ispunjene pretpostavke iz</w:t>
      </w:r>
    </w:p>
    <w:p w:rsidRDefault="0078501D" w:rsidP="002F5F70" w:rsidR="0078501D">
      <w:pPr>
        <w:ind w:firstLine="708"/>
        <w:jc w:val="both"/>
        <w:rPr>
          <w:lang w:val="hr-HR"/>
        </w:rPr>
      </w:pPr>
    </w:p>
    <w:p w:rsidRDefault="0078501D" w:rsidP="002F5F70" w:rsidR="0078501D">
      <w:pPr>
        <w:ind w:firstLine="708"/>
        <w:jc w:val="both"/>
        <w:rPr>
          <w:lang w:val="hr-HR"/>
        </w:rPr>
      </w:pPr>
    </w:p>
    <w:p w:rsidRDefault="002F5F70" w:rsidP="002F5F70" w:rsidR="002F5F70">
      <w:pPr>
        <w:pStyle w:val="Naslov1"/>
        <w:jc w:val="both"/>
        <w:rPr>
          <w:b w:val="false"/>
        </w:rPr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          </w:t>
      </w:r>
      <w:r>
        <w:rPr>
          <w:b w:val="false"/>
        </w:rPr>
        <w:t>2</w:t>
      </w:r>
      <w:r>
        <w:tab/>
      </w:r>
      <w:r>
        <w:tab/>
        <w:t xml:space="preserve">         </w:t>
      </w:r>
      <w:r>
        <w:rPr>
          <w:b w:val="false"/>
        </w:rPr>
        <w:t>Poslovni broj:1St-</w:t>
      </w:r>
      <w:r w:rsidR="0078501D">
        <w:rPr>
          <w:b w:val="false"/>
        </w:rPr>
        <w:t>563</w:t>
      </w:r>
      <w:r>
        <w:rPr>
          <w:b w:val="false"/>
        </w:rPr>
        <w:t>/2018-5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čl. 428. Stečajnog zakona (Narodne novine broj 71/15, 104/17 dalje SZ) ovaj sud je 10.</w:t>
      </w:r>
      <w:r w:rsidR="0078501D">
        <w:rPr>
          <w:lang w:val="hr-HR"/>
        </w:rPr>
        <w:t>kolovoz</w:t>
      </w:r>
      <w:r>
        <w:rPr>
          <w:lang w:val="hr-HR"/>
        </w:rPr>
        <w:t>a 2018 na mrežnoj stranici e-Oglasna ploča s</w:t>
      </w:r>
      <w:r w:rsidR="0078501D">
        <w:rPr>
          <w:lang w:val="hr-HR"/>
        </w:rPr>
        <w:t xml:space="preserve">udova objavio oglas s podacima </w:t>
      </w: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2F5F70" w:rsidR="002F5F70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2F5F70" w:rsidR="002F5F70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ind w:firstLine="708" w:left="2124"/>
        <w:rPr>
          <w:lang w:val="hr-HR"/>
        </w:rPr>
      </w:pPr>
      <w:r>
        <w:rPr>
          <w:lang w:val="hr-HR"/>
        </w:rPr>
        <w:t>U Splitu,12.veljače 2019.</w:t>
      </w:r>
    </w:p>
    <w:p w:rsidRDefault="002F5F70" w:rsidP="002F5F70" w:rsidR="002F5F70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2F5F70" w:rsidP="002F5F70" w:rsidR="002F5F70">
      <w:pPr>
        <w:pStyle w:val="Bezproreda"/>
        <w:rPr>
          <w:lang w:val="hr-HR"/>
        </w:rPr>
      </w:pPr>
    </w:p>
    <w:p w:rsidRDefault="002F5F70" w:rsidP="002F5F70" w:rsidR="002F5F70">
      <w:pPr>
        <w:jc w:val="both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Velimir Vuković </w:t>
      </w:r>
      <w:proofErr w:type="spellStart"/>
      <w:r>
        <w:t>v.r</w:t>
      </w:r>
      <w:proofErr w:type="spellEnd"/>
      <w:r>
        <w:t>.</w:t>
      </w:r>
    </w:p>
    <w:p w:rsidRDefault="002F5F70" w:rsidP="002F5F70" w:rsidR="002F5F70" w:rsidRPr="002F5F70">
      <w:pPr>
        <w:ind w:firstLine="708" w:left="4248"/>
        <w:jc w:val="both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rPr>
          <w:lang w:val="hr-HR"/>
        </w:rPr>
        <w:tab/>
      </w:r>
      <w:r>
        <w:rPr>
          <w:lang w:val="hr-HR"/>
        </w:rPr>
        <w:tab/>
      </w:r>
    </w:p>
    <w:p w:rsidRDefault="002F5F70" w:rsidP="002F5F70" w:rsidR="002F5F70">
      <w:pPr>
        <w:ind w:firstLine="708" w:left="5664"/>
        <w:jc w:val="both"/>
        <w:rPr>
          <w:lang w:val="hr-HR"/>
        </w:rPr>
      </w:pPr>
      <w:r>
        <w:rPr>
          <w:lang w:val="hr-HR"/>
        </w:rPr>
        <w:t>Marija Elez</w:t>
      </w:r>
    </w:p>
    <w:p w:rsidRDefault="002F5F70" w:rsidP="002F5F70" w:rsidR="002F5F70">
      <w:pPr>
        <w:jc w:val="both"/>
        <w:rPr>
          <w:b/>
          <w:lang w:val="hr-HR"/>
        </w:rPr>
      </w:pPr>
      <w:r>
        <w:rPr>
          <w:b/>
          <w:lang w:val="hr-HR"/>
        </w:rPr>
        <w:t xml:space="preserve">POUKA O PRAVNOM LIJEKU: </w:t>
      </w: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2F5F70" w:rsidP="002F5F70" w:rsidR="002F5F70">
      <w:pPr>
        <w:jc w:val="both"/>
        <w:rPr>
          <w:lang w:val="hr-HR"/>
        </w:rPr>
      </w:pPr>
    </w:p>
    <w:p w:rsidRDefault="00A876E6" w:rsidR="00823769"/>
    <w:sectPr w:rsidSect="002F5F70" w:rsidR="00823769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F70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2F5F70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735D8B"/>
    <w:rsid w:val="007766AB"/>
    <w:rsid w:val="0078501D"/>
    <w:rsid w:val="007B3A11"/>
    <w:rsid w:val="007F1F5F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876E6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876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6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6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6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6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876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6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6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6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6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66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St-563/2018</izvorni_sadrzaj>
    <derivirana_varijabla naziv="DomainObject.Predmet.OznakaBroj_1">St-563/2018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Taekwondo klub Pauci</izvorni_sadrzaj>
    <derivirana_varijabla naziv="DomainObject.Predmet.ProtustrankaFormated_1">  Taekwondo klub Pauci</derivirana_varijabla>
  </DomainObject.Predmet.ProtustrankaFormated>
  <DomainObject.Predmet.ProtustrankaFormatedOIB>
    <izvorni_sadrzaj>  Taekwondo klub Pauci, OIB 39342408619</izvorni_sadrzaj>
    <derivirana_varijabla naziv="DomainObject.Predmet.ProtustrankaFormatedOIB_1">  Taekwondo klub Pauci, OIB 39342408619</derivirana_varijabla>
  </DomainObject.Predmet.ProtustrankaFormatedOIB>
  <DomainObject.Predmet.ProtustrankaFormatedWithAdress>
    <izvorni_sadrzaj> Taekwondo klub Pauci, Ilijin potok 41, 21231 Klis</izvorni_sadrzaj>
    <derivirana_varijabla naziv="DomainObject.Predmet.ProtustrankaFormatedWithAdress_1"> Taekwondo klub Pauci, Ilijin potok 41, 21231 Klis</derivirana_varijabla>
  </DomainObject.Predmet.ProtustrankaFormatedWithAdress>
  <DomainObject.Predmet.ProtustrankaFormatedWithAdressOIB>
    <izvorni_sadrzaj> Taekwondo klub Pauci, OIB 39342408619, Ilijin potok 41, 21231 Klis</izvorni_sadrzaj>
    <derivirana_varijabla naziv="DomainObject.Predmet.ProtustrankaFormatedWithAdressOIB_1"> Taekwondo klub Pauci, OIB 39342408619, Ilijin potok 41, 21231 Klis</derivirana_varijabla>
  </DomainObject.Predmet.ProtustrankaFormatedWithAdressOIB>
  <DomainObject.Predmet.ProtustrankaWithAdress>
    <izvorni_sadrzaj>Taekwondo klub Pauci Ilijin potok 41, 21231 Klis</izvorni_sadrzaj>
    <derivirana_varijabla naziv="DomainObject.Predmet.ProtustrankaWithAdress_1">Taekwondo klub Pauci Ilijin potok 41, 21231 Klis</derivirana_varijabla>
  </DomainObject.Predmet.ProtustrankaWithAdress>
  <DomainObject.Predmet.ProtustrankaWithAdressOIB>
    <izvorni_sadrzaj>Taekwondo klub Pauci, OIB 39342408619, Ilijin potok 41, 21231 Klis</izvorni_sadrzaj>
    <derivirana_varijabla naziv="DomainObject.Predmet.ProtustrankaWithAdressOIB_1">Taekwondo klub Pauci, OIB 39342408619, Ilijin potok 41, 21231 Klis</derivirana_varijabla>
  </DomainObject.Predmet.ProtustrankaWithAdressOIB>
  <DomainObject.Predmet.ProtustrankaNazivFormated>
    <izvorni_sadrzaj>Taekwondo klub Pauci</izvorni_sadrzaj>
    <derivirana_varijabla naziv="DomainObject.Predmet.ProtustrankaNazivFormated_1">Taekwondo klub Pauci</derivirana_varijabla>
  </DomainObject.Predmet.ProtustrankaNazivFormated>
  <DomainObject.Predmet.ProtustrankaNazivFormatedOIB>
    <izvorni_sadrzaj>Taekwondo klub Pauci, OIB 39342408619</izvorni_sadrzaj>
    <derivirana_varijabla naziv="DomainObject.Predmet.ProtustrankaNazivFormatedOIB_1">Taekwondo klub Pauci, OIB 39342408619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15953.45</izvorni_sadrzaj>
    <derivirana_varijabla naziv="DomainObject.Predmet.TrenutnaVrijednost_1">15953.45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Taekwondo klub Pauci</item>
    </izvorni_sadrzaj>
    <derivirana_varijabla naziv="DomainObject.Predmet.ProtuStrankaListFormated_1">
      <item>Taekwondo klub Pauci</item>
    </derivirana_varijabla>
  </DomainObject.Predmet.ProtuStrankaListFormated>
  <DomainObject.Predmet.ProtuStrankaListFormatedOIB>
    <izvorni_sadrzaj>
      <item>Taekwondo klub Pauci, OIB 39342408619</item>
    </izvorni_sadrzaj>
    <derivirana_varijabla naziv="DomainObject.Predmet.ProtuStrankaListFormatedOIB_1">
      <item>Taekwondo klub Pauci, OIB 39342408619</item>
    </derivirana_varijabla>
  </DomainObject.Predmet.ProtuStrankaListFormatedOIB>
  <DomainObject.Predmet.ProtuStrankaListFormatedWithAdress>
    <izvorni_sadrzaj>
      <item>Taekwondo klub Pauci, Ilijin potok 41, 21231 Klis</item>
    </izvorni_sadrzaj>
    <derivirana_varijabla naziv="DomainObject.Predmet.ProtuStrankaListFormatedWithAdress_1">
      <item>Taekwondo klub Pauci, Ilijin potok 41, 21231 Klis</item>
    </derivirana_varijabla>
  </DomainObject.Predmet.ProtuStrankaListFormatedWithAdress>
  <DomainObject.Predmet.ProtuStrankaListFormatedWithAdressOIB>
    <izvorni_sadrzaj>
      <item>Taekwondo klub Pauci, OIB 39342408619, Ilijin potok 41, 21231 Klis</item>
    </izvorni_sadrzaj>
    <derivirana_varijabla naziv="DomainObject.Predmet.ProtuStrankaListFormatedWithAdressOIB_1">
      <item>Taekwondo klub Pauci, OIB 39342408619, Ilijin potok 41, 21231 Klis</item>
    </derivirana_varijabla>
  </DomainObject.Predmet.ProtuStrankaListFormatedWithAdressOIB>
  <DomainObject.Predmet.ProtuStrankaListNazivFormated>
    <izvorni_sadrzaj>
      <item>Taekwondo klub Pauci</item>
    </izvorni_sadrzaj>
    <derivirana_varijabla naziv="DomainObject.Predmet.ProtuStrankaListNazivFormated_1">
      <item>Taekwondo klub Pauci</item>
    </derivirana_varijabla>
  </DomainObject.Predmet.ProtuStrankaListNazivFormated>
  <DomainObject.Predmet.ProtuStrankaListNazivFormatedOIB>
    <izvorni_sadrzaj>
      <item>Taekwondo klub Pauci, OIB 39342408619</item>
    </izvorni_sadrzaj>
    <derivirana_varijabla naziv="DomainObject.Predmet.ProtuStrankaListNazivFormatedOIB_1">
      <item>Taekwondo klub Pauci, OIB 39342408619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Taekwondo klub Pauci</izvorni_sadrzaj>
    <derivirana_varijabla naziv="DomainObject.Predmet.ProtustrankaIDrugi_1">Taekwondo klub Pauci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Taekwondo klub Pauci, OIB 39342408619, Ilijin potok 41, 21231 Klis</izvorni_sadrzaj>
    <derivirana_varijabla naziv="DomainObject.Predmet.ProtustrankaIDrugiAdressOIB_1">Taekwondo klub Pauci, OIB 39342408619, Ilijin potok 41,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Taekwondo klub Pauci</item>
      <item>FINANCIJSKA AGENCIJA, RC SPLIT</item>
    </izvorni_sadrzaj>
    <derivirana_varijabla naziv="DomainObject.Predmet.SudioniciListNaziv_1">
      <item>Taekwondo klub Pauci</item>
      <item>FINANCIJSKA AGENCIJA, RC SPLIT</item>
    </derivirana_varijabla>
  </DomainObject.Predmet.SudioniciListNaziv>
  <DomainObject.Predmet.SudioniciListAdressOIB>
    <izvorni_sadrzaj>
      <item>Taekwondo klub Pauci, OIB 39342408619, Ilijin potok 41,21231 Klis</item>
      <item>FINANCIJSKA AGENCIJA, RC SPLIT, OIB 85821130368, Mažuranićevo šetalište 24 b,21000 Split</item>
    </izvorni_sadrzaj>
    <derivirana_varijabla naziv="DomainObject.Predmet.SudioniciListAdressOIB_1">
      <item>Taekwondo klub Pauci, OIB 39342408619, Ilijin potok 41,21231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39342408619</item>
      <item>, OIB 85821130368</item>
    </izvorni_sadrzaj>
    <derivirana_varijabla naziv="DomainObject.Predmet.SudioniciListNazivOIB_1">
      <item>, OIB 39342408619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740</properties:Words>
  <properties:Characters>3976</properties:Characters>
  <properties:Lines>100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Poslovni broj:1St-563/2018-5</vt:lpstr>
      <vt:lpstr>/</vt:lpstr>
      <vt:lpstr>REPUBLIKA HRVATSKA</vt:lpstr>
      <vt:lpstr>U   I M E   R E P U B L I K E   H R V A T S K E</vt:lpstr>
      <vt:lpstr>    R J E Š E NJ E</vt:lpstr>
      <vt:lpstr>2		         Poslovni broj:1St-563/2018-5</vt:lpstr>
    </vt:vector>
  </properties:TitlesOfParts>
  <properties:LinksUpToDate>false</properties:LinksUpToDate>
  <properties:CharactersWithSpaces>4845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2019-02-12T09:08:00Z</dcterms:created>
  <dc:creator>Marija Elez</dc:creator>
  <cp:lastModifiedBy>Marija Elez</cp:lastModifiedBy>
  <cp:lastPrinted>2019-02-12T09:25:00Z</cp:lastPrinted>
  <dcterms:modified xmlns:xsi="http://www.w3.org/2001/XMLSchema-instance" xsi:type="dcterms:W3CDTF">2019-02-12T09:26:00Z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(rješenje-otvaranje i zaključ. skr.st..docx)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