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4bfa" w14:paraId="ae34bf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5279A3">
        <w:t>1359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>, za pokretanje skraćenog stečajnog postupka  nad dužnikom</w:t>
      </w:r>
      <w:r w:rsidR="005279A3">
        <w:t xml:space="preserve"> LUNAR EKO jednostavno društvo s ograničenom odgovornošću za prijevoz i usluge</w:t>
      </w:r>
      <w:r w:rsidR="002779E6">
        <w:t xml:space="preserve">, </w:t>
      </w:r>
      <w:r w:rsidR="005279A3">
        <w:t>Bračka 144</w:t>
      </w:r>
      <w:r w:rsidR="002779E6">
        <w:t xml:space="preserve">, </w:t>
      </w:r>
      <w:r w:rsidR="005279A3">
        <w:t xml:space="preserve">Osijek, </w:t>
      </w:r>
      <w:r w:rsidR="004A0D7B">
        <w:t>MBS</w:t>
      </w:r>
      <w:r w:rsidR="005279A3">
        <w:t>:</w:t>
      </w:r>
      <w:r w:rsidR="004A0D7B">
        <w:t xml:space="preserve"> </w:t>
      </w:r>
      <w:r w:rsidR="002779E6" w:rsidRPr="002779E6">
        <w:t>03015</w:t>
      </w:r>
      <w:r w:rsidR="005279A3">
        <w:t>1414</w:t>
      </w:r>
      <w:r w:rsidR="004A0D7B">
        <w:t>, OIB</w:t>
      </w:r>
      <w:r w:rsidR="005279A3">
        <w:t>:</w:t>
      </w:r>
      <w:r w:rsidR="004A0D7B">
        <w:t xml:space="preserve"> </w:t>
      </w:r>
      <w:r w:rsidR="005279A3">
        <w:t>08021990391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5279A3">
        <w:t xml:space="preserve">13. rujna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 ukupni iznos evidentiranog duga dužnika</w:t>
      </w:r>
      <w:r w:rsidR="005279A3">
        <w:t xml:space="preserve"> </w:t>
      </w:r>
      <w:r w:rsidR="005279A3" w:rsidRPr="005279A3">
        <w:t>LUNAR EKO jednostavno društvo s ograničenom odgovornošću za prijevoz i usluge, Bračka 144, Osijek, MBS: 030151414, OIB: 08021990391</w:t>
      </w:r>
      <w:r>
        <w:t xml:space="preserve">, iznosi </w:t>
      </w:r>
      <w:r w:rsidR="005279A3">
        <w:t xml:space="preserve">13.187,24 </w:t>
      </w:r>
      <w:r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890678">
        <w:t xml:space="preserve"> Josip </w:t>
      </w:r>
      <w:proofErr w:type="spellStart"/>
      <w:r w:rsidR="00890678">
        <w:t>Somrak</w:t>
      </w:r>
      <w:proofErr w:type="spellEnd"/>
      <w:r w:rsidR="00890678">
        <w:t>, Tenja</w:t>
      </w:r>
      <w:r w:rsidR="002779E6">
        <w:t xml:space="preserve">, </w:t>
      </w:r>
      <w:r w:rsidR="00890678">
        <w:t xml:space="preserve">Ulica Jagode </w:t>
      </w:r>
      <w:proofErr w:type="spellStart"/>
      <w:r w:rsidR="00890678">
        <w:t>Truhelke</w:t>
      </w:r>
      <w:proofErr w:type="spellEnd"/>
      <w:r w:rsidR="00890678">
        <w:t xml:space="preserve"> 3</w:t>
      </w:r>
      <w:r w:rsidR="002779E6">
        <w:t xml:space="preserve">, </w:t>
      </w:r>
      <w:r w:rsidR="00905F6B">
        <w:t>OIB:</w:t>
      </w:r>
      <w:r w:rsidR="00890678">
        <w:t>99644027900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890678">
        <w:t>1359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90678">
        <w:t xml:space="preserve">13.rujna </w:t>
      </w:r>
      <w:r>
        <w:t>201</w:t>
      </w:r>
      <w:r w:rsidR="00454056">
        <w:t>7</w:t>
      </w:r>
      <w:r>
        <w:t>.</w:t>
      </w:r>
      <w:r w:rsidR="00890678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90678">
        <w:t>15/11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C5A" w:rsidR="00371C5A">
      <w:r>
        <w:separator/>
      </w:r>
    </w:p>
  </w:endnote>
  <w:endnote w:id="0" w:type="continuationSeparator">
    <w:p w:rsidRDefault="00371C5A" w:rsidR="00371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C5A" w:rsidR="00371C5A">
      <w:r>
        <w:separator/>
      </w:r>
    </w:p>
  </w:footnote>
  <w:footnote w:id="0" w:type="continuationSeparator">
    <w:p w:rsidRDefault="00371C5A" w:rsidR="00371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1C5A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5439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279A3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00762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448EA"/>
    <w:rsid w:val="00855A65"/>
    <w:rsid w:val="00860129"/>
    <w:rsid w:val="00875548"/>
    <w:rsid w:val="0089067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6774D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48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4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48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4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St-1359/2017</izvorni_sadrzaj>
    <derivirana_varijabla naziv="DomainObject.Predmet.OznakaBroj_1">St-1359/2017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LUNAR EKO jedostavno društvo s ograničenom ogovornošću za prijevoz i usluge</izvorni_sadrzaj>
    <derivirana_varijabla naziv="DomainObject.Predmet.ProtustrankaFormated_1">  LUNAR EKO jedostavno društvo s ograničenom ogovornošću za prijevoz i usluge</derivirana_varijabla>
  </DomainObject.Predmet.ProtustrankaFormated>
  <DomainObject.Predmet.ProtustrankaFormatedOIB>
    <izvorni_sadrzaj>  LUNAR EKO jedostavno društvo s ograničenom ogovornošću za prijevoz i usluge, OIB 08021990391</izvorni_sadrzaj>
    <derivirana_varijabla naziv="DomainObject.Predmet.ProtustrankaFormatedOIB_1">  LUNAR EKO jedostavno društvo s ograničenom ogovornošću za prijevoz i usluge, OIB 08021990391</derivirana_varijabla>
  </DomainObject.Predmet.ProtustrankaFormatedOIB>
  <DomainObject.Predmet.ProtustrankaFormatedWithAdress>
    <izvorni_sadrzaj> LUNAR EKO jedostavno društvo s ograničenom ogovornošću za prijevoz i usluge, Bračka 144, 31000 Osijek</izvorni_sadrzaj>
    <derivirana_varijabla naziv="DomainObject.Predmet.ProtustrankaFormatedWithAdress_1"> LUNAR EKO jedostavno društvo s ograničenom ogovornošću za prijevoz i usluge, Bračka 144, 31000 Osijek</derivirana_varijabla>
  </DomainObject.Predmet.ProtustrankaFormatedWithAdress>
  <DomainObject.Predmet.ProtustrankaFormatedWithAdressOIB>
    <izvorni_sadrzaj> LUNAR EKO jedostavno društvo s ograničenom ogovornošću za prijevoz i usluge, OIB 08021990391, Bračka 144, 31000 Osijek</izvorni_sadrzaj>
    <derivirana_varijabla naziv="DomainObject.Predmet.ProtustrankaFormatedWithAdressOIB_1"> LUNAR EKO jedostavno društvo s ograničenom ogovornošću za prijevoz i usluge, OIB 08021990391, Bračka 144, 31000 Osijek</derivirana_varijabla>
  </DomainObject.Predmet.ProtustrankaFormatedWithAdressOIB>
  <DomainObject.Predmet.ProtustrankaWithAdress>
    <izvorni_sadrzaj>LUNAR EKO jedostavno društvo s ograničenom ogovornošću za prijevoz i usluge Bračka 144, 31000 Osijek</izvorni_sadrzaj>
    <derivirana_varijabla naziv="DomainObject.Predmet.ProtustrankaWithAdress_1">LUNAR EKO jedostavno društvo s ograničenom ogovornošću za prijevoz i usluge Bračka 144, 31000 Osijek</derivirana_varijabla>
  </DomainObject.Predmet.ProtustrankaWithAdress>
  <DomainObject.Predmet.ProtustrankaWithAdressOIB>
    <izvorni_sadrzaj>LUNAR EKO jedostavno društvo s ograničenom ogovornošću za prijevoz i usluge, OIB 08021990391, Bračka 144, 31000 Osijek</izvorni_sadrzaj>
    <derivirana_varijabla naziv="DomainObject.Predmet.ProtustrankaWithAdressOIB_1">LUNAR EKO jedostavno društvo s ograničenom ogovornošću za prijevoz i usluge, OIB 08021990391, Bračka 144, 31000 Osijek</derivirana_varijabla>
  </DomainObject.Predmet.ProtustrankaWithAdressOIB>
  <DomainObject.Predmet.ProtustrankaNazivFormated>
    <izvorni_sadrzaj>LUNAR EKO jedostavno društvo s ograničenom ogovornošću za prijevoz i usluge</izvorni_sadrzaj>
    <derivirana_varijabla naziv="DomainObject.Predmet.ProtustrankaNazivFormated_1">LUNAR EKO jedostavno društvo s ograničenom ogovornošću za prijevoz i usluge</derivirana_varijabla>
  </DomainObject.Predmet.ProtustrankaNazivFormated>
  <DomainObject.Predmet.ProtustrankaNazivFormatedOIB>
    <izvorni_sadrzaj>LUNAR EKO jedostavno društvo s ograničenom ogovornošću za prijevoz i usluge, OIB 08021990391</izvorni_sadrzaj>
    <derivirana_varijabla naziv="DomainObject.Predmet.ProtustrankaNazivFormatedOIB_1">LUNAR EKO jedostavno društvo s ograničenom ogovornošću za prijevoz i usluge, OIB 08021990391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LUNAR EKO jedostavno društvo s ograničenom ogovornošću za prijevoz i usluge</item>
    </izvorni_sadrzaj>
    <derivirana_varijabla naziv="DomainObject.Predmet.ProtuStrankaListFormated_1">
      <item>LUNAR EKO jedostavno društvo s ograničenom ogovornošću za prijevoz i usluge</item>
    </derivirana_varijabla>
  </DomainObject.Predmet.ProtuStrankaListFormated>
  <DomainObject.Predmet.ProtuStrankaListFormatedOIB>
    <izvorni_sadrzaj>
      <item>LUNAR EKO jedostavno društvo s ograničenom ogovornošću za prijevoz i usluge, OIB 08021990391</item>
    </izvorni_sadrzaj>
    <derivirana_varijabla naziv="DomainObject.Predmet.ProtuStrankaListFormatedOIB_1">
      <item>LUNAR EKO jedostavno društvo s ograničenom ogovornošću za prijevoz i usluge, OIB 08021990391</item>
    </derivirana_varijabla>
  </DomainObject.Predmet.ProtuStrankaListFormatedOIB>
  <DomainObject.Predmet.ProtuStrankaListFormatedWithAdress>
    <izvorni_sadrzaj>
      <item>LUNAR EKO jedostavno društvo s ograničenom ogovornošću za prijevoz i usluge, Bračka 144, 31000 Osijek</item>
    </izvorni_sadrzaj>
    <derivirana_varijabla naziv="DomainObject.Predmet.ProtuStrankaListFormatedWithAdress_1">
      <item>LUNAR EKO jedostavno društvo s ograničenom ogovornošću za prijevoz i usluge, Bračka 144, 31000 Osijek</item>
    </derivirana_varijabla>
  </DomainObject.Predmet.ProtuStrankaListFormatedWithAdress>
  <DomainObject.Predmet.ProtuStrankaListFormatedWithAdressOIB>
    <izvorni_sadrzaj>
      <item>LUNAR EKO jedostavno društvo s ograničenom ogovornošću za prijevoz i usluge, OIB 08021990391, Bračka 144, 31000 Osijek</item>
    </izvorni_sadrzaj>
    <derivirana_varijabla naziv="DomainObject.Predmet.ProtuStrankaListFormatedWithAdressOIB_1">
      <item>LUNAR EKO jedostavno društvo s ograničenom ogovornošću za prijevoz i usluge, OIB 08021990391, Bračka 144, 31000 Osijek</item>
    </derivirana_varijabla>
  </DomainObject.Predmet.ProtuStrankaListFormatedWithAdressOIB>
  <DomainObject.Predmet.ProtuStrankaListNazivFormated>
    <izvorni_sadrzaj>
      <item>LUNAR EKO jedostavno društvo s ograničenom ogovornošću za prijevoz i usluge</item>
    </izvorni_sadrzaj>
    <derivirana_varijabla naziv="DomainObject.Predmet.ProtuStrankaListNazivFormated_1">
      <item>LUNAR EKO jedostavno društvo s ograničenom ogovornošću za prijevoz i usluge</item>
    </derivirana_varijabla>
  </DomainObject.Predmet.ProtuStrankaListNazivFormated>
  <DomainObject.Predmet.ProtuStrankaListNazivFormatedOIB>
    <izvorni_sadrzaj>
      <item>LUNAR EKO jedostavno društvo s ograničenom ogovornošću za prijevoz i usluge, OIB 08021990391</item>
    </izvorni_sadrzaj>
    <derivirana_varijabla naziv="DomainObject.Predmet.ProtuStrankaListNazivFormatedOIB_1">
      <item>LUNAR EKO jedostavno društvo s ograničenom ogovornošću za prijevoz i usluge, OIB 08021990391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LUNAR EKO jedostavno društvo s ograničenom ogovornošću za prijevoz i usluge</izvorni_sadrzaj>
    <derivirana_varijabla naziv="DomainObject.Predmet.ProtustrankaIDrugi_1">LUNAR EKO jedostavno društvo s ograničenom ogovornošću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LUNAR EKO jedostavno društvo s ograničenom ogovornošću za prijevoz i usluge, OIB 08021990391, Bračka 144, 31000 Osijek</izvorni_sadrzaj>
    <derivirana_varijabla naziv="DomainObject.Predmet.ProtustrankaIDrugiAdressOIB_1">LUNAR EKO jedostavno društvo s ograničenom ogovornošću za prijevoz i usluge, OIB 08021990391, Bračka 144,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LUNAR EKO jedostavno društvo s ograničenom ogovornošću za prijevoz i usluge</item>
    </izvorni_sadrzaj>
    <derivirana_varijabla naziv="DomainObject.Predmet.SudioniciListNaziv_1">
      <item>FINA RC OSIJEK</item>
      <item>LUNAR EKO jedostavno društvo s ograničenom ogovornošću za prijevoz i usluge</item>
    </derivirana_varijabla>
  </DomainObject.Predmet.SudioniciListNaziv>
  <DomainObject.Predmet.SudioniciListAdressOIB>
    <izvorni_sadrzaj>
      <item>FINA RC OSIJEK, OIB 85821130368</item>
      <item>LUNAR EKO jedostavno društvo s ograničenom ogovornošću za prijevoz i usluge, OIB 08021990391, Bračka 144,31000 Osijek</item>
    </izvorni_sadrzaj>
    <derivirana_varijabla naziv="DomainObject.Predmet.SudioniciListAdressOIB_1">
      <item>FINA RC OSIJEK, OIB 85821130368</item>
      <item>LUNAR EKO jedostavno društvo s ograničenom ogovornošću za prijevoz i usluge, OIB 08021990391, Bračka 144,31000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08021990391</item>
    </izvorni_sadrzaj>
    <derivirana_varijabla naziv="DomainObject.Predmet.SudioniciListNazivOIB_1">
      <item>, OIB 85821130368</item>
      <item>, OIB 08021990391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369</properties:Words>
  <properties:Characters>1981</properties:Characters>
  <properties:Lines>48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2017-09-14T10:27:00Z</dcterms:created>
  <dc:creator>Korisnik</dc:creator>
  <cp:lastModifiedBy>Snježana Markotić Jurić</cp:lastModifiedBy>
  <cp:lastPrinted>2017-09-14T10:24:00Z</cp:lastPrinted>
  <dcterms:modified xmlns:xsi="http://www.w3.org/2001/XMLSchema-instance" xsi:type="dcterms:W3CDTF">2017-09-14T10:27:00Z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