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d902" w14:paraId="ad3d902" w:rsidRDefault="00EF1976" w:rsidP="0073588E" w:rsidR="00EF1976" w:rsidRPr="009913AF">
      <w:pPr>
        <w15:collapsed w:val="false"/>
      </w:pPr>
      <w:bookmarkStart w:name="_GoBack" w:id="0"/>
      <w:bookmarkEnd w:id="0"/>
    </w:p>
    <w:p w:rsidRDefault="00A3787A" w:rsidP="00A3787A" w:rsidR="00A3787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87A" w:rsidP="00A3787A" w:rsidR="00A3787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3787A" w:rsidP="00A3787A" w:rsidR="00A3787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3787A" w:rsidP="00A3787A" w:rsidR="00A3787A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57C33" w:rsidP="00A3787A" w:rsidR="00757C33" w:rsidRPr="00A3787A"/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144C54">
        <w:t>9</w:t>
      </w:r>
      <w:r w:rsidR="003B19CE">
        <w:t>. listopada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3B19CE" w:rsidP="003B19CE" w:rsidR="003B19CE" w:rsidRPr="003B19CE">
      <w:pPr>
        <w:pStyle w:val="Odlomakpopisa"/>
        <w:numPr>
          <w:ilvl w:val="0"/>
          <w:numId w:val="26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3B19CE">
        <w:rPr>
          <w:rFonts w:hAnsi="Times New Roman" w:ascii="Times New Roman"/>
          <w:sz w:val="24"/>
          <w:szCs w:val="24"/>
        </w:rPr>
        <w:t>RADE MALOBABIĆ na radnom mjestu PRAVNIK, s kojim se ugovor sklapa od 01. do 31. listopada 2017. godine,</w:t>
      </w:r>
    </w:p>
    <w:p w:rsidRDefault="003B19CE" w:rsidP="003B19CE" w:rsidR="003B19CE" w:rsidRPr="003B19CE">
      <w:pPr>
        <w:pStyle w:val="Odlomakpopisa"/>
        <w:numPr>
          <w:ilvl w:val="0"/>
          <w:numId w:val="26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3B19CE">
        <w:rPr>
          <w:rFonts w:hAnsi="Times New Roman" w:ascii="Times New Roman"/>
          <w:sz w:val="24"/>
          <w:szCs w:val="24"/>
        </w:rPr>
        <w:t>ANITA RADOŠEVIĆ na radnom mjestu KNJIGOVOĐA, s kojom se ugovor sklapa od 01. do 31. listopada 2017. godine,</w:t>
      </w:r>
    </w:p>
    <w:p w:rsidRDefault="003B19CE" w:rsidP="003B19CE" w:rsidR="003B19CE" w:rsidRPr="003B19CE">
      <w:pPr>
        <w:pStyle w:val="Odlomakpopisa"/>
        <w:numPr>
          <w:ilvl w:val="0"/>
          <w:numId w:val="26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3B19CE">
        <w:rPr>
          <w:rFonts w:hAnsi="Times New Roman" w:ascii="Times New Roman"/>
          <w:sz w:val="24"/>
          <w:szCs w:val="24"/>
        </w:rPr>
        <w:t xml:space="preserve">TOMISLAV JOVIĆ na radnom mjestu ČUVAR, s kojim se ugovor sklapa od 01. do 31.listopada 2017. godine.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3B19CE">
        <w:rPr>
          <w:bCs/>
        </w:rPr>
        <w:t>2. listopada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</w:t>
      </w:r>
      <w:r w:rsidR="003B19CE">
        <w:rPr>
          <w:bCs/>
        </w:rPr>
        <w:t>a</w:t>
      </w:r>
      <w:r w:rsidR="00027408" w:rsidRPr="009913AF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144C54">
        <w:t>9</w:t>
      </w:r>
      <w:r w:rsidR="003B19CE">
        <w:t>. listopada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/>
    <w:p w:rsidRDefault="00453A6A" w:rsidR="00453A6A"/>
    <w:p w:rsidRDefault="003B19CE" w:rsidR="003B19CE"/>
    <w:p w:rsidRDefault="003B19CE" w:rsidR="003B19CE"/>
    <w:p w:rsidRDefault="00453A6A" w:rsidR="00453A6A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>Rijeka</w:t>
      </w:r>
      <w:r w:rsidR="00E20997">
        <w:t xml:space="preserve">, </w:t>
      </w:r>
      <w:r w:rsidR="00144C54">
        <w:t>9</w:t>
      </w:r>
      <w:r w:rsidR="003B19CE">
        <w:t>. listopada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E02" w:rsidR="00600E02">
      <w:r>
        <w:separator/>
      </w:r>
    </w:p>
  </w:endnote>
  <w:endnote w:id="0" w:type="continuationSeparator">
    <w:p w:rsidRDefault="00600E02" w:rsidR="00600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8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E02" w:rsidR="00600E02">
      <w:r>
        <w:separator/>
      </w:r>
    </w:p>
  </w:footnote>
  <w:footnote w:id="0" w:type="continuationSeparator">
    <w:p w:rsidRDefault="00600E02" w:rsidR="00600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44C54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19CE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0E02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3787A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07C5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717FF"/>
    <w:rsid w:val="00C741AF"/>
    <w:rsid w:val="00CA4AB2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3787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3787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5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293</properties:Words>
  <properties:Characters>1447</properties:Characters>
  <properties:Lines>56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2017-10-03T06:25:00Z</dcterms:created>
  <dc:creator>M San Grupa</dc:creator>
  <cp:lastModifiedBy>Nika Ostojić</cp:lastModifiedBy>
  <cp:lastPrinted>2011-08-22T08:55:00Z</cp:lastPrinted>
  <dcterms:modified xmlns:xsi="http://www.w3.org/2001/XMLSchema-instance" xsi:type="dcterms:W3CDTF">2017-10-09T07:57:00Z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