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0a0b" w14:paraId="0cf0a0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St-36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zh-CN"/>
        </w:rPr>
        <w:t>72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RATEA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Gornje </w:t>
      </w:r>
      <w:proofErr w:type="spellStart"/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Prekrižje</w:t>
      </w:r>
      <w:proofErr w:type="spellEnd"/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46/f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080549032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29798270224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RATEA d.o.o., Zagreb, Gornje </w:t>
      </w:r>
      <w:proofErr w:type="spellStart"/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Prekrižje</w:t>
      </w:r>
      <w:proofErr w:type="spellEnd"/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46/f,</w:t>
      </w:r>
      <w:r w:rsidR="00B457F2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B457F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080549032</w:t>
      </w:r>
      <w:r w:rsidR="00B457F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29798270224</w:t>
      </w:r>
      <w:r w:rsidR="00B457F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46DA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RATEA</w:t>
      </w:r>
      <w:proofErr w:type="gramEnd"/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Gornje </w:t>
      </w:r>
      <w:proofErr w:type="spellStart"/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Prekrižje</w:t>
      </w:r>
      <w:proofErr w:type="spellEnd"/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46/f,</w:t>
      </w:r>
      <w:r w:rsidR="00B457F2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B457F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080549032</w:t>
      </w:r>
      <w:r w:rsidR="00B457F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>29798270224</w:t>
      </w:r>
      <w:r w:rsidR="00B457F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577C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17646E"/>
    <w:rsid w:val="001A7E0E"/>
    <w:rsid w:val="002B5FFE"/>
    <w:rsid w:val="00316E99"/>
    <w:rsid w:val="0034499A"/>
    <w:rsid w:val="003A1F20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A38AC"/>
    <w:rsid w:val="00DA4756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7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A475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A47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A47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7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A47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A47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A47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3672</izvorni_sadrzaj>
    <derivirana_varijabla naziv="DomainObject.Predmet.Broj_1">3672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St-3672/2015</izvorni_sadrzaj>
    <derivirana_varijabla naziv="DomainObject.Predmet.OznakaBroj_1">St-3672/2015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RATEA d.o.o. za trgovinu i usluge</izvorni_sadrzaj>
    <derivirana_varijabla naziv="DomainObject.Predmet.ProtustrankaFormated_1">  RATEA d.o.o. za trgovinu i usluge</derivirana_varijabla>
  </DomainObject.Predmet.ProtustrankaFormated>
  <DomainObject.Predmet.ProtustrankaFormatedOIB>
    <izvorni_sadrzaj>  RATEA d.o.o. za trgovinu i usluge, OIB 29798270224</izvorni_sadrzaj>
    <derivirana_varijabla naziv="DomainObject.Predmet.ProtustrankaFormatedOIB_1">  RATEA d.o.o. za trgovinu i usluge, OIB 29798270224</derivirana_varijabla>
  </DomainObject.Predmet.ProtustrankaFormatedOIB>
  <DomainObject.Predmet.ProtustrankaFormatedWithAdress>
    <izvorni_sadrzaj> RATEA d.o.o. za trgovinu i usluge, Gornje Prekrižje 46/f, 10000 Zagreb</izvorni_sadrzaj>
    <derivirana_varijabla naziv="DomainObject.Predmet.ProtustrankaFormatedWithAdress_1"> RATEA d.o.o. za trgovinu i usluge, Gornje Prekrižje 46/f, 10000 Zagreb</derivirana_varijabla>
  </DomainObject.Predmet.ProtustrankaFormatedWithAdress>
  <DomainObject.Predmet.ProtustrankaFormatedWithAdressOIB>
    <izvorni_sadrzaj> RATEA d.o.o. za trgovinu i usluge, OIB 29798270224, Gornje Prekrižje 46/f, 10000 Zagreb</izvorni_sadrzaj>
    <derivirana_varijabla naziv="DomainObject.Predmet.ProtustrankaFormatedWithAdressOIB_1"> RATEA d.o.o. za trgovinu i usluge, OIB 29798270224, Gornje Prekrižje 46/f, 10000 Zagreb</derivirana_varijabla>
  </DomainObject.Predmet.ProtustrankaFormatedWithAdressOIB>
  <DomainObject.Predmet.ProtustrankaWithAdress>
    <izvorni_sadrzaj>RATEA d.o.o. za trgovinu i usluge Gornje Prekrižje 46/f, 10000 Zagreb</izvorni_sadrzaj>
    <derivirana_varijabla naziv="DomainObject.Predmet.ProtustrankaWithAdress_1">RATEA d.o.o. za trgovinu i usluge Gornje Prekrižje 46/f, 10000 Zagreb</derivirana_varijabla>
  </DomainObject.Predmet.ProtustrankaWithAdress>
  <DomainObject.Predmet.ProtustrankaWithAdressOIB>
    <izvorni_sadrzaj>RATEA d.o.o. za trgovinu i usluge, OIB 29798270224, Gornje Prekrižje 46/f, 10000 Zagreb</izvorni_sadrzaj>
    <derivirana_varijabla naziv="DomainObject.Predmet.ProtustrankaWithAdressOIB_1">RATEA d.o.o. za trgovinu i usluge, OIB 29798270224, Gornje Prekrižje 46/f, 10000 Zagreb</derivirana_varijabla>
  </DomainObject.Predmet.ProtustrankaWithAdressOIB>
  <DomainObject.Predmet.ProtustrankaNazivFormated>
    <izvorni_sadrzaj>RATEA d.o.o. za trgovinu i usluge</izvorni_sadrzaj>
    <derivirana_varijabla naziv="DomainObject.Predmet.ProtustrankaNazivFormated_1">RATEA d.o.o. za trgovinu i usluge</derivirana_varijabla>
  </DomainObject.Predmet.ProtustrankaNazivFormated>
  <DomainObject.Predmet.ProtustrankaNazivFormatedOIB>
    <izvorni_sadrzaj>RATEA d.o.o. za trgovinu i usluge, OIB 29798270224</izvorni_sadrzaj>
    <derivirana_varijabla naziv="DomainObject.Predmet.ProtustrankaNazivFormatedOIB_1">RATEA d.o.o. za trgovinu i usluge, OIB 29798270224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RATEA d.o.o. za trgovinu i usluge</item>
    </izvorni_sadrzaj>
    <derivirana_varijabla naziv="DomainObject.Predmet.ProtuStrankaListFormated_1">
      <item>RATEA d.o.o. za trgovinu i usluge</item>
    </derivirana_varijabla>
  </DomainObject.Predmet.ProtuStrankaListFormated>
  <DomainObject.Predmet.ProtuStrankaListFormatedOIB>
    <izvorni_sadrzaj>
      <item>RATEA d.o.o. za trgovinu i usluge, OIB 29798270224</item>
    </izvorni_sadrzaj>
    <derivirana_varijabla naziv="DomainObject.Predmet.ProtuStrankaListFormatedOIB_1">
      <item>RATEA d.o.o. za trgovinu i usluge, OIB 29798270224</item>
    </derivirana_varijabla>
  </DomainObject.Predmet.ProtuStrankaListFormatedOIB>
  <DomainObject.Predmet.ProtuStrankaListFormatedWithAdress>
    <izvorni_sadrzaj>
      <item>RATEA d.o.o. za trgovinu i usluge, Gornje Prekrižje 46/f, 10000 Zagreb</item>
    </izvorni_sadrzaj>
    <derivirana_varijabla naziv="DomainObject.Predmet.ProtuStrankaListFormatedWithAdress_1">
      <item>RATEA d.o.o. za trgovinu i usluge, Gornje Prekrižje 46/f, 10000 Zagreb</item>
    </derivirana_varijabla>
  </DomainObject.Predmet.ProtuStrankaListFormatedWithAdress>
  <DomainObject.Predmet.ProtuStrankaListFormatedWithAdressOIB>
    <izvorni_sadrzaj>
      <item>RATEA d.o.o. za trgovinu i usluge, OIB 29798270224, Gornje Prekrižje 46/f, 10000 Zagreb</item>
    </izvorni_sadrzaj>
    <derivirana_varijabla naziv="DomainObject.Predmet.ProtuStrankaListFormatedWithAdressOIB_1">
      <item>RATEA d.o.o. za trgovinu i usluge, OIB 29798270224, Gornje Prekrižje 46/f, 10000 Zagreb</item>
    </derivirana_varijabla>
  </DomainObject.Predmet.ProtuStrankaListFormatedWithAdressOIB>
  <DomainObject.Predmet.ProtuStrankaListNazivFormated>
    <izvorni_sadrzaj>
      <item>RATEA d.o.o. za trgovinu i usluge</item>
    </izvorni_sadrzaj>
    <derivirana_varijabla naziv="DomainObject.Predmet.ProtuStrankaListNazivFormated_1">
      <item>RATEA d.o.o. za trgovinu i usluge</item>
    </derivirana_varijabla>
  </DomainObject.Predmet.ProtuStrankaListNazivFormated>
  <DomainObject.Predmet.ProtuStrankaListNazivFormatedOIB>
    <izvorni_sadrzaj>
      <item>RATEA d.o.o. za trgovinu i usluge, OIB 29798270224</item>
    </izvorni_sadrzaj>
    <derivirana_varijabla naziv="DomainObject.Predmet.ProtuStrankaListNazivFormatedOIB_1">
      <item>RATEA d.o.o. za trgovinu i usluge, OIB 29798270224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RATEA d.o.o. za trgovinu i usluge</izvorni_sadrzaj>
    <derivirana_varijabla naziv="DomainObject.Predmet.ProtustrankaIDrugi_1">RATEA 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RATEA d.o.o. za trgovinu i usluge, OIB 29798270224, Gornje Prekrižje 46/f, 10000 Zagreb</izvorni_sadrzaj>
    <derivirana_varijabla naziv="DomainObject.Predmet.ProtustrankaIDrugiAdressOIB_1">RATEA d.o.o. za trgovinu i usluge, OIB 29798270224, Gornje Prekrižje 46/f,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RATEA d.o.o. za trgovinu i usluge</item>
      <item>FINA Regionalni centar Zagreb</item>
    </izvorni_sadrzaj>
    <derivirana_varijabla naziv="DomainObject.Predmet.SudioniciListNaziv_1">
      <item>RATEA d.o.o. za trgovinu i usluge</item>
      <item>FINA Regionalni centar Zagreb</item>
    </derivirana_varijabla>
  </DomainObject.Predmet.SudioniciListNaziv>
  <DomainObject.Predmet.SudioniciListAdressOIB>
    <izvorni_sadrzaj>
      <item>RATEA d.o.o. za trgovinu i usluge, OIB 29798270224, Gornje Prekrižje 46/f,10000 Zagreb</item>
      <item>FINA Regionalni centar Zagreb, OIB 85821130368, Trg svibanjskih žrtava 1995 br. 1,10000 Zagreb</item>
    </izvorni_sadrzaj>
    <derivirana_varijabla naziv="DomainObject.Predmet.SudioniciListAdressOIB_1">
      <item>RATEA d.o.o. za trgovinu i usluge, OIB 29798270224, Gornje Prekrižje 46/f,10000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29798270224</item>
      <item>, OIB 85821130368</item>
    </izvorni_sadrzaj>
    <derivirana_varijabla naziv="DomainObject.Predmet.SudioniciListNazivOIB_1">
      <item>, OIB 29798270224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1823</properties:Characters>
  <properties:Lines>45</properties:Lines>
  <properties:Paragraphs>19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2015-11-26T12:41:00Z</cp:lastPrinted>
  <dcterms:modified xmlns:xsi="http://www.w3.org/2001/XMLSchema-instance" xsi:type="dcterms:W3CDTF">2015-11-26T15:01:00Z</dcterms:modified>
  <cp:revision>43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