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d0db" w14:paraId="87cd0d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6D3CF6">
        <w:t xml:space="preserve">                 </w:t>
      </w:r>
      <w:r>
        <w:t xml:space="preserve">    Broj: St-</w:t>
      </w:r>
      <w:r w:rsidR="00DF63DD">
        <w:t>1343/2017-3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AF6623">
        <w:t>,</w:t>
      </w:r>
      <w:r w:rsidR="004A0D7B">
        <w:t xml:space="preserve"> 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366905">
        <w:t>KRIST-KATOLIČKI GENERALNI PRIORAT GRGUR NINSKI, OIB 17355977274, Dubrovačka 159, Požega,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310662">
        <w:t>25.kolovoza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366905">
        <w:t xml:space="preserve">KRIST-KATOLIČKI GENERALNI PRIORAT GRGUR NINSKI, OIB 17355977274, Dubrovačka 159, Požega, </w:t>
      </w:r>
      <w:r>
        <w:t xml:space="preserve">iznosi </w:t>
      </w:r>
      <w:r w:rsidR="00366905">
        <w:t>10.646,99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310662">
        <w:t>Predsjednik udruge</w:t>
      </w:r>
      <w:r w:rsidR="006D3CF6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366905">
        <w:rPr>
          <w:b/>
        </w:rPr>
        <w:t>1343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310662">
        <w:t>25.kolovoza</w:t>
      </w:r>
      <w:r w:rsidR="00637D8D">
        <w:t xml:space="preserve"> 2017</w:t>
      </w:r>
      <w:r>
        <w:t>.</w:t>
      </w:r>
      <w:r w:rsidR="0017076B">
        <w:t>g.</w:t>
      </w:r>
    </w:p>
    <w:p w:rsidRDefault="00FC6829" w:rsidP="00F2165F" w:rsidR="00FC6829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DNA</w:t>
      </w:r>
    </w:p>
    <w:p w:rsidRDefault="008B0E56" w:rsidP="008C3BCD" w:rsidR="00532E0A">
      <w:pPr>
        <w:ind w:left="720"/>
        <w:jc w:val="both"/>
      </w:pPr>
      <w:r>
        <w:t>e-oglasna ploča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6F3D" w:rsidR="00F86F3D">
      <w:r>
        <w:separator/>
      </w:r>
    </w:p>
  </w:endnote>
  <w:endnote w:id="0" w:type="continuationSeparator">
    <w:p w:rsidRDefault="00F86F3D" w:rsidR="00F86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6F3D" w:rsidR="00F86F3D">
      <w:r>
        <w:separator/>
      </w:r>
    </w:p>
  </w:footnote>
  <w:footnote w:id="0" w:type="continuationSeparator">
    <w:p w:rsidRDefault="00F86F3D" w:rsidR="00F86F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76B"/>
    <w:rsid w:val="00170D5E"/>
    <w:rsid w:val="00173F18"/>
    <w:rsid w:val="00177EC7"/>
    <w:rsid w:val="001862CE"/>
    <w:rsid w:val="00191A7A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0662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66905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417C2"/>
    <w:rsid w:val="009525D4"/>
    <w:rsid w:val="00955F8E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7B53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199F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1D7C"/>
    <w:rsid w:val="00DE5F69"/>
    <w:rsid w:val="00DF3E9C"/>
    <w:rsid w:val="00DF5C6E"/>
    <w:rsid w:val="00DF63DD"/>
    <w:rsid w:val="00E10511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86F3D"/>
    <w:rsid w:val="00F94C08"/>
    <w:rsid w:val="00FC5C9B"/>
    <w:rsid w:val="00FC6829"/>
    <w:rsid w:val="00FC777D"/>
    <w:rsid w:val="00FD3E27"/>
    <w:rsid w:val="00FD4BA6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1343</izvorni_sadrzaj>
    <derivirana_varijabla naziv="DomainObject.Predmet.Broj_1">1343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2017.</izvorni_sadrzaj>
    <derivirana_varijabla naziv="DomainObject.Predmet.DatumOsnivanja_1">31.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St-1343/2017</izvorni_sadrzaj>
    <derivirana_varijabla naziv="DomainObject.Predmet.OznakaBroj_1">St-1343/2017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KRIST-KATOLIČKI GENERALNI PRIORAT GRGUR NINSKI</izvorni_sadrzaj>
    <derivirana_varijabla naziv="DomainObject.Predmet.ProtustrankaFormated_1">  KRIST-KATOLIČKI GENERALNI PRIORAT GRGUR NINSKI</derivirana_varijabla>
  </DomainObject.Predmet.ProtustrankaFormated>
  <DomainObject.Predmet.ProtustrankaFormatedOIB>
    <izvorni_sadrzaj>  KRIST-KATOLIČKI GENERALNI PRIORAT GRGUR NINSKI, OIB 17355977274</izvorni_sadrzaj>
    <derivirana_varijabla naziv="DomainObject.Predmet.ProtustrankaFormatedOIB_1">  KRIST-KATOLIČKI GENERALNI PRIORAT GRGUR NINSKI, OIB 17355977274</derivirana_varijabla>
  </DomainObject.Predmet.ProtustrankaFormatedOIB>
  <DomainObject.Predmet.ProtustrankaFormatedWithAdress>
    <izvorni_sadrzaj> KRIST-KATOLIČKI GENERALNI PRIORAT GRGUR NINSKI, Dubrovačka 159, 34000 Požega</izvorni_sadrzaj>
    <derivirana_varijabla naziv="DomainObject.Predmet.ProtustrankaFormatedWithAdress_1"> KRIST-KATOLIČKI GENERALNI PRIORAT GRGUR NINSKI, Dubrovačka 159, 34000 Požega</derivirana_varijabla>
  </DomainObject.Predmet.ProtustrankaFormatedWithAdress>
  <DomainObject.Predmet.ProtustrankaFormatedWithAdressOIB>
    <izvorni_sadrzaj> KRIST-KATOLIČKI GENERALNI PRIORAT GRGUR NINSKI, OIB 17355977274, Dubrovačka 159, 34000 Požega</izvorni_sadrzaj>
    <derivirana_varijabla naziv="DomainObject.Predmet.ProtustrankaFormatedWithAdressOIB_1"> KRIST-KATOLIČKI GENERALNI PRIORAT GRGUR NINSKI, OIB 17355977274, Dubrovačka 159, 34000 Požega</derivirana_varijabla>
  </DomainObject.Predmet.ProtustrankaFormatedWithAdressOIB>
  <DomainObject.Predmet.ProtustrankaWithAdress>
    <izvorni_sadrzaj>KRIST-KATOLIČKI GENERALNI PRIORAT GRGUR NINSKI Dubrovačka 159, 34000 Požega</izvorni_sadrzaj>
    <derivirana_varijabla naziv="DomainObject.Predmet.ProtustrankaWithAdress_1">KRIST-KATOLIČKI GENERALNI PRIORAT GRGUR NINSKI Dubrovačka 159, 34000 Požega</derivirana_varijabla>
  </DomainObject.Predmet.ProtustrankaWithAdress>
  <DomainObject.Predmet.ProtustrankaWithAdressOIB>
    <izvorni_sadrzaj>KRIST-KATOLIČKI GENERALNI PRIORAT GRGUR NINSKI, OIB 17355977274, Dubrovačka 159, 34000 Požega</izvorni_sadrzaj>
    <derivirana_varijabla naziv="DomainObject.Predmet.ProtustrankaWithAdressOIB_1">KRIST-KATOLIČKI GENERALNI PRIORAT GRGUR NINSKI, OIB 17355977274, Dubrovačka 159, 34000 Požega</derivirana_varijabla>
  </DomainObject.Predmet.ProtustrankaWithAdressOIB>
  <DomainObject.Predmet.ProtustrankaNazivFormated>
    <izvorni_sadrzaj>KRIST-KATOLIČKI GENERALNI PRIORAT GRGUR NINSKI</izvorni_sadrzaj>
    <derivirana_varijabla naziv="DomainObject.Predmet.ProtustrankaNazivFormated_1">KRIST-KATOLIČKI GENERALNI PRIORAT GRGUR NINSKI</derivirana_varijabla>
  </DomainObject.Predmet.ProtustrankaNazivFormated>
  <DomainObject.Predmet.ProtustrankaNazivFormatedOIB>
    <izvorni_sadrzaj>KRIST-KATOLIČKI GENERALNI PRIORAT GRGUR NINSKI, OIB 17355977274</izvorni_sadrzaj>
    <derivirana_varijabla naziv="DomainObject.Predmet.ProtustrankaNazivFormatedOIB_1">KRIST-KATOLIČKI GENERALNI PRIORAT GRGUR NINSKI, OIB 17355977274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10646.99</izvorni_sadrzaj>
    <derivirana_varijabla naziv="DomainObject.Predmet.TrenutnaVrijednost_1">10646.99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KRIST-KATOLIČKI GENERALNI PRIORAT GRGUR NINSKI</item>
    </izvorni_sadrzaj>
    <derivirana_varijabla naziv="DomainObject.Predmet.ProtuStrankaListFormated_1">
      <item>KRIST-KATOLIČKI GENERALNI PRIORAT GRGUR NINSKI</item>
    </derivirana_varijabla>
  </DomainObject.Predmet.ProtuStrankaListFormated>
  <DomainObject.Predmet.ProtuStrankaListFormatedOIB>
    <izvorni_sadrzaj>
      <item>KRIST-KATOLIČKI GENERALNI PRIORAT GRGUR NINSKI, OIB 17355977274</item>
    </izvorni_sadrzaj>
    <derivirana_varijabla naziv="DomainObject.Predmet.ProtuStrankaListFormatedOIB_1">
      <item>KRIST-KATOLIČKI GENERALNI PRIORAT GRGUR NINSKI, OIB 17355977274</item>
    </derivirana_varijabla>
  </DomainObject.Predmet.ProtuStrankaListFormatedOIB>
  <DomainObject.Predmet.ProtuStrankaListFormatedWithAdress>
    <izvorni_sadrzaj>
      <item>KRIST-KATOLIČKI GENERALNI PRIORAT GRGUR NINSKI, Dubrovačka 159, 34000 Požega</item>
    </izvorni_sadrzaj>
    <derivirana_varijabla naziv="DomainObject.Predmet.ProtuStrankaListFormatedWithAdress_1">
      <item>KRIST-KATOLIČKI GENERALNI PRIORAT GRGUR NINSKI, Dubrovačka 159, 34000 Požega</item>
    </derivirana_varijabla>
  </DomainObject.Predmet.ProtuStrankaListFormatedWithAdress>
  <DomainObject.Predmet.ProtuStrankaListFormatedWithAdressOIB>
    <izvorni_sadrzaj>
      <item>KRIST-KATOLIČKI GENERALNI PRIORAT GRGUR NINSKI, OIB 17355977274, Dubrovačka 159, 34000 Požega</item>
    </izvorni_sadrzaj>
    <derivirana_varijabla naziv="DomainObject.Predmet.ProtuStrankaListFormatedWithAdressOIB_1">
      <item>KRIST-KATOLIČKI GENERALNI PRIORAT GRGUR NINSKI, OIB 17355977274, Dubrovačka 159, 34000 Požega</item>
    </derivirana_varijabla>
  </DomainObject.Predmet.ProtuStrankaListFormatedWithAdressOIB>
  <DomainObject.Predmet.ProtuStrankaListNazivFormated>
    <izvorni_sadrzaj>
      <item>KRIST-KATOLIČKI GENERALNI PRIORAT GRGUR NINSKI</item>
    </izvorni_sadrzaj>
    <derivirana_varijabla naziv="DomainObject.Predmet.ProtuStrankaListNazivFormated_1">
      <item>KRIST-KATOLIČKI GENERALNI PRIORAT GRGUR NINSKI</item>
    </derivirana_varijabla>
  </DomainObject.Predmet.ProtuStrankaListNazivFormated>
  <DomainObject.Predmet.ProtuStrankaListNazivFormatedOIB>
    <izvorni_sadrzaj>
      <item>KRIST-KATOLIČKI GENERALNI PRIORAT GRGUR NINSKI, OIB 17355977274</item>
    </izvorni_sadrzaj>
    <derivirana_varijabla naziv="DomainObject.Predmet.ProtuStrankaListNazivFormatedOIB_1">
      <item>KRIST-KATOLIČKI GENERALNI PRIORAT GRGUR NINSKI, OIB 17355977274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KRIST-KATOLIČKI GENERALNI PRIORAT GRGUR NINSKI</izvorni_sadrzaj>
    <derivirana_varijabla naziv="DomainObject.Predmet.ProtustrankaIDrugi_1">KRIST-KATOLIČKI GENERALNI PRIORAT GRGUR NINSKI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KRIST-KATOLIČKI GENERALNI PRIORAT GRGUR NINSKI, OIB 17355977274, Dubrovačka 159, 34000 Požega</izvorni_sadrzaj>
    <derivirana_varijabla naziv="DomainObject.Predmet.ProtustrankaIDrugiAdressOIB_1">KRIST-KATOLIČKI GENERALNI PRIORAT GRGUR NINSKI, OIB 17355977274, Dubrovačka 159,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KRIST-KATOLIČKI GENERALNI PRIORAT GRGUR NINSKI</item>
    </izvorni_sadrzaj>
    <derivirana_varijabla naziv="DomainObject.Predmet.SudioniciListNaziv_1">
      <item>Financijska agencija</item>
      <item>KRIST-KATOLIČKI GENERALNI PRIORAT GRGUR NINSKI</item>
    </derivirana_varijabla>
  </DomainObject.Predmet.SudioniciListNaziv>
  <DomainObject.Predmet.SudioniciListAdressOIB>
    <izvorni_sadrzaj>
      <item>Financijska agencija, OIB 85821130368, Ulica grada Vukovara 70,10000 Zagreb</item>
      <item>KRIST-KATOLIČKI GENERALNI PRIORAT GRGUR NINSKI, OIB 17355977274, Dubrovačka 159,34000 Požega</item>
    </izvorni_sadrzaj>
    <derivirana_varijabla naziv="DomainObject.Predmet.SudioniciListAdressOIB_1">
      <item>Financijska agencija, OIB 85821130368, Ulica grada Vukovara 70,10000 Zagreb</item>
      <item>KRIST-KATOLIČKI GENERALNI PRIORAT GRGUR NINSKI, OIB 17355977274, Dubrovačka 159,34000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17355977274</item>
    </izvorni_sadrzaj>
    <derivirana_varijabla naziv="DomainObject.Predmet.SudioniciListNazivOIB_1">
      <item>, OIB 85821130368</item>
      <item>, OIB 17355977274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343</properties:Words>
  <properties:Characters>1883</properties:Characters>
  <properties:Lines>51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2017-08-25T07:23:00Z</dcterms:created>
  <dc:creator>Korisnik</dc:creator>
  <cp:lastModifiedBy>wsadmin</cp:lastModifiedBy>
  <cp:lastPrinted>2017-08-25T09:08:00Z</cp:lastPrinted>
  <dcterms:modified xmlns:xsi="http://www.w3.org/2001/XMLSchema-instance" xsi:type="dcterms:W3CDTF">2017-08-25T09:10:00Z</dcterms:modified>
  <cp:revision>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