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4bcd6e" w14:paraId="24bcd6e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729D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3C5FB4">
              <w:t>41</w:t>
            </w:r>
            <w:r w:rsidR="00BE4BD3">
              <w:t>0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3C5FB4">
        <w:rPr>
          <w:rFonts w:eastAsia="Times New Roman" w:hAnsi="Times New Roman" w:ascii="Times New Roman"/>
          <w:sz w:val="24"/>
          <w:szCs w:val="24"/>
        </w:rPr>
        <w:t>MACK GRUPA j.</w:t>
      </w:r>
      <w:r w:rsidR="00132D3B">
        <w:rPr>
          <w:rFonts w:eastAsia="Times New Roman" w:hAnsi="Times New Roman" w:ascii="Times New Roman"/>
          <w:sz w:val="24"/>
          <w:szCs w:val="24"/>
        </w:rPr>
        <w:t>d.o.o.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,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 </w:t>
      </w:r>
      <w:r w:rsidR="003C5FB4">
        <w:rPr>
          <w:rFonts w:eastAsia="Times New Roman" w:hAnsi="Times New Roman" w:ascii="Times New Roman"/>
          <w:sz w:val="24"/>
          <w:szCs w:val="24"/>
        </w:rPr>
        <w:t>Rade Končara 2A, 40000 Čakovec, Novo Selo Rok</w:t>
      </w:r>
      <w:r w:rsidR="00132D3B">
        <w:rPr>
          <w:rFonts w:eastAsia="Times New Roman" w:hAnsi="Times New Roman" w:ascii="Times New Roman"/>
          <w:sz w:val="24"/>
          <w:szCs w:val="24"/>
        </w:rPr>
        <w:t>,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C5FB4">
        <w:rPr>
          <w:rFonts w:eastAsia="Times New Roman" w:hAnsi="Times New Roman" w:ascii="Times New Roman"/>
          <w:sz w:val="24"/>
          <w:szCs w:val="24"/>
        </w:rPr>
        <w:t>35396718982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BE4BD3">
        <w:rPr>
          <w:rFonts w:eastAsia="Times New Roman" w:hAnsi="Times New Roman" w:ascii="Times New Roman"/>
          <w:sz w:val="24"/>
          <w:szCs w:val="24"/>
        </w:rPr>
        <w:t>12. listopada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3C5FB4" w:rsidRPr="003C5FB4">
        <w:rPr>
          <w:rFonts w:eastAsia="Times New Roman" w:hAnsi="Times New Roman" w:ascii="Times New Roman"/>
          <w:sz w:val="24"/>
          <w:szCs w:val="24"/>
        </w:rPr>
        <w:t xml:space="preserve"> </w:t>
      </w:r>
      <w:r w:rsidR="003C5FB4">
        <w:rPr>
          <w:rFonts w:eastAsia="Times New Roman" w:hAnsi="Times New Roman" w:ascii="Times New Roman"/>
          <w:sz w:val="24"/>
          <w:szCs w:val="24"/>
        </w:rPr>
        <w:t>MACK GRUPA j.d.o.o.</w:t>
      </w:r>
      <w:r w:rsidR="003C5FB4" w:rsidRPr="003A618C">
        <w:rPr>
          <w:rFonts w:eastAsia="Times New Roman" w:hAnsi="Times New Roman" w:ascii="Times New Roman"/>
          <w:sz w:val="24"/>
          <w:szCs w:val="24"/>
        </w:rPr>
        <w:t>,</w:t>
      </w:r>
      <w:r w:rsidR="003C5FB4">
        <w:rPr>
          <w:rFonts w:eastAsia="Times New Roman" w:hAnsi="Times New Roman" w:ascii="Times New Roman"/>
          <w:sz w:val="24"/>
          <w:szCs w:val="24"/>
        </w:rPr>
        <w:t xml:space="preserve"> Rade Končara 2A, 40000 Čakovec, Novo Selo Rok,</w:t>
      </w:r>
      <w:r w:rsidR="003C5FB4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C5FB4">
        <w:rPr>
          <w:rFonts w:eastAsia="Times New Roman" w:hAnsi="Times New Roman" w:ascii="Times New Roman"/>
          <w:sz w:val="24"/>
          <w:szCs w:val="24"/>
        </w:rPr>
        <w:t>35396718982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3C5FB4">
        <w:rPr>
          <w:rFonts w:eastAsia="Times New Roman" w:hAnsi="Times New Roman" w:ascii="Times New Roman"/>
          <w:sz w:val="24"/>
          <w:szCs w:val="24"/>
        </w:rPr>
        <w:t>25.035,17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3C5FB4">
        <w:rPr>
          <w:rFonts w:eastAsia="Times New Roman" w:hAnsi="Times New Roman" w:ascii="Times New Roman"/>
          <w:sz w:val="24"/>
          <w:szCs w:val="24"/>
        </w:rPr>
        <w:t>Rudolf Kocijan, Tome Masarika 12, Čakovec</w:t>
      </w:r>
      <w:r w:rsidR="00BE4BD3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C5FB4">
        <w:rPr>
          <w:rFonts w:eastAsia="Times New Roman" w:hAnsi="Times New Roman" w:ascii="Times New Roman"/>
          <w:sz w:val="24"/>
          <w:szCs w:val="24"/>
        </w:rPr>
        <w:t>52428093337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5700B"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FA3007" w:rsidP="000419E1" w:rsidR="00FA3007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3C5FB4">
        <w:rPr>
          <w:rFonts w:eastAsia="Times New Roman" w:hAnsi="Times New Roman" w:ascii="Times New Roman"/>
          <w:sz w:val="24"/>
          <w:szCs w:val="24"/>
        </w:rPr>
        <w:t>16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</w:t>
      </w:r>
      <w:r w:rsidR="00BE4BD3" w:rsidRPr="00BE4BD3">
        <w:rPr>
          <w:rFonts w:eastAsia="Times New Roman" w:hAnsi="Times New Roman" w:ascii="Times New Roman"/>
          <w:sz w:val="24"/>
          <w:szCs w:val="24"/>
        </w:rPr>
        <w:t xml:space="preserve"> </w:t>
      </w:r>
      <w:r w:rsidR="003C5FB4">
        <w:rPr>
          <w:rFonts w:eastAsia="Times New Roman" w:hAnsi="Times New Roman" w:ascii="Times New Roman"/>
          <w:sz w:val="24"/>
          <w:szCs w:val="24"/>
        </w:rPr>
        <w:t>MACK GRUPA j.d.o.o.</w:t>
      </w:r>
      <w:r w:rsidR="003C5FB4" w:rsidRPr="003A618C">
        <w:rPr>
          <w:rFonts w:eastAsia="Times New Roman" w:hAnsi="Times New Roman" w:ascii="Times New Roman"/>
          <w:sz w:val="24"/>
          <w:szCs w:val="24"/>
        </w:rPr>
        <w:t>,</w:t>
      </w:r>
      <w:r w:rsidR="003C5FB4">
        <w:rPr>
          <w:rFonts w:eastAsia="Times New Roman" w:hAnsi="Times New Roman" w:ascii="Times New Roman"/>
          <w:sz w:val="24"/>
          <w:szCs w:val="24"/>
        </w:rPr>
        <w:t xml:space="preserve"> Rade Končara 2A, 40000 Čakovec, Novo Selo Rok,</w:t>
      </w:r>
      <w:r w:rsidR="003C5FB4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C5FB4">
        <w:rPr>
          <w:rFonts w:eastAsia="Times New Roman" w:hAnsi="Times New Roman" w:ascii="Times New Roman"/>
          <w:sz w:val="24"/>
          <w:szCs w:val="24"/>
        </w:rPr>
        <w:t>35396718982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3C5FB4">
        <w:rPr>
          <w:rFonts w:eastAsia="Times New Roman" w:hAnsi="Times New Roman" w:ascii="Times New Roman"/>
          <w:sz w:val="24"/>
          <w:szCs w:val="24"/>
        </w:rPr>
        <w:t>12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3C5FB4">
        <w:rPr>
          <w:rFonts w:eastAsia="Times New Roman" w:hAnsi="Times New Roman" w:ascii="Times New Roman"/>
          <w:sz w:val="24"/>
          <w:szCs w:val="24"/>
        </w:rPr>
        <w:t>25.035,17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3C5FB4">
        <w:rPr>
          <w:rFonts w:eastAsia="Times New Roman" w:hAnsi="Times New Roman" w:ascii="Times New Roman"/>
          <w:sz w:val="24"/>
          <w:szCs w:val="24"/>
        </w:rPr>
        <w:t>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BE4BD3">
        <w:rPr>
          <w:rFonts w:eastAsia="Times New Roman" w:hAnsi="Times New Roman" w:ascii="Times New Roman"/>
          <w:sz w:val="24"/>
          <w:szCs w:val="24"/>
        </w:rPr>
        <w:t>listopad</w:t>
      </w:r>
      <w:r w:rsidR="00A5700B">
        <w:rPr>
          <w:rFonts w:eastAsia="Times New Roman" w:hAnsi="Times New Roman" w:ascii="Times New Roman"/>
          <w:sz w:val="24"/>
          <w:szCs w:val="24"/>
        </w:rPr>
        <w:t>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6729DD" w:rsid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="0028394B">
        <w:rPr>
          <w:rFonts w:eastAsia="Times New Roman" w:hAnsi="Times New Roman" w:ascii="Times New Roman"/>
          <w:sz w:val="24"/>
          <w:szCs w:val="24"/>
        </w:rPr>
        <w:t>,v.r.</w:t>
      </w:r>
    </w:p>
    <w:p w:rsidRDefault="0028394B" w:rsidP="006729DD" w:rsidR="0028394B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28394B" w:rsidP="006729DD" w:rsidR="0028394B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Za točnost otpravka – ovlašteni službenik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0AE" w:rsidP="00501147" w:rsidR="007F00AE">
      <w:pPr>
        <w:spacing w:lineRule="auto" w:line="240" w:after="0"/>
      </w:pPr>
      <w:r>
        <w:separator/>
      </w:r>
    </w:p>
  </w:endnote>
  <w:endnote w:id="0" w:type="continuationSeparator">
    <w:p w:rsidRDefault="007F00AE" w:rsidP="00501147" w:rsidR="007F00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0AE" w:rsidP="00501147" w:rsidR="007F00AE">
      <w:pPr>
        <w:spacing w:lineRule="auto" w:line="240" w:after="0"/>
      </w:pPr>
      <w:r>
        <w:separator/>
      </w:r>
    </w:p>
  </w:footnote>
  <w:footnote w:id="0" w:type="continuationSeparator">
    <w:p w:rsidRDefault="007F00AE" w:rsidP="00501147" w:rsidR="007F00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8182A">
      <w:rPr>
        <w:rFonts w:hAnsi="Times New Roman" w:ascii="Times New Roman"/>
        <w:noProof/>
        <w:sz w:val="24"/>
        <w:szCs w:val="24"/>
      </w:rPr>
      <w:t>Poslovni broj: 1 St-410/2018-3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8182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113F"/>
    <w:rsid w:val="000419E1"/>
    <w:rsid w:val="0004207D"/>
    <w:rsid w:val="00050C8D"/>
    <w:rsid w:val="000761AA"/>
    <w:rsid w:val="0007630E"/>
    <w:rsid w:val="00087C43"/>
    <w:rsid w:val="0010305D"/>
    <w:rsid w:val="001172C6"/>
    <w:rsid w:val="00132D3B"/>
    <w:rsid w:val="00194888"/>
    <w:rsid w:val="001D356B"/>
    <w:rsid w:val="001F437E"/>
    <w:rsid w:val="001F6DF0"/>
    <w:rsid w:val="00237FCE"/>
    <w:rsid w:val="0028394B"/>
    <w:rsid w:val="002971D6"/>
    <w:rsid w:val="002C24D2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97BA8"/>
    <w:rsid w:val="003A4477"/>
    <w:rsid w:val="003A618C"/>
    <w:rsid w:val="003B6FF1"/>
    <w:rsid w:val="003C5FB4"/>
    <w:rsid w:val="003E00B2"/>
    <w:rsid w:val="00400962"/>
    <w:rsid w:val="00416543"/>
    <w:rsid w:val="00450291"/>
    <w:rsid w:val="00454EE9"/>
    <w:rsid w:val="00465281"/>
    <w:rsid w:val="0048218A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5F35"/>
    <w:rsid w:val="005F633B"/>
    <w:rsid w:val="00623A98"/>
    <w:rsid w:val="00632797"/>
    <w:rsid w:val="00641B38"/>
    <w:rsid w:val="006729DD"/>
    <w:rsid w:val="00681398"/>
    <w:rsid w:val="00685195"/>
    <w:rsid w:val="00686D85"/>
    <w:rsid w:val="00691D86"/>
    <w:rsid w:val="00741600"/>
    <w:rsid w:val="00757A30"/>
    <w:rsid w:val="007802E2"/>
    <w:rsid w:val="0078776D"/>
    <w:rsid w:val="007A409A"/>
    <w:rsid w:val="007B5CCC"/>
    <w:rsid w:val="007F00AE"/>
    <w:rsid w:val="008202D6"/>
    <w:rsid w:val="008659E3"/>
    <w:rsid w:val="00887B75"/>
    <w:rsid w:val="008A6557"/>
    <w:rsid w:val="008C4EFB"/>
    <w:rsid w:val="008D05FD"/>
    <w:rsid w:val="00916B3D"/>
    <w:rsid w:val="0092437B"/>
    <w:rsid w:val="009501C1"/>
    <w:rsid w:val="00957093"/>
    <w:rsid w:val="0096157B"/>
    <w:rsid w:val="0096563D"/>
    <w:rsid w:val="00975368"/>
    <w:rsid w:val="0098182A"/>
    <w:rsid w:val="009958A0"/>
    <w:rsid w:val="00A232A0"/>
    <w:rsid w:val="00A31425"/>
    <w:rsid w:val="00A31587"/>
    <w:rsid w:val="00A5700B"/>
    <w:rsid w:val="00A65E60"/>
    <w:rsid w:val="00AA1295"/>
    <w:rsid w:val="00AA316B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4BD3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44EB7"/>
    <w:rsid w:val="00F46F57"/>
    <w:rsid w:val="00F502EE"/>
    <w:rsid w:val="00F72838"/>
    <w:rsid w:val="00F83B90"/>
    <w:rsid w:val="00F85E94"/>
    <w:rsid w:val="00FA3007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8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8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8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8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8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8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8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8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MACK-GRUPA jednostavno društvo s ograničenom odgovornošću za trgovinu i ugostiteljstvo zastupanog po punomoćniku Rudolf Kocijan</izvorni_sadrzaj>
    <derivirana_varijabla naziv="DomainObject.Predmet.ProtustrankaFormated_1">  MACK-GRUPA jednostavno društvo s ograničenom odgovornošću za trgovinu i ugostiteljstvo zastupanog po punomoćniku Rudolf Kocijan</derivirana_varijabla>
  </DomainObject.Predmet.ProtustrankaFormated>
  <DomainObject.Predmet.ProtustrankaFormatedOIB>
    <izvorni_sadrzaj>  MACK-GRUPA jednostavno društvo s ograničenom odgovornošću za trgovinu i ugostiteljstvo, OIB 35396718982 zastupanog po punomoćniku Rudolf Kocijan</izvorni_sadrzaj>
    <derivirana_varijabla naziv="DomainObject.Predmet.ProtustrankaFormatedOIB_1">  MACK-GRUPA jednostavno društvo s ograničenom odgovornošću za trgovinu i ugostiteljstvo, OIB 35396718982 zastupanog po punomoćniku Rudolf Kocijan</derivirana_varijabla>
  </DomainObject.Predmet.ProtustrankaFormatedOIB>
  <DomainObject.Predmet.ProtustrankaFormatedWithAdress>
    <izvorni_sadrzaj> MACK-GRUPA jednostavno društvo s ograničenom odgovornošću za trgovinu i ugostiteljstvo, Rade Končara 2 A, 40000 Novo Selo Rok zastupanog po punomoćniku Rudolf Kocijan</izvorni_sadrzaj>
    <derivirana_varijabla naziv="DomainObject.Predmet.ProtustrankaFormatedWithAdress_1"> MACK-GRUPA jednostavno društvo s ograničenom odgovornošću za trgovinu i ugostiteljstvo, Rade Končara 2 A, 40000 Novo Selo Rok zastupanog po punomoćniku Rudolf Kocijan</derivirana_varijabla>
  </DomainObject.Predmet.ProtustrankaFormatedWithAdress>
  <DomainObject.Predmet.ProtustrankaFormatedWithAdressOIB>
    <izvorni_sadrzaj> MACK-GRUPA jednostavno društvo s ograničenom odgovornošću za trgovinu i ugostiteljstvo, OIB 35396718982, Rade Končara 2 A, 40000 Novo Selo Rok zastupanog po punomoćniku Rudolf Kocijan</izvorni_sadrzaj>
    <derivirana_varijabla naziv="DomainObject.Predmet.ProtustrankaFormatedWithAdressOIB_1"> MACK-GRUPA jednostavno društvo s ograničenom odgovornošću za trgovinu i ugostiteljstvo, OIB 35396718982, Rade Končara 2 A, 40000 Novo Selo Rok zastupanog po punomoćniku Rudolf Kocijan</derivirana_varijabla>
  </DomainObject.Predmet.ProtustrankaFormatedWithAdressOIB>
  <DomainObject.Predmet.ProtustrankaWithAdress>
    <izvorni_sadrzaj>MACK-GRUPA jednostavno društvo s ograničenom odgovornošću za trgovinu i ugostiteljstvo Rade Končara 2 A, 40000 Novo Selo Rok</izvorni_sadrzaj>
    <derivirana_varijabla naziv="DomainObject.Predmet.ProtustrankaWithAdress_1">MACK-GRUPA jednostavno društvo s ograničenom odgovornošću za trgovinu i ugostiteljstvo Rade Končara 2 A, 40000 Novo Selo Rok</derivirana_varijabla>
  </DomainObject.Predmet.ProtustrankaWithAdress>
  <DomainObject.Predmet.ProtustrankaWithAdressOIB>
    <izvorni_sadrzaj>MACK-GRUPA jednostavno društvo s ograničenom odgovornošću za trgovinu i ugostiteljstvo, OIB 35396718982, Rade Končara 2 A, 40000 Novo Selo Rok</izvorni_sadrzaj>
    <derivirana_varijabla naziv="DomainObject.Predmet.ProtustrankaWithAdressOIB_1">MACK-GRUPA jednostavno društvo s ograničenom odgovornošću za trgovinu i ugostiteljstvo, OIB 35396718982, Rade Končara 2 A, 40000 Novo Selo Rok</derivirana_varijabla>
  </DomainObject.Predmet.ProtustrankaWithAdressOIB>
  <DomainObject.Predmet.ProtustrankaNazivFormated>
    <izvorni_sadrzaj>MACK-GRUPA jednostavno društvo s ograničenom odgovornošću za trgovinu i ugostiteljstvo</izvorni_sadrzaj>
    <derivirana_varijabla naziv="DomainObject.Predmet.ProtustrankaNazivFormated_1">MACK-GRUPA jednostavno društvo s ograničenom odgovornošću za trgovinu i ugostiteljstvo</derivirana_varijabla>
  </DomainObject.Predmet.ProtustrankaNazivFormated>
  <DomainObject.Predmet.ProtustrankaNazivFormatedOIB>
    <izvorni_sadrzaj>MACK-GRUPA jednostavno društvo s ograničenom odgovornošću za trgovinu i ugostiteljstvo, OIB 35396718982</izvorni_sadrzaj>
    <derivirana_varijabla naziv="DomainObject.Predmet.ProtustrankaNazivFormatedOIB_1">MACK-GRUPA jednostavno društvo s ograničenom odgovornošću za trgovinu i ugostiteljstvo, OIB 35396718982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25035.17</izvorni_sadrzaj>
    <derivirana_varijabla naziv="DomainObject.Predmet.TrenutnaVrijednost_1">25035.17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MACK-GRUPA jednostavno društvo s ograničenom odgovornošću za trgovinu i ugostiteljstvo zastupanog po punomoćniku Rudolf Kocijan</item>
    </izvorni_sadrzaj>
    <derivirana_varijabla naziv="DomainObject.Predmet.ProtuStrankaListFormated_1">
      <item>MACK-GRUPA jednostavno društvo s ograničenom odgovornošću za trgovinu i ugostiteljstvo zastupanog po punomoćniku Rudolf Kocijan</item>
    </derivirana_varijabla>
  </DomainObject.Predmet.ProtuStrankaListFormated>
  <DomainObject.Predmet.ProtuStrankaListFormatedOIB>
    <izvorni_sadrzaj>
      <item>MACK-GRUPA jednostavno društvo s ograničenom odgovornošću za trgovinu i ugostiteljstvo, OIB 35396718982 zastupanog po punomoćniku Rudolf Kocijan</item>
    </izvorni_sadrzaj>
    <derivirana_varijabla naziv="DomainObject.Predmet.ProtuStrankaListFormatedOIB_1">
      <item>MACK-GRUPA jednostavno društvo s ograničenom odgovornošću za trgovinu i ugostiteljstvo, OIB 35396718982 zastupanog po punomoćniku Rudolf Kocijan</item>
    </derivirana_varijabla>
  </DomainObject.Predmet.ProtuStrankaListFormatedOIB>
  <DomainObject.Predmet.ProtuStrankaListFormatedWithAdress>
    <izvorni_sadrzaj>
      <item>MACK-GRUPA jednostavno društvo s ograničenom odgovornošću za trgovinu i ugostiteljstvo, Rade Končara 2 A, 40000 Novo Selo Rok zastupanog po punomoćniku Rudolf Kocijan</item>
    </izvorni_sadrzaj>
    <derivirana_varijabla naziv="DomainObject.Predmet.ProtuStrankaListFormatedWithAdress_1">
      <item>MACK-GRUPA jednostavno društvo s ograničenom odgovornošću za trgovinu i ugostiteljstvo, Rade Končara 2 A, 40000 Novo Selo Rok zastupanog po punomoćniku Rudolf Kocijan</item>
    </derivirana_varijabla>
  </DomainObject.Predmet.ProtuStrankaListFormatedWithAdress>
  <DomainObject.Predmet.ProtuStrankaListFormatedWithAdressOIB>
    <izvorni_sadrzaj>
      <item>MACK-GRUPA jednostavno društvo s ograničenom odgovornošću za trgovinu i ugostiteljstvo, OIB 35396718982, Rade Končara 2 A, 40000 Novo Selo Rok zastupanog po punomoćniku Rudolf Kocijan</item>
    </izvorni_sadrzaj>
    <derivirana_varijabla naziv="DomainObject.Predmet.ProtuStrankaListFormatedWithAdressOIB_1">
      <item>MACK-GRUPA jednostavno društvo s ograničenom odgovornošću za trgovinu i ugostiteljstvo, OIB 35396718982, Rade Končara 2 A, 40000 Novo Selo Rok zastupanog po punomoćniku Rudolf Kocijan</item>
    </derivirana_varijabla>
  </DomainObject.Predmet.ProtuStrankaListFormatedWithAdressOIB>
  <DomainObject.Predmet.ProtuStrankaListNazivFormated>
    <izvorni_sadrzaj>
      <item>MACK-GRUPA jednostavno društvo s ograničenom odgovornošću za trgovinu i ugostiteljstvo</item>
    </izvorni_sadrzaj>
    <derivirana_varijabla naziv="DomainObject.Predmet.ProtuStrankaListNazivFormated_1">
      <item>MACK-GRUPA jednostavno društvo s ograničenom odgovornošću za trgovinu i ugostiteljstvo</item>
    </derivirana_varijabla>
  </DomainObject.Predmet.ProtuStrankaListNazivFormated>
  <DomainObject.Predmet.ProtuStrankaListNazivFormatedOIB>
    <izvorni_sadrzaj>
      <item>MACK-GRUPA jednostavno društvo s ograničenom odgovornošću za trgovinu i ugostiteljstvo, OIB 35396718982</item>
    </izvorni_sadrzaj>
    <derivirana_varijabla naziv="DomainObject.Predmet.ProtuStrankaListNazivFormatedOIB_1">
      <item>MACK-GRUPA jednostavno društvo s ograničenom odgovornošću za trgovinu i ugostiteljstvo, OIB 35396718982</item>
    </derivirana_varijabla>
  </DomainObject.Predmet.ProtuStrankaListNazivFormatedOIB>
  <DomainObject.Predmet.OstaliListFormated>
    <izvorni_sadrzaj>
      <item>Sudski registar</item>
      <item>Rudolf Kocijan punomoćnik sudionika u postupku MACK-GRUPA jednostavno društvo s ograničenom odgovornošću za trgovinu i ugostiteljstvo</item>
    </izvorni_sadrzaj>
    <derivirana_varijabla naziv="DomainObject.Predmet.OstaliListFormated_1">
      <item>Sudski registar</item>
      <item>Rudolf Kocijan punomoćnik sudionika u postupku MACK-GRUPA jednostavno društvo s ograničenom odgovornošću za trgovinu i ugostiteljstvo</item>
    </derivirana_varijabla>
  </DomainObject.Predmet.OstaliListFormated>
  <DomainObject.Predmet.OstaliListFormatedOIB>
    <izvorni_sadrzaj>
      <item>Sudski registar</item>
      <item>Rudolf Kocijan, OIB 52428093337 punomoćnik sudionika u postupku MACK-GRUPA jednostavno društvo s ograničenom odgovornošću za trgovinu i ugostiteljstvo</item>
    </izvorni_sadrzaj>
    <derivirana_varijabla naziv="DomainObject.Predmet.OstaliListFormatedOIB_1">
      <item>Sudski registar</item>
      <item>Rudolf Kocijan, OIB 52428093337 punomoćnik sudionika u postupku MACK-GRUPA jednostavno društvo s ograničenom odgovornošću za trgovinu i ugostiteljstvo</item>
    </derivirana_varijabla>
  </DomainObject.Predmet.OstaliListFormatedOIB>
  <DomainObject.Predmet.OstaliListFormatedWithAdress>
    <izvorni_sadrzaj>
      <item>Sudski registar</item>
      <item>Rudolf Kocijan, Tome Masaryka 12, 40000 Čakovec punomoćnik sudionika u postupku MACK-GRUPA jednostavno društvo s ograničenom odgovornošću za trgovinu i ugostiteljstvo</item>
    </izvorni_sadrzaj>
    <derivirana_varijabla naziv="DomainObject.Predmet.OstaliListFormatedWithAdress_1">
      <item>Sudski registar</item>
      <item>Rudolf Kocijan, Tome Masaryka 12, 40000 Čakovec punomoćnik sudionika u postupku MACK-GRUPA jednostavno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Rudolf Kocijan, OIB 52428093337, Tome Masaryka 12, 40000 Čakovec punomoćnik sudionika u postupku MACK-GRUPA jednostavno društvo s ograničenom odgovornošću za trgovinu i ugostiteljstvo</item>
    </izvorni_sadrzaj>
    <derivirana_varijabla naziv="DomainObject.Predmet.OstaliListFormatedWithAdressOIB_1">
      <item>Sudski registar</item>
      <item>Rudolf Kocijan, OIB 52428093337, Tome Masaryka 12, 40000 Čakovec punomoćnik sudionika u postupku MACK-GRUPA jednostavno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Rudolf Kocijan</item>
    </izvorni_sadrzaj>
    <derivirana_varijabla naziv="DomainObject.Predmet.OstaliListNazivFormated_1">
      <item>Sudski registar</item>
      <item>Rudolf Kocijan</item>
    </derivirana_varijabla>
  </DomainObject.Predmet.OstaliListNazivFormated>
  <DomainObject.Predmet.OstaliListNazivFormatedOIB>
    <izvorni_sadrzaj>
      <item>Sudski registar</item>
      <item>Rudolf Kocijan, OIB 52428093337</item>
    </izvorni_sadrzaj>
    <derivirana_varijabla naziv="DomainObject.Predmet.OstaliListNazivFormatedOIB_1">
      <item>Sudski registar</item>
      <item>Rudolf Kocijan, OIB 52428093337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MACK-GRUPA jednostavno društvo s ograničenom odgovornošću za trgovinu i ugostiteljstvo</izvorni_sadrzaj>
    <derivirana_varijabla naziv="DomainObject.Predmet.ProtustrankaIDrugi_1">MACK-GRUPA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MACK-GRUPA jednostavno društvo s ograničenom odgovornošću za trgovinu i ugostiteljstvo, OIB 35396718982, Rade Končara 2 A, 40000 Novo Selo Rok</izvorni_sadrzaj>
    <derivirana_varijabla naziv="DomainObject.Predmet.ProtustrankaIDrugiAdressOIB_1">MACK-GRUPA jednostavno društvo s ograničenom odgovornošću za trgovinu i ugostiteljstvo, OIB 35396718982, Rade Končara 2 A,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MACK-GRUPA jednostavno društvo s ograničenom odgovornošću za trgovinu i ugostiteljstvo</item>
      <item>Sudski registar</item>
      <item>Rudolf Kocijan</item>
    </izvorni_sadrzaj>
    <derivirana_varijabla naziv="DomainObject.Predmet.SudioniciListNaziv_1">
      <item>Financijska agencija</item>
      <item>MACK-GRUPA jednostavno društvo s ograničenom odgovornošću za trgovinu i ugostiteljstvo</item>
      <item>Sudski registar</item>
      <item>Rudolf Kocijan</item>
    </derivirana_varijabla>
  </DomainObject.Predmet.SudioniciListNaziv>
  <DomainObject.Predmet.SudioniciListAdressOIB>
    <izvorni_sadrzaj>
      <item>Financijska agencija, OIB 85821130368, A. Cesarca 2,42000 Varaždin</item>
      <item>MACK-GRUPA jednostavno društvo s ograničenom odgovornošću za trgovinu i ugostiteljstvo, OIB 35396718982, Rade Končara 2 A,40000 Novo Selo Rok</item>
      <item>Sudski registar</item>
      <item>Rudolf Kocijan, OIB 52428093337, Tome Masaryka 12,40000 Čakovec</item>
    </izvorni_sadrzaj>
    <derivirana_varijabla naziv="DomainObject.Predmet.SudioniciListAdressOIB_1">
      <item>Financijska agencija, OIB 85821130368, A. Cesarca 2,42000 Varaždin</item>
      <item>MACK-GRUPA jednostavno društvo s ograničenom odgovornošću za trgovinu i ugostiteljstvo, OIB 35396718982, Rade Končara 2 A,40000 Novo Selo Rok</item>
      <item>Sudski registar</item>
      <item>Rudolf Kocijan, OIB 52428093337,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35396718982</item>
      <item>, OIB null</item>
      <item>, OIB 52428093337</item>
    </izvorni_sadrzaj>
    <derivirana_varijabla naziv="DomainObject.Predmet.SudioniciListNazivOIB_1">
      <item>, OIB 85821130368</item>
      <item>, OIB 35396718982</item>
      <item>, OIB null</item>
      <item>, OIB 52428093337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C3171-CA65-468B-9619-8336AFDEF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2684</properties:Characters>
  <properties:Lines>77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2018-10-17T11:44:00Z</dcterms:created>
  <dc:creator>Mirjana Mlinarić</dc:creator>
  <cp:lastModifiedBy>Katarina Breški</cp:lastModifiedBy>
  <cp:lastPrinted>2018-09-27T11:00:00Z</cp:lastPrinted>
  <dcterms:modified xmlns:xsi="http://www.w3.org/2001/XMLSchema-instance" xsi:type="dcterms:W3CDTF">2018-10-17T11:51:00Z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(St-410-18 OGLAS od 17.10.18.docx)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