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48fc" w14:paraId="3e848fc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584D12">
        <w:rPr>
          <w:rFonts w:cs="Times New Roman"/>
        </w:rPr>
        <w:t>UNITAS d.o.o., Čakovec, Matice hrvatske 10</w:t>
      </w:r>
      <w:r w:rsidR="007C5007">
        <w:rPr>
          <w:rFonts w:cs="Times New Roman"/>
        </w:rPr>
        <w:t>,</w:t>
      </w:r>
      <w:r w:rsidR="000B778A">
        <w:rPr>
          <w:rFonts w:cs="Times New Roman"/>
        </w:rPr>
        <w:t xml:space="preserve"> OIB: </w:t>
      </w:r>
      <w:r w:rsidR="00584D12" w:rsidRPr="00584D12">
        <w:rPr>
          <w:rFonts w:cs="Times New Roman"/>
        </w:rPr>
        <w:t>51325445435</w:t>
      </w:r>
      <w:r>
        <w:rPr>
          <w:rFonts w:cs="Times New Roman"/>
        </w:rPr>
        <w:t xml:space="preserve">, </w:t>
      </w:r>
      <w:r w:rsidR="00584D12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7C5007">
        <w:rPr>
          <w:b/>
        </w:rPr>
        <w:t>9</w:t>
      </w:r>
      <w:r w:rsidR="009B2BCE">
        <w:rPr>
          <w:b/>
        </w:rPr>
        <w:t>,</w:t>
      </w:r>
      <w:r w:rsidR="00584D12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584D12" w:rsidP="00E62806" w:rsidR="00EE346F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EE346F">
        <w:rPr>
          <w:b/>
        </w:rPr>
        <w:t>i</w:t>
      </w:r>
      <w:r w:rsidR="009C304A">
        <w:rPr>
          <w:b/>
        </w:rPr>
        <w:t xml:space="preserve"> dužnika</w:t>
      </w:r>
      <w:r w:rsidR="000B778A">
        <w:t xml:space="preserve">, </w:t>
      </w:r>
      <w:r w:rsidR="00EE346F">
        <w:t>Igor Novak, Grkaveščak 28,</w:t>
      </w:r>
    </w:p>
    <w:p w:rsidRDefault="00EE346F" w:rsidP="00EE346F" w:rsidR="009C304A" w:rsidRPr="00EE346F">
      <w:pPr>
        <w:widowControl/>
        <w:suppressAutoHyphens w:val="false"/>
        <w:ind w:left="1140"/>
        <w:jc w:val="both"/>
      </w:pPr>
      <w:r w:rsidRPr="00EE346F">
        <w:tab/>
      </w:r>
      <w:r w:rsidRPr="00EE346F">
        <w:tab/>
      </w:r>
      <w:r w:rsidRPr="00EE346F">
        <w:tab/>
        <w:t xml:space="preserve">    Milan Flinčec, Prhovec 45/A</w:t>
      </w:r>
      <w:r w:rsidR="000C01D3" w:rsidRPr="00EE346F">
        <w:t xml:space="preserve">, </w:t>
      </w:r>
    </w:p>
    <w:p w:rsidRDefault="009C304A" w:rsidP="00584D12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584D12" w:rsidRPr="00584D12">
        <w:rPr>
          <w:rFonts w:cs="Times New Roman"/>
        </w:rPr>
        <w:t>UNITAS d.o.o., Čakovec, Mati</w:t>
      </w:r>
      <w:r w:rsidR="00584D12">
        <w:rPr>
          <w:rFonts w:cs="Times New Roman"/>
        </w:rPr>
        <w:t>ce hrvatske 10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584D12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584D12">
        <w:t>direktor</w:t>
      </w:r>
      <w:r w:rsidR="00EE346F">
        <w:t>ima</w:t>
      </w:r>
      <w:r>
        <w:t xml:space="preserve"> dužnika</w:t>
      </w:r>
      <w:r w:rsidR="000B778A">
        <w:t xml:space="preserve"> </w:t>
      </w:r>
      <w:r w:rsidR="00EE346F">
        <w:t>Igoru Novaku, Grkaveščak 28 i Milanu Flinčecu, Prhovec 45/a</w:t>
      </w:r>
      <w:r w:rsidR="001E7E3C">
        <w:t xml:space="preserve">,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7C5007">
        <w:t>9</w:t>
      </w:r>
      <w:r w:rsidR="00F540FD">
        <w:t>,</w:t>
      </w:r>
      <w:r w:rsidR="00584D12">
        <w:t>30</w:t>
      </w:r>
      <w:r>
        <w:t xml:space="preserve"> sati, dostav</w:t>
      </w:r>
      <w:r w:rsidR="00EE346F">
        <w:t>e</w:t>
      </w:r>
      <w:r>
        <w:t xml:space="preserve"> javnobilježnički ovjerovljen prokazni popis imovine za dužnika</w:t>
      </w:r>
      <w:r w:rsidR="000B778A">
        <w:t xml:space="preserve"> </w:t>
      </w:r>
      <w:r w:rsidR="00584D12" w:rsidRPr="00584D12">
        <w:rPr>
          <w:rFonts w:cs="Times New Roman"/>
        </w:rPr>
        <w:t>UNITAS d.o.o., Čakovec, Matice hrvatske 10, OIB: 51325445435</w:t>
      </w:r>
      <w:r>
        <w:t>, s time da se upozorava</w:t>
      </w:r>
      <w:r w:rsidR="00EE346F">
        <w:t>ju</w:t>
      </w:r>
      <w:r>
        <w:t xml:space="preserve">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D12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5B409C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584D12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584D12" w:rsidRPr="00584D12">
        <w:rPr>
          <w:rFonts w:cs="Times New Roman"/>
        </w:rPr>
        <w:t>UNITAS d.o.o., Čakovec, Mati</w:t>
      </w:r>
      <w:r w:rsidR="00584D12">
        <w:rPr>
          <w:rFonts w:cs="Times New Roman"/>
        </w:rPr>
        <w:t>ce hrvatske 10</w:t>
      </w:r>
      <w:r w:rsidR="00D278AD">
        <w:rPr>
          <w:rFonts w:cs="Times New Roman"/>
        </w:rPr>
        <w:t xml:space="preserve">, </w:t>
      </w:r>
    </w:p>
    <w:p w:rsidRDefault="00EE346F" w:rsidP="00EE346F" w:rsidR="00EE346F">
      <w:pPr>
        <w:widowControl/>
        <w:numPr>
          <w:ilvl w:val="0"/>
          <w:numId w:val="3"/>
        </w:numPr>
        <w:suppressAutoHyphens w:val="false"/>
        <w:jc w:val="both"/>
      </w:pPr>
      <w:r>
        <w:t>Direktor dužnika, Igor Novak, Grkaveščak 28,</w:t>
      </w:r>
    </w:p>
    <w:p w:rsidRDefault="00EE346F" w:rsidP="00EE346F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 Milan Flinčec, Prhovec 45/A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B88" w:rsidP="009C304A" w:rsidR="00782B88">
      <w:r>
        <w:separator/>
      </w:r>
    </w:p>
  </w:endnote>
  <w:endnote w:id="0" w:type="continuationSeparator">
    <w:p w:rsidRDefault="00782B88" w:rsidP="009C304A" w:rsidR="00782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B88" w:rsidP="009C304A" w:rsidR="00782B88">
      <w:r>
        <w:separator/>
      </w:r>
    </w:p>
  </w:footnote>
  <w:footnote w:id="0" w:type="continuationSeparator">
    <w:p w:rsidRDefault="00782B88" w:rsidP="009C304A" w:rsidR="00782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09C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584D12">
      <w:t>543</w:t>
    </w:r>
    <w:r w:rsidR="000B778A">
      <w:t>/16-</w:t>
    </w:r>
    <w:r w:rsidR="00584D12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584D12">
      <w:t>543</w:t>
    </w:r>
    <w:r w:rsidR="009B2BCE">
      <w:t>/16-</w:t>
    </w:r>
    <w:r w:rsidR="00584D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B55F4"/>
    <w:rsid w:val="001E7E3C"/>
    <w:rsid w:val="001F0EF9"/>
    <w:rsid w:val="00232D22"/>
    <w:rsid w:val="002D4338"/>
    <w:rsid w:val="00357BF7"/>
    <w:rsid w:val="003B27E7"/>
    <w:rsid w:val="003D3CE4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84D12"/>
    <w:rsid w:val="005B409C"/>
    <w:rsid w:val="005B55CC"/>
    <w:rsid w:val="00607FE8"/>
    <w:rsid w:val="00630B43"/>
    <w:rsid w:val="00660159"/>
    <w:rsid w:val="00697888"/>
    <w:rsid w:val="0070393A"/>
    <w:rsid w:val="00782B88"/>
    <w:rsid w:val="007A1A7C"/>
    <w:rsid w:val="007C5007"/>
    <w:rsid w:val="007E17E0"/>
    <w:rsid w:val="007E3E47"/>
    <w:rsid w:val="00811B0F"/>
    <w:rsid w:val="0082366A"/>
    <w:rsid w:val="00823CB2"/>
    <w:rsid w:val="00826138"/>
    <w:rsid w:val="00851407"/>
    <w:rsid w:val="00857C75"/>
    <w:rsid w:val="008A03AC"/>
    <w:rsid w:val="008C1F14"/>
    <w:rsid w:val="008D1BBB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73D1F"/>
    <w:rsid w:val="00BE0B3A"/>
    <w:rsid w:val="00C40415"/>
    <w:rsid w:val="00C51E99"/>
    <w:rsid w:val="00CD2586"/>
    <w:rsid w:val="00CF272A"/>
    <w:rsid w:val="00D16253"/>
    <w:rsid w:val="00D278AD"/>
    <w:rsid w:val="00D725DC"/>
    <w:rsid w:val="00D729C9"/>
    <w:rsid w:val="00D75375"/>
    <w:rsid w:val="00D84759"/>
    <w:rsid w:val="00DA75A3"/>
    <w:rsid w:val="00E17672"/>
    <w:rsid w:val="00E62806"/>
    <w:rsid w:val="00EC6D88"/>
    <w:rsid w:val="00EE346F"/>
    <w:rsid w:val="00F07B51"/>
    <w:rsid w:val="00F540FD"/>
    <w:rsid w:val="00F740FE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B4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B4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UNITAS društvo s ograničenom odgovornošću za projektiranje, nadzor i trgovinu</izvorni_sadrzaj>
    <derivirana_varijabla naziv="DomainObject.Predmet.ProtustrankaFormated_1">  UNITAS društvo s ograničenom odgovornošću za projektiranje, nadzor i trgovinu</derivirana_varijabla>
  </DomainObject.Predmet.ProtustrankaFormated>
  <DomainObject.Predmet.ProtustrankaFormatedOIB>
    <izvorni_sadrzaj>  UNITAS društvo s ograničenom odgovornošću za projektiranje, nadzor i trgovinu, OIB 51325445435</izvorni_sadrzaj>
    <derivirana_varijabla naziv="DomainObject.Predmet.ProtustrankaFormatedOIB_1">  UNITAS društvo s ograničenom odgovornošću za projektiranje, nadzor i trgovinu, OIB 51325445435</derivirana_varijabla>
  </DomainObject.Predmet.ProtustrankaFormatedOIB>
  <DomainObject.Predmet.ProtustrankaFormatedWithAdress>
    <izvorni_sadrzaj> UNITAS društvo s ograničenom odgovornošću za projektiranje, nadzor i trgovinu, Matice hrvatske 10, 40000 Čakovec</izvorni_sadrzaj>
    <derivirana_varijabla naziv="DomainObject.Predmet.ProtustrankaFormatedWithAdress_1"> UNITAS društvo s ograničenom odgovornošću za projektiranje, nadzor i trgovinu, Matice hrvatske 10, 40000 Čakovec</derivirana_varijabla>
  </DomainObject.Predmet.ProtustrankaFormatedWithAdress>
  <DomainObject.Predmet.ProtustrankaFormatedWithAdressOIB>
    <izvorni_sadrzaj> UNITAS društvo s ograničenom odgovornošću za projektiranje, nadzor i trgovinu, OIB 51325445435, Matice hrvatske 10, 40000 Čakovec</izvorni_sadrzaj>
    <derivirana_varijabla naziv="DomainObject.Predmet.ProtustrankaFormatedWithAdressOIB_1"> UNITAS društvo s ograničenom odgovornošću za projektiranje, nadzor i trgovinu, OIB 51325445435, Matice hrvatske 10, 40000 Čakovec</derivirana_varijabla>
  </DomainObject.Predmet.ProtustrankaFormatedWithAdressOIB>
  <DomainObject.Predmet.ProtustrankaWithAdress>
    <izvorni_sadrzaj>UNITAS društvo s ograničenom odgovornošću za projektiranje, nadzor i trgovinu Matice hrvatske 10, 40000 Čakovec</izvorni_sadrzaj>
    <derivirana_varijabla naziv="DomainObject.Predmet.ProtustrankaWithAdress_1">UNITAS društvo s ograničenom odgovornošću za projektiranje, nadzor i trgovinu Matice hrvatske 10, 40000 Čakovec</derivirana_varijabla>
  </DomainObject.Predmet.ProtustrankaWithAdress>
  <DomainObject.Predmet.ProtustrankaWithAdressOIB>
    <izvorni_sadrzaj>UNITAS društvo s ograničenom odgovornošću za projektiranje, nadzor i trgovinu, OIB 51325445435, Matice hrvatske 10, 40000 Čakovec</izvorni_sadrzaj>
    <derivirana_varijabla naziv="DomainObject.Predmet.ProtustrankaWithAdressOIB_1">UNITAS društvo s ograničenom odgovornošću za projektiranje, nadzor i trgovinu, OIB 51325445435, Matice hrvatske 10, 40000 Čakovec</derivirana_varijabla>
  </DomainObject.Predmet.ProtustrankaWithAdressOIB>
  <DomainObject.Predmet.ProtustrankaNazivFormated>
    <izvorni_sadrzaj>UNITAS društvo s ograničenom odgovornošću za projektiranje, nadzor i trgovinu</izvorni_sadrzaj>
    <derivirana_varijabla naziv="DomainObject.Predmet.ProtustrankaNazivFormated_1">UNITAS društvo s ograničenom odgovornošću za projektiranje, nadzor i trgovinu</derivirana_varijabla>
  </DomainObject.Predmet.ProtustrankaNazivFormated>
  <DomainObject.Predmet.ProtustrankaNazivFormatedOIB>
    <izvorni_sadrzaj>UNITAS društvo s ograničenom odgovornošću za projektiranje, nadzor i trgovinu, OIB 51325445435</izvorni_sadrzaj>
    <derivirana_varijabla naziv="DomainObject.Predmet.ProtustrankaNazivFormatedOIB_1">UNITAS društvo s ograničenom odgovornošću za projektiranje, nadzor i trgovinu, OIB 51325445435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112712.24</izvorni_sadrzaj>
    <derivirana_varijabla naziv="DomainObject.Predmet.TrenutnaVrijednost_1">112712.24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UNITAS društvo s ograničenom odgovornošću za projektiranje, nadzor i trgovinu</item>
    </izvorni_sadrzaj>
    <derivirana_varijabla naziv="DomainObject.Predmet.ProtuStrankaListFormated_1">
      <item>UNITAS društvo s ograničenom odgovornošću za projektiranje, nadzor i trgovinu</item>
    </derivirana_varijabla>
  </DomainObject.Predmet.ProtuStrankaListFormated>
  <DomainObject.Predmet.ProtuStrankaListFormatedOIB>
    <izvorni_sadrzaj>
      <item>UNITAS društvo s ograničenom odgovornošću za projektiranje, nadzor i trgovinu, OIB 51325445435</item>
    </izvorni_sadrzaj>
    <derivirana_varijabla naziv="DomainObject.Predmet.ProtuStrankaListFormatedOIB_1">
      <item>UNITAS društvo s ograničenom odgovornošću za projektiranje, nadzor i trgovinu, OIB 51325445435</item>
    </derivirana_varijabla>
  </DomainObject.Predmet.ProtuStrankaListFormatedOIB>
  <DomainObject.Predmet.ProtuStrankaListFormatedWithAdress>
    <izvorni_sadrzaj>
      <item>UNITAS društvo s ograničenom odgovornošću za projektiranje, nadzor i trgovinu, Matice hrvatske 10, 40000 Čakovec</item>
    </izvorni_sadrzaj>
    <derivirana_varijabla naziv="DomainObject.Predmet.ProtuStrankaListFormatedWithAdress_1">
      <item>UNITAS društvo s ograničenom odgovornošću za projektiranje, nadzor i trgovinu, Matice hrvatske 10, 40000 Čakovec</item>
    </derivirana_varijabla>
  </DomainObject.Predmet.ProtuStrankaListFormatedWithAdress>
  <DomainObject.Predmet.ProtuStrankaListFormatedWithAdressOIB>
    <izvorni_sadrzaj>
      <item>UNITAS društvo s ograničenom odgovornošću za projektiranje, nadzor i trgovinu, OIB 51325445435, Matice hrvatske 10, 40000 Čakovec</item>
    </izvorni_sadrzaj>
    <derivirana_varijabla naziv="DomainObject.Predmet.ProtuStrankaListFormatedWithAdressOIB_1">
      <item>UNITAS društvo s ograničenom odgovornošću za projektiranje, nadzor i trgovinu, OIB 51325445435, Matice hrvatske 10, 40000 Čakovec</item>
    </derivirana_varijabla>
  </DomainObject.Predmet.ProtuStrankaListFormatedWithAdressOIB>
  <DomainObject.Predmet.ProtuStrankaListNazivFormated>
    <izvorni_sadrzaj>
      <item>UNITAS društvo s ograničenom odgovornošću za projektiranje, nadzor i trgovinu</item>
    </izvorni_sadrzaj>
    <derivirana_varijabla naziv="DomainObject.Predmet.ProtuStrankaListNazivFormated_1">
      <item>UNITAS društvo s ograničenom odgovornošću za projektiranje, nadzor i trgovinu</item>
    </derivirana_varijabla>
  </DomainObject.Predmet.ProtuStrankaListNazivFormated>
  <DomainObject.Predmet.ProtuStrankaListNazivFormatedOIB>
    <izvorni_sadrzaj>
      <item>UNITAS društvo s ograničenom odgovornošću za projektiranje, nadzor i trgovinu, OIB 51325445435</item>
    </izvorni_sadrzaj>
    <derivirana_varijabla naziv="DomainObject.Predmet.ProtuStrankaListNazivFormatedOIB_1">
      <item>UNITAS društvo s ograničenom odgovornošću za projektiranje, nadzor i trgovinu, OIB 51325445435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UNITAS društvo s ograničenom odgovornošću za projektiranje, nadzor i trgovinu</izvorni_sadrzaj>
    <derivirana_varijabla naziv="DomainObject.Predmet.ProtustrankaIDrugi_1">UNITAS društvo s ograničenom odgovornošću za projektiranje, nadzor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UNITAS društvo s ograničenom odgovornošću za projektiranje, nadzor i trgovinu, OIB 51325445435, Matice hrvatske 10, 40000 Čakovec</izvorni_sadrzaj>
    <derivirana_varijabla naziv="DomainObject.Predmet.ProtustrankaIDrugiAdressOIB_1">UNITAS društvo s ograničenom odgovornošću za projektiranje, nadzor i trgovinu, OIB 51325445435,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UNITAS društvo s ograničenom odgovornošću za projektiranje, nadzor i trgovinu</item>
      <item>E-oglasna ploča</item>
      <item>Sudski registar</item>
    </izvorni_sadrzaj>
    <derivirana_varijabla naziv="DomainObject.Predmet.SudioniciListNaziv_1">
      <item>Financijska agencija</item>
      <item>UNITAS društvo s ograničenom odgovornošću za projektiranje, nadzor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UNITAS društvo s ograničenom odgovornošću za projektiranje, nadzor i trgovinu, OIB 51325445435, Matice hrvatske 10,40000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UNITAS društvo s ograničenom odgovornošću za projektiranje, nadzor i trgovinu, OIB 51325445435, Matice hrvatske 10,40000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51325445435</item>
      <item>, OIB null</item>
      <item>, OIB null</item>
    </izvorni_sadrzaj>
    <derivirana_varijabla naziv="DomainObject.Predmet.SudioniciListNazivOIB_1">
      <item>, OIB 85821130368</item>
      <item>, OIB 51325445435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1913</properties:Characters>
  <properties:Lines>66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2016-09-05T07:40:00Z</dcterms:created>
  <dc:creator>Lea Rogina</dc:creator>
  <cp:lastModifiedBy>Nevenka Vuković</cp:lastModifiedBy>
  <cp:lastPrinted>2016-09-02T11:58:00Z</cp:lastPrinted>
  <dcterms:modified xmlns:xsi="http://www.w3.org/2001/XMLSchema-instance" xsi:type="dcterms:W3CDTF">2016-09-05T08:06:00Z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