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c75a" w14:paraId="c9ec75a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825468">
        <w:rPr>
          <w:rFonts w:cs="Times New Roman" w:eastAsia="Times New Roman"/>
          <w:lang w:eastAsia="hr-HR"/>
        </w:rPr>
        <w:t>3146</w:t>
      </w:r>
      <w:proofErr w:type="spellEnd"/>
      <w:r w:rsidR="006651F5">
        <w:rPr>
          <w:rFonts w:cs="Times New Roman" w:eastAsia="Times New Roman"/>
          <w:lang w:eastAsia="hr-HR"/>
        </w:rPr>
        <w:t>/</w:t>
      </w:r>
      <w:proofErr w:type="spellStart"/>
      <w:r w:rsidR="006651F5">
        <w:rPr>
          <w:rFonts w:cs="Times New Roman" w:eastAsia="Times New Roman"/>
          <w:lang w:eastAsia="hr-HR"/>
        </w:rPr>
        <w:t>18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825468" w:rsidRPr="00AF1CE9">
        <w:t>DINID</w:t>
      </w:r>
      <w:proofErr w:type="spellEnd"/>
      <w:r w:rsidR="00825468" w:rsidRPr="00AF1CE9">
        <w:t xml:space="preserve"> j.d.o.o. za trgovinu i usluge</w:t>
      </w:r>
      <w:r w:rsidR="00825468" w:rsidRPr="00310324">
        <w:t>,</w:t>
      </w:r>
      <w:r w:rsidR="00825468">
        <w:t xml:space="preserve"> Zagreb, </w:t>
      </w:r>
      <w:proofErr w:type="spellStart"/>
      <w:r w:rsidR="00825468" w:rsidRPr="00AF1CE9">
        <w:t>Čalogovićeva</w:t>
      </w:r>
      <w:proofErr w:type="spellEnd"/>
      <w:r w:rsidR="00825468" w:rsidRPr="00AF1CE9">
        <w:t xml:space="preserve"> </w:t>
      </w:r>
      <w:proofErr w:type="spellStart"/>
      <w:r w:rsidR="00825468" w:rsidRPr="00AF1CE9">
        <w:t>17</w:t>
      </w:r>
      <w:proofErr w:type="spellEnd"/>
      <w:r w:rsidR="00825468" w:rsidRPr="00F94B27">
        <w:t xml:space="preserve">, </w:t>
      </w:r>
      <w:proofErr w:type="spellStart"/>
      <w:r w:rsidR="00825468" w:rsidRPr="00F94B27">
        <w:t>OIB</w:t>
      </w:r>
      <w:proofErr w:type="spellEnd"/>
      <w:r w:rsidR="00825468" w:rsidRPr="00F94B27">
        <w:t xml:space="preserve">: </w:t>
      </w:r>
      <w:proofErr w:type="spellStart"/>
      <w:r w:rsidR="00825468" w:rsidRPr="00AF1CE9">
        <w:t>99564614691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825468" w:rsidRPr="00AF1CE9">
        <w:t>DINID</w:t>
      </w:r>
      <w:proofErr w:type="spellEnd"/>
      <w:r w:rsidR="00825468" w:rsidRPr="00AF1CE9">
        <w:t xml:space="preserve"> j.d.o.o. za trgovinu i usluge</w:t>
      </w:r>
      <w:r w:rsidR="00825468" w:rsidRPr="00310324">
        <w:t>,</w:t>
      </w:r>
      <w:r w:rsidR="00825468">
        <w:t xml:space="preserve"> Zagreb, </w:t>
      </w:r>
      <w:proofErr w:type="spellStart"/>
      <w:r w:rsidR="00825468" w:rsidRPr="00AF1CE9">
        <w:t>Čalogovićeva</w:t>
      </w:r>
      <w:proofErr w:type="spellEnd"/>
      <w:r w:rsidR="00825468" w:rsidRPr="00AF1CE9">
        <w:t xml:space="preserve"> </w:t>
      </w:r>
      <w:proofErr w:type="spellStart"/>
      <w:r w:rsidR="00825468" w:rsidRPr="00AF1CE9">
        <w:t>17</w:t>
      </w:r>
      <w:proofErr w:type="spellEnd"/>
      <w:r w:rsidR="00825468" w:rsidRPr="00F94B27">
        <w:t xml:space="preserve">, </w:t>
      </w:r>
      <w:proofErr w:type="spellStart"/>
      <w:r w:rsidR="00825468" w:rsidRPr="00F94B27">
        <w:t>OIB</w:t>
      </w:r>
      <w:proofErr w:type="spellEnd"/>
      <w:r w:rsidR="00825468" w:rsidRPr="00F94B27">
        <w:t xml:space="preserve">: </w:t>
      </w:r>
      <w:proofErr w:type="spellStart"/>
      <w:r w:rsidR="00825468" w:rsidRPr="00AF1CE9">
        <w:t>99564614691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825468">
        <w:rPr>
          <w:rFonts w:cs="Times New Roman" w:eastAsia="Times New Roman"/>
          <w:lang w:eastAsia="hr-HR"/>
        </w:rPr>
        <w:t>12.771,51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8D7577">
        <w:rPr>
          <w:rFonts w:cs="Times New Roman" w:eastAsia="Times New Roman"/>
          <w:lang w:eastAsia="hr-HR"/>
        </w:rPr>
        <w:t>, v.r.</w:t>
      </w:r>
    </w:p>
    <w:p w:rsidRDefault="008D7577" w:rsidP="00907AB4" w:rsidR="008D7577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8D7577" w:rsidP="007A64BB" w:rsidR="008D757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D7577" w:rsidP="007A64BB" w:rsidR="008D7577">
      <w:pPr>
        <w:jc w:val="right"/>
      </w:pPr>
      <w:r>
        <w:t>Maja Malec</w:t>
      </w:r>
    </w:p>
    <w:p w:rsidRDefault="008D7577" w:rsidP="00907AB4" w:rsidR="008D7577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4F12"/>
    <w:rsid w:val="003E0C83"/>
    <w:rsid w:val="004059EB"/>
    <w:rsid w:val="004134A3"/>
    <w:rsid w:val="004259F5"/>
    <w:rsid w:val="00430713"/>
    <w:rsid w:val="00453E93"/>
    <w:rsid w:val="00466786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25468"/>
    <w:rsid w:val="00856FA6"/>
    <w:rsid w:val="008758CC"/>
    <w:rsid w:val="008D7577"/>
    <w:rsid w:val="00907AB4"/>
    <w:rsid w:val="00916916"/>
    <w:rsid w:val="0095439E"/>
    <w:rsid w:val="009A23DC"/>
    <w:rsid w:val="009A4580"/>
    <w:rsid w:val="009B4708"/>
    <w:rsid w:val="00A0212F"/>
    <w:rsid w:val="00A80E54"/>
    <w:rsid w:val="00AD4D0C"/>
    <w:rsid w:val="00AE2B49"/>
    <w:rsid w:val="00AF7C40"/>
    <w:rsid w:val="00B37838"/>
    <w:rsid w:val="00B61DC8"/>
    <w:rsid w:val="00B65DE5"/>
    <w:rsid w:val="00B71F95"/>
    <w:rsid w:val="00BF0A6A"/>
    <w:rsid w:val="00BF6017"/>
    <w:rsid w:val="00D10F6A"/>
    <w:rsid w:val="00D92D6F"/>
    <w:rsid w:val="00DA6DEC"/>
    <w:rsid w:val="00E02C12"/>
    <w:rsid w:val="00E54858"/>
    <w:rsid w:val="00E946F6"/>
    <w:rsid w:val="00E9568D"/>
    <w:rsid w:val="00EB5951"/>
    <w:rsid w:val="00EB61CB"/>
    <w:rsid w:val="00F12DE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57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757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757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757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57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757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757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757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3146</izvorni_sadrzaj>
    <derivirana_varijabla naziv="DomainObject.Predmet.Broj_1">3146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St-3146/2018</izvorni_sadrzaj>
    <derivirana_varijabla naziv="DomainObject.Predmet.OznakaBroj_1">St-3146/2018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DINID j.d.o.o. za trgovinu i usluge zastupanog po punomoćniku Igor Turudić</izvorni_sadrzaj>
    <derivirana_varijabla naziv="DomainObject.Predmet.ProtustrankaFormated_1">  DINID j.d.o.o. za trgovinu i usluge zastupanog po punomoćniku Igor Turudić</derivirana_varijabla>
  </DomainObject.Predmet.ProtustrankaFormated>
  <DomainObject.Predmet.ProtustrankaFormatedOIB>
    <izvorni_sadrzaj>  DINID j.d.o.o. za trgovinu i usluge, OIB 99564614691 zastupanog po punomoćniku Igor Turudić</izvorni_sadrzaj>
    <derivirana_varijabla naziv="DomainObject.Predmet.ProtustrankaFormatedOIB_1">  DINID j.d.o.o. za trgovinu i usluge, OIB 99564614691 zastupanog po punomoćniku Igor Turudić</derivirana_varijabla>
  </DomainObject.Predmet.ProtustrankaFormatedOIB>
  <DomainObject.Predmet.ProtustrankaFormatedWithAdress>
    <izvorni_sadrzaj> DINID j.d.o.o. za trgovinu i usluge, Čalogovićeva 17, 10000 Zagreb zastupanog po punomoćniku Igor Turudić</izvorni_sadrzaj>
    <derivirana_varijabla naziv="DomainObject.Predmet.ProtustrankaFormatedWithAdress_1"> DINID j.d.o.o. za trgovinu i usluge, Čalogovićeva 17, 10000 Zagreb zastupanog po punomoćniku Igor Turudić</derivirana_varijabla>
  </DomainObject.Predmet.ProtustrankaFormatedWithAdress>
  <DomainObject.Predmet.ProtustrankaFormatedWithAdressOIB>
    <izvorni_sadrzaj> DINID j.d.o.o. za trgovinu i usluge, OIB 99564614691, Čalogovićeva 17, 10000 Zagreb zastupanog po punomoćniku Igor Turudić</izvorni_sadrzaj>
    <derivirana_varijabla naziv="DomainObject.Predmet.ProtustrankaFormatedWithAdressOIB_1"> DINID j.d.o.o. za trgovinu i usluge, OIB 99564614691, Čalogovićeva 17, 10000 Zagreb zastupanog po punomoćniku Igor Turudić</derivirana_varijabla>
  </DomainObject.Predmet.ProtustrankaFormatedWithAdressOIB>
  <DomainObject.Predmet.ProtustrankaWithAdress>
    <izvorni_sadrzaj>DINID j.d.o.o. za trgovinu i usluge Čalogovićeva 17, 10000 Zagreb</izvorni_sadrzaj>
    <derivirana_varijabla naziv="DomainObject.Predmet.ProtustrankaWithAdress_1">DINID j.d.o.o. za trgovinu i usluge Čalogovićeva 17, 10000 Zagreb</derivirana_varijabla>
  </DomainObject.Predmet.ProtustrankaWithAdress>
  <DomainObject.Predmet.ProtustrankaWithAdressOIB>
    <izvorni_sadrzaj>DINID j.d.o.o. za trgovinu i usluge, OIB 99564614691, Čalogovićeva 17, 10000 Zagreb</izvorni_sadrzaj>
    <derivirana_varijabla naziv="DomainObject.Predmet.ProtustrankaWithAdressOIB_1">DINID j.d.o.o. za trgovinu i usluge, OIB 99564614691, Čalogovićeva 17, 10000 Zagreb</derivirana_varijabla>
  </DomainObject.Predmet.ProtustrankaWithAdressOIB>
  <DomainObject.Predmet.ProtustrankaNazivFormated>
    <izvorni_sadrzaj>DINID j.d.o.o. za trgovinu i usluge</izvorni_sadrzaj>
    <derivirana_varijabla naziv="DomainObject.Predmet.ProtustrankaNazivFormated_1">DINID j.d.o.o. za trgovinu i usluge</derivirana_varijabla>
  </DomainObject.Predmet.ProtustrankaNazivFormated>
  <DomainObject.Predmet.ProtustrankaNazivFormatedOIB>
    <izvorni_sadrzaj>DINID j.d.o.o. za trgovinu i usluge, OIB 99564614691</izvorni_sadrzaj>
    <derivirana_varijabla naziv="DomainObject.Predmet.ProtustrankaNazivFormatedOIB_1">DINID j.d.o.o. za trgovinu i usluge, OIB 99564614691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DINID j.d.o.o. za trgovinu i usluge zastupanog po punomoćniku Igor Turudić</item>
    </izvorni_sadrzaj>
    <derivirana_varijabla naziv="DomainObject.Predmet.ProtuStrankaListFormated_1">
      <item>DINID j.d.o.o. za trgovinu i usluge zastupanog po punomoćniku Igor Turudić</item>
    </derivirana_varijabla>
  </DomainObject.Predmet.ProtuStrankaListFormated>
  <DomainObject.Predmet.ProtuStrankaListFormatedOIB>
    <izvorni_sadrzaj>
      <item>DINID j.d.o.o. za trgovinu i usluge, OIB 99564614691 zastupanog po punomoćniku Igor Turudić</item>
    </izvorni_sadrzaj>
    <derivirana_varijabla naziv="DomainObject.Predmet.ProtuStrankaListFormatedOIB_1">
      <item>DINID j.d.o.o. za trgovinu i usluge, OIB 99564614691 zastupanog po punomoćniku Igor Turudić</item>
    </derivirana_varijabla>
  </DomainObject.Predmet.ProtuStrankaListFormatedOIB>
  <DomainObject.Predmet.ProtuStrankaListFormatedWithAdress>
    <izvorni_sadrzaj>
      <item>DINID j.d.o.o. za trgovinu i usluge, Čalogovićeva 17, 10000 Zagreb zastupanog po punomoćniku Igor Turudić</item>
    </izvorni_sadrzaj>
    <derivirana_varijabla naziv="DomainObject.Predmet.ProtuStrankaListFormatedWithAdress_1">
      <item>DINID j.d.o.o. za trgovinu i usluge, Čalogovićeva 17, 10000 Zagreb zastupanog po punomoćniku Igor Turudić</item>
    </derivirana_varijabla>
  </DomainObject.Predmet.ProtuStrankaListFormatedWithAdress>
  <DomainObject.Predmet.ProtuStrankaListFormatedWithAdressOIB>
    <izvorni_sadrzaj>
      <item>DINID j.d.o.o. za trgovinu i usluge, OIB 99564614691, Čalogovićeva 17, 10000 Zagreb zastupanog po punomoćniku Igor Turudić</item>
    </izvorni_sadrzaj>
    <derivirana_varijabla naziv="DomainObject.Predmet.ProtuStrankaListFormatedWithAdressOIB_1">
      <item>DINID j.d.o.o. za trgovinu i usluge, OIB 99564614691, Čalogovićeva 17, 10000 Zagreb zastupanog po punomoćniku Igor Turudić</item>
    </derivirana_varijabla>
  </DomainObject.Predmet.ProtuStrankaListFormatedWithAdressOIB>
  <DomainObject.Predmet.ProtuStrankaListNazivFormated>
    <izvorni_sadrzaj>
      <item>DINID j.d.o.o. za trgovinu i usluge</item>
    </izvorni_sadrzaj>
    <derivirana_varijabla naziv="DomainObject.Predmet.ProtuStrankaListNazivFormated_1">
      <item>DINID j.d.o.o. za trgovinu i usluge</item>
    </derivirana_varijabla>
  </DomainObject.Predmet.ProtuStrankaListNazivFormated>
  <DomainObject.Predmet.ProtuStrankaListNazivFormatedOIB>
    <izvorni_sadrzaj>
      <item>DINID j.d.o.o. za trgovinu i usluge, OIB 99564614691</item>
    </izvorni_sadrzaj>
    <derivirana_varijabla naziv="DomainObject.Predmet.ProtuStrankaListNazivFormatedOIB_1">
      <item>DINID j.d.o.o. za trgovinu i usluge, OIB 99564614691</item>
    </derivirana_varijabla>
  </DomainObject.Predmet.ProtuStrankaListNazivFormatedOIB>
  <DomainObject.Predmet.OstaliListFormated>
    <izvorni_sadrzaj>
      <item>Igor Turudić punomoćnik sudionika u postupku DINID j.d.o.o. za trgovinu i usluge</item>
    </izvorni_sadrzaj>
    <derivirana_varijabla naziv="DomainObject.Predmet.OstaliListFormated_1">
      <item>Igor Turudić punomoćnik sudionika u postupku DINID j.d.o.o. za trgovinu i usluge</item>
    </derivirana_varijabla>
  </DomainObject.Predmet.OstaliListFormated>
  <DomainObject.Predmet.OstaliListFormatedOIB>
    <izvorni_sadrzaj>
      <item>Igor Turudić, OIB 64875363189 punomoćnik sudionika u postupku DINID j.d.o.o. za trgovinu i usluge</item>
    </izvorni_sadrzaj>
    <derivirana_varijabla naziv="DomainObject.Predmet.OstaliListFormatedOIB_1">
      <item>Igor Turudić, OIB 64875363189 punomoćnik sudionika u postupku DINID j.d.o.o. za trgovinu i usluge</item>
    </derivirana_varijabla>
  </DomainObject.Predmet.OstaliListFormatedOIB>
  <DomainObject.Predmet.OstaliListFormatedWithAdress>
    <izvorni_sadrzaj>
      <item>Igor Turudić, Čalogovićeva 17, 10000 Zagreb punomoćnik sudionika u postupku DINID j.d.o.o. za trgovinu i usluge</item>
    </izvorni_sadrzaj>
    <derivirana_varijabla naziv="DomainObject.Predmet.OstaliListFormatedWithAdress_1">
      <item>Igor Turudić, Čalogovićeva 17, 10000 Zagreb punomoćnik sudionika u postupku DINID j.d.o.o. za trgovinu i usluge</item>
    </derivirana_varijabla>
  </DomainObject.Predmet.OstaliListFormatedWithAdress>
  <DomainObject.Predmet.OstaliListFormatedWithAdressOIB>
    <izvorni_sadrzaj>
      <item>Igor Turudić, OIB 64875363189, Čalogovićeva 17, 10000 Zagreb punomoćnik sudionika u postupku DINID j.d.o.o. za trgovinu i usluge</item>
    </izvorni_sadrzaj>
    <derivirana_varijabla naziv="DomainObject.Predmet.OstaliListFormatedWithAdressOIB_1">
      <item>Igor Turudić, OIB 64875363189, Čalogovićeva 17, 10000 Zagreb punomoćnik sudionika u postupku DINID j.d.o.o. za trgovinu i usluge</item>
    </derivirana_varijabla>
  </DomainObject.Predmet.OstaliListFormatedWithAdressOIB>
  <DomainObject.Predmet.OstaliListNazivFormated>
    <izvorni_sadrzaj>
      <item>Igor Turudić</item>
    </izvorni_sadrzaj>
    <derivirana_varijabla naziv="DomainObject.Predmet.OstaliListNazivFormated_1">
      <item>Igor Turudić</item>
    </derivirana_varijabla>
  </DomainObject.Predmet.OstaliListNazivFormated>
  <DomainObject.Predmet.OstaliListNazivFormatedOIB>
    <izvorni_sadrzaj>
      <item>Igor Turudić, OIB 64875363189</item>
    </izvorni_sadrzaj>
    <derivirana_varijabla naziv="DomainObject.Predmet.OstaliListNazivFormatedOIB_1">
      <item>Igor Turudić, OIB 64875363189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DINID j.d.o.o. za trgovinu i usluge</izvorni_sadrzaj>
    <derivirana_varijabla naziv="DomainObject.Predmet.ProtustrankaIDrugi_1">DINID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DINID j.d.o.o. za trgovinu i usluge, OIB 99564614691, Čalogovićeva 17, 10000 Zagreb</izvorni_sadrzaj>
    <derivirana_varijabla naziv="DomainObject.Predmet.ProtustrankaIDrugiAdressOIB_1">DINID j.d.o.o. za trgovinu i usluge, OIB 99564614691, Čalogovićeva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DINID j.d.o.o. za trgovinu i usluge</item>
      <item>FINANCIJSKA AGENCIJA, RC Zagreb</item>
      <item>Igor Turudić</item>
    </izvorni_sadrzaj>
    <derivirana_varijabla naziv="DomainObject.Predmet.SudioniciListNaziv_1">
      <item>DINID j.d.o.o. za trgovinu i usluge</item>
      <item>FINANCIJSKA AGENCIJA, RC Zagreb</item>
      <item>Igor Turudić</item>
    </derivirana_varijabla>
  </DomainObject.Predmet.SudioniciListNaziv>
  <DomainObject.Predmet.SudioniciListAdressOIB>
    <izvorni_sadrzaj>
      <item>DINID j.d.o.o. za trgovinu i usluge, OIB 99564614691, Čalogovićeva 17,10000 Zagreb</item>
      <item>FINANCIJSKA AGENCIJA, RC Zagreb, OIB 85821130368, Trg svibanjskih žrtava 1995. 1,10000 Zagreb</item>
      <item>Igor Turudić, OIB 64875363189, Čalogovićeva 17,10000 Zagreb</item>
    </izvorni_sadrzaj>
    <derivirana_varijabla naziv="DomainObject.Predmet.SudioniciListAdressOIB_1">
      <item>DINID j.d.o.o. za trgovinu i usluge, OIB 99564614691, Čalogovićeva 17,10000 Zagreb</item>
      <item>FINANCIJSKA AGENCIJA, RC Zagreb, OIB 85821130368, Trg svibanjskih žrtava 1995. 1,10000 Zagreb</item>
      <item>Igor Turudić, OIB 64875363189, Čalogovićeva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99564614691</item>
      <item>, OIB 85821130368</item>
      <item>, OIB 64875363189</item>
    </izvorni_sadrzaj>
    <derivirana_varijabla naziv="DomainObject.Predmet.SudioniciListNazivOIB_1">
      <item>, OIB 99564614691</item>
      <item>, OIB 85821130368</item>
      <item>, OIB 64875363189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1491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2019-04-03T06:37:00Z</dcterms:created>
  <dc:creator>Maja Malec</dc:creator>
  <cp:lastModifiedBy>Maja Malec</cp:lastModifiedBy>
  <dcterms:modified xmlns:xsi="http://www.w3.org/2001/XMLSchema-instance" xsi:type="dcterms:W3CDTF">2019-04-03T08:49:00Z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(St-3146-18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