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0e43" w14:paraId="0f10e43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9312EF">
        <w:t>67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9312EF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E323C">
        <w:t>15</w:t>
      </w:r>
      <w:r w:rsidR="000E039A">
        <w:t xml:space="preserve">. </w:t>
      </w:r>
      <w:r w:rsidR="009E323C">
        <w:t>ožujka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7C6C53">
        <w:t xml:space="preserve">SARI INŽENJERING </w:t>
      </w:r>
      <w:r w:rsidR="007C6C53" w:rsidRPr="00C446D4">
        <w:t xml:space="preserve">d.o.o., </w:t>
      </w:r>
      <w:r w:rsidR="007C6C53">
        <w:t>Zadar</w:t>
      </w:r>
      <w:r w:rsidR="007C6C53" w:rsidRPr="00C446D4">
        <w:t xml:space="preserve">, </w:t>
      </w:r>
      <w:r w:rsidR="007C6C53">
        <w:t>Hrvatskog sabora 8</w:t>
      </w:r>
      <w:r w:rsidR="007C6C53" w:rsidRPr="00C446D4">
        <w:t xml:space="preserve">, OIB: </w:t>
      </w:r>
      <w:r w:rsidR="007C6C53">
        <w:t>69390760612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C6C53">
        <w:t>10</w:t>
      </w:r>
      <w:r w:rsidR="00076762">
        <w:t>,</w:t>
      </w:r>
      <w:r w:rsidR="007C6C53">
        <w:t>00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7C6C53">
        <w:t>zastupnik po zakonu Jure Vukić, 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7C6C53">
        <w:t xml:space="preserve">SARI INŽENJERING </w:t>
      </w:r>
      <w:r w:rsidR="007C6C53" w:rsidRPr="00C446D4">
        <w:t xml:space="preserve">d.o.o., </w:t>
      </w:r>
      <w:r w:rsidR="007C6C53">
        <w:t>Zadar</w:t>
      </w:r>
    </w:p>
    <w:p w:rsidRDefault="00E84861" w:rsidP="00E84861" w:rsidR="00E84861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Upoznaje ukratko prisutne sa sadržajem prijedloga za otvaranje stečajnog postupka.  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84861" w:rsidP="00E84861" w:rsidR="00E84861" w:rsidRPr="002C241F">
      <w:pPr>
        <w:jc w:val="both"/>
      </w:pPr>
    </w:p>
    <w:p w:rsidRDefault="00AD789B" w:rsidP="00E84861" w:rsidR="00E84861" w:rsidRPr="002C241F">
      <w:pPr>
        <w:jc w:val="both"/>
      </w:pPr>
      <w:r>
        <w:t>Zastupn</w:t>
      </w:r>
      <w:r w:rsidR="00432E44">
        <w:t>ik</w:t>
      </w:r>
      <w:r w:rsidR="00E84861">
        <w:t xml:space="preserve"> po zakonu</w:t>
      </w:r>
      <w:r w:rsidR="00E84861" w:rsidRPr="002C241F">
        <w:t xml:space="preserve"> stečajnog dužnika navod</w:t>
      </w:r>
      <w:r w:rsidR="00E84861">
        <w:t>i</w:t>
      </w:r>
      <w:r w:rsidR="00E84861" w:rsidRPr="002C241F">
        <w:t xml:space="preserve"> da je kod </w:t>
      </w:r>
      <w:r w:rsidR="00232806">
        <w:t>Splitske</w:t>
      </w:r>
      <w:r w:rsidR="00D2053D">
        <w:t xml:space="preserve"> banke d.d.</w:t>
      </w:r>
      <w:r w:rsidR="00E84861">
        <w:t xml:space="preserve"> </w:t>
      </w:r>
      <w:r w:rsidR="00232806">
        <w:t xml:space="preserve">i OTP banke. d.d. </w:t>
      </w:r>
      <w:r w:rsidR="00E84861">
        <w:t>otvoren žiro račun.</w:t>
      </w: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>
      <w:pPr>
        <w:jc w:val="both"/>
      </w:pPr>
      <w:r>
        <w:t>Z</w:t>
      </w:r>
      <w:r w:rsidR="00432E44">
        <w:t>astupnik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432E44">
        <w:t xml:space="preserve"> </w:t>
      </w:r>
      <w:r w:rsidR="00232806">
        <w:t>je ugostiteljstvo.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Dužnik navodi da </w:t>
      </w:r>
      <w:r w:rsidR="004C77FD">
        <w:t xml:space="preserve">ne </w:t>
      </w:r>
      <w:r>
        <w:t xml:space="preserve">posluje i da </w:t>
      </w:r>
      <w:r w:rsidR="00232806">
        <w:t>jednog</w:t>
      </w:r>
      <w:r w:rsidR="004C77FD">
        <w:t xml:space="preserve"> </w:t>
      </w:r>
      <w:r>
        <w:t xml:space="preserve">zaposlenika. </w:t>
      </w:r>
    </w:p>
    <w:p w:rsidRDefault="00E84861" w:rsidP="00E84861" w:rsidR="00E84861" w:rsidRPr="002C241F">
      <w:pPr>
        <w:jc w:val="both"/>
      </w:pPr>
    </w:p>
    <w:p w:rsidRDefault="00E84861" w:rsidP="00E84861" w:rsidR="00D2053D">
      <w:pPr>
        <w:jc w:val="both"/>
      </w:pPr>
      <w:r w:rsidRPr="002C241F">
        <w:t>Što se tiče imovine</w:t>
      </w:r>
      <w:r>
        <w:t xml:space="preserve"> navodi da od imovine</w:t>
      </w:r>
      <w:r w:rsidR="004C77FD">
        <w:t xml:space="preserve"> </w:t>
      </w:r>
      <w:r w:rsidR="00232806">
        <w:t>ima vozilo Mazda 6 vrijedno oko 25.000,00 kuna.</w:t>
      </w:r>
    </w:p>
    <w:p w:rsidRDefault="00E84861" w:rsidP="00E84861" w:rsidR="00E84861">
      <w:pPr>
        <w:jc w:val="both"/>
      </w:pPr>
    </w:p>
    <w:p w:rsidRDefault="00232806" w:rsidP="00E84861" w:rsidR="00E84861">
      <w:pPr>
        <w:jc w:val="both"/>
      </w:pPr>
      <w:r>
        <w:t>Z</w:t>
      </w:r>
      <w:r w:rsidR="004C77FD">
        <w:t>na da je ž</w:t>
      </w:r>
      <w:r w:rsidR="00E84861">
        <w:t>iro račun u blokadi</w:t>
      </w:r>
      <w:r>
        <w:t xml:space="preserve"> za iznos oko 100.000,00 kuna</w:t>
      </w:r>
      <w:r w:rsidR="00D2053D">
        <w:t xml:space="preserve"> </w:t>
      </w:r>
      <w:r>
        <w:t>prema Monte Caffeu i državi.</w:t>
      </w:r>
    </w:p>
    <w:p w:rsidRDefault="009E323C" w:rsidP="00E84861" w:rsidR="009E323C">
      <w:pPr>
        <w:jc w:val="both"/>
      </w:pPr>
    </w:p>
    <w:p w:rsidRDefault="00E84861" w:rsidP="00E84861" w:rsidR="00E84861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4C77FD">
        <w:t>2</w:t>
      </w:r>
      <w:r>
        <w:t xml:space="preserve"> </w:t>
      </w:r>
      <w:r w:rsidRPr="002C241F">
        <w:t>pečat</w:t>
      </w:r>
      <w:r w:rsidR="004C77FD">
        <w:t>a</w:t>
      </w:r>
      <w:r>
        <w:t xml:space="preserve"> sa otiskom društva. </w:t>
      </w:r>
    </w:p>
    <w:p w:rsidRDefault="00C965F5" w:rsidP="00E84861" w:rsidR="00C965F5">
      <w:pPr>
        <w:jc w:val="both"/>
      </w:pPr>
    </w:p>
    <w:p w:rsidRDefault="0019495A" w:rsidP="00E84861" w:rsidR="0019495A">
      <w:pPr>
        <w:jc w:val="both"/>
      </w:pPr>
      <w:r>
        <w:lastRenderedPageBreak/>
        <w:t>Jure Vukić navodi da je njegov broj mobitela:</w:t>
      </w:r>
      <w:r w:rsidR="00232806">
        <w:t xml:space="preserve"> 098/388-048</w:t>
      </w:r>
    </w:p>
    <w:p w:rsidRDefault="00E84861" w:rsidP="00E84861" w:rsidR="00E84861" w:rsidRPr="002C241F">
      <w:pPr>
        <w:jc w:val="both"/>
      </w:pPr>
    </w:p>
    <w:p w:rsidRDefault="00E84861" w:rsidP="00E84861" w:rsidR="004C77FD">
      <w:pPr>
        <w:jc w:val="both"/>
      </w:pPr>
      <w:r>
        <w:t>Knjigovodstv</w:t>
      </w:r>
      <w:r w:rsidR="00232806">
        <w:t>o se vodi</w:t>
      </w:r>
      <w:r w:rsidR="005F2483">
        <w:t xml:space="preserve"> u servisu</w:t>
      </w:r>
      <w:r w:rsidR="00D2053D">
        <w:t xml:space="preserve">, </w:t>
      </w:r>
      <w:r>
        <w:t>a dokumentac</w:t>
      </w:r>
      <w:r w:rsidR="004C77FD">
        <w:t>ija se nalazi kod njih</w:t>
      </w:r>
      <w:r>
        <w:t>.</w:t>
      </w:r>
      <w:r w:rsidR="004C77FD">
        <w:t xml:space="preserve"> </w:t>
      </w:r>
    </w:p>
    <w:p w:rsidRDefault="004C77FD" w:rsidP="00E84861" w:rsidR="004C77FD">
      <w:pPr>
        <w:jc w:val="both"/>
      </w:pPr>
    </w:p>
    <w:p w:rsidRDefault="004C77FD" w:rsidP="00E84861" w:rsidR="00E84861">
      <w:pPr>
        <w:jc w:val="both"/>
      </w:pPr>
      <w:r>
        <w:t>Posebno navod</w:t>
      </w:r>
      <w:r w:rsidR="00232806">
        <w:t>i</w:t>
      </w:r>
      <w:r>
        <w:t xml:space="preserve"> da </w:t>
      </w:r>
      <w:r w:rsidR="00232806">
        <w:t>ima</w:t>
      </w:r>
      <w:r>
        <w:t xml:space="preserve"> namjeru nastaviti poslovati </w:t>
      </w:r>
      <w:r w:rsidR="00232806">
        <w:t>i da će podmirit dugove za što mu treba 60 dana, pa moli odgodu odluke.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Sudac 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E12FE5">
        <w:t>10</w:t>
      </w:r>
      <w:r w:rsidR="000E039A">
        <w:t>,</w:t>
      </w:r>
      <w:r w:rsidR="00E12FE5">
        <w:t>05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4B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312EF">
      <w:t>67</w:t>
    </w:r>
    <w:r w:rsidR="00B80BDA">
      <w:t>/</w:t>
    </w:r>
    <w:r w:rsidR="00E84861">
      <w:t>20</w:t>
    </w:r>
    <w:r w:rsidR="009312EF">
      <w:t>18</w:t>
    </w:r>
    <w:r w:rsidR="0074759D">
      <w:t>-</w:t>
    </w:r>
    <w:r w:rsidR="009312EF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198B"/>
    <w:rsid w:val="008A632E"/>
    <w:rsid w:val="008A6A8E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64BBC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60681"/>
    <w:rsid w:val="00E84861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64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B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B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B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B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64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B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B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B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B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ožujka 2018.</izvorni_sadrzaj>
    <derivirana_varijabla naziv="DomainObject.StvarniPocetakDatum_1">15. ožujka 2018.</derivirana_varijabla>
  </DomainObject.StvarniPocetakDatum>
  <DomainObject.StvarniZavrsetakDatum>
    <izvorni_sadrzaj>15. ožujka 2018.</izvorni_sadrzaj>
    <derivirana_varijabla naziv="DomainObject.StvarniZavrsetakDatum_1">15. ožujka 2018.</derivirana_varijabla>
  </DomainObject.StvarniZavrsetakDatum>
  <DomainObject.PlaniraniZavrsetakDatum>
    <izvorni_sadrzaj>15. ožujka 2018.</izvorni_sadrzaj>
    <derivirana_varijabla naziv="DomainObject.PlaniraniZavrsetakDatum_1">15. ožujka 2018.</derivirana_varijabla>
  </DomainObject.PlaniraniZavrsetakDatum>
  <DomainObject.PlaniraniPocetakDatum>
    <izvorni_sadrzaj>15. ožujka 2018.</izvorni_sadrzaj>
    <derivirana_varijabla naziv="DomainObject.PlaniraniPocetakDatum_1">15. ožujka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ožujka 2018.</izvorni_sadrzaj>
    <derivirana_varijabla naziv="DomainObject.Zapisnik.DatumKreiranja_1">15.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St-67/2018-7</izvorni_sadrzaj>
    <derivirana_varijabla naziv="DomainObject.Zapisnik.Oznaka_1">St-67/2018-7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St-67/2018</izvorni_sadrzaj>
    <derivirana_varijabla naziv="DomainObject.Predmet.OznakaBroj_1">St-67/2018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SARI INŽENJERING d.o.o. za usluge i turistička agencija</izvorni_sadrzaj>
    <derivirana_varijabla naziv="DomainObject.Predmet.ProtustrankaFormated_1">  SARI INŽENJERING d.o.o. za usluge i turistička agencija</derivirana_varijabla>
  </DomainObject.Predmet.ProtustrankaFormated>
  <DomainObject.Predmet.ProtustrankaFormatedOIB>
    <izvorni_sadrzaj>  SARI INŽENJERING d.o.o. za usluge i turistička agencija, OIB 69390760612</izvorni_sadrzaj>
    <derivirana_varijabla naziv="DomainObject.Predmet.ProtustrankaFormatedOIB_1">  SARI INŽENJERING d.o.o. za usluge i turistička agencija, OIB 69390760612</derivirana_varijabla>
  </DomainObject.Predmet.ProtustrankaFormatedOIB>
  <DomainObject.Predmet.ProtustrankaFormatedWithAdress>
    <izvorni_sadrzaj> SARI INŽENJERING d.o.o. za usluge i turistička agencija, Hrvatskog sabora 8, 23000 Zadar</izvorni_sadrzaj>
    <derivirana_varijabla naziv="DomainObject.Predmet.ProtustrankaFormatedWithAdress_1"> SARI INŽENJERING d.o.o. za usluge i turistička agencija, Hrvatskog sabora 8, 23000 Zadar</derivirana_varijabla>
  </DomainObject.Predmet.ProtustrankaFormatedWithAdress>
  <DomainObject.Predmet.ProtustrankaFormatedWithAdressOIB>
    <izvorni_sadrzaj> SARI INŽENJERING d.o.o. za usluge i turistička agencija, OIB 69390760612, Hrvatskog sabora 8, 23000 Zadar</izvorni_sadrzaj>
    <derivirana_varijabla naziv="DomainObject.Predmet.ProtustrankaFormatedWithAdressOIB_1"> SARI INŽENJERING d.o.o. za usluge i turistička agencija, OIB 69390760612, Hrvatskog sabora 8, 23000 Zadar</derivirana_varijabla>
  </DomainObject.Predmet.ProtustrankaFormatedWithAdressOIB>
  <DomainObject.Predmet.ProtustrankaWithAdress>
    <izvorni_sadrzaj>SARI INŽENJERING d.o.o. za usluge i turistička agencija Hrvatskog sabora 8, 23000 Zadar</izvorni_sadrzaj>
    <derivirana_varijabla naziv="DomainObject.Predmet.ProtustrankaWithAdress_1">SARI INŽENJERING d.o.o. za usluge i turistička agencija Hrvatskog sabora 8, 23000 Zadar</derivirana_varijabla>
  </DomainObject.Predmet.ProtustrankaWithAdress>
  <DomainObject.Predmet.ProtustrankaWithAdressOIB>
    <izvorni_sadrzaj>SARI INŽENJERING d.o.o. za usluge i turistička agencija, OIB 69390760612, Hrvatskog sabora 8, 23000 Zadar</izvorni_sadrzaj>
    <derivirana_varijabla naziv="DomainObject.Predmet.ProtustrankaWithAdressOIB_1">SARI INŽENJERING d.o.o. za usluge i turistička agencija, OIB 69390760612, Hrvatskog sabora 8, 23000 Zadar</derivirana_varijabla>
  </DomainObject.Predmet.ProtustrankaWithAdressOIB>
  <DomainObject.Predmet.ProtustrankaNazivFormated>
    <izvorni_sadrzaj>SARI INŽENJERING d.o.o. za usluge i turistička agencija</izvorni_sadrzaj>
    <derivirana_varijabla naziv="DomainObject.Predmet.ProtustrankaNazivFormated_1">SARI INŽENJERING d.o.o. za usluge i turistička agencija</derivirana_varijabla>
  </DomainObject.Predmet.ProtustrankaNazivFormated>
  <DomainObject.Predmet.ProtustrankaNazivFormatedOIB>
    <izvorni_sadrzaj>SARI INŽENJERING d.o.o. za usluge i turistička agencija, OIB 69390760612</izvorni_sadrzaj>
    <derivirana_varijabla naziv="DomainObject.Predmet.ProtustrankaNazivFormatedOIB_1">SARI INŽENJERING d.o.o. za usluge i turistička agencija, OIB 69390760612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SARI INŽENJERING d.o.o. za usluge i turistička agencija</item>
    </izvorni_sadrzaj>
    <derivirana_varijabla naziv="DomainObject.Predmet.ProtuStrankaListFormated_1">
      <item>SARI INŽENJERING d.o.o. za usluge i turistička agencija</item>
    </derivirana_varijabla>
  </DomainObject.Predmet.ProtuStrankaListFormated>
  <DomainObject.Predmet.ProtuStrankaListFormatedOIB>
    <izvorni_sadrzaj>
      <item>SARI INŽENJERING d.o.o. za usluge i turistička agencija, OIB 69390760612</item>
    </izvorni_sadrzaj>
    <derivirana_varijabla naziv="DomainObject.Predmet.ProtuStrankaListFormatedOIB_1">
      <item>SARI INŽENJERING d.o.o. za usluge i turistička agencija, OIB 69390760612</item>
    </derivirana_varijabla>
  </DomainObject.Predmet.ProtuStrankaListFormatedOIB>
  <DomainObject.Predmet.ProtuStrankaListFormatedWithAdress>
    <izvorni_sadrzaj>
      <item>SARI INŽENJERING d.o.o. za usluge i turistička agencija, Hrvatskog sabora 8, 23000 Zadar</item>
    </izvorni_sadrzaj>
    <derivirana_varijabla naziv="DomainObject.Predmet.ProtuStrankaListFormatedWithAdress_1">
      <item>SARI INŽENJERING d.o.o. za usluge i turistička agencija, Hrvatskog sabora 8, 23000 Zadar</item>
    </derivirana_varijabla>
  </DomainObject.Predmet.ProtuStrankaListFormatedWithAdress>
  <DomainObject.Predmet.ProtuStrankaListFormatedWithAdressOIB>
    <izvorni_sadrzaj>
      <item>SARI INŽENJERING d.o.o. za usluge i turistička agencija, OIB 69390760612, Hrvatskog sabora 8, 23000 Zadar</item>
    </izvorni_sadrzaj>
    <derivirana_varijabla naziv="DomainObject.Predmet.ProtuStrankaListFormatedWithAdressOIB_1">
      <item>SARI INŽENJERING d.o.o. za usluge i turistička agencija, OIB 69390760612, Hrvatskog sabora 8, 23000 Zadar</item>
    </derivirana_varijabla>
  </DomainObject.Predmet.ProtuStrankaListFormatedWithAdressOIB>
  <DomainObject.Predmet.ProtuStrankaListNazivFormated>
    <izvorni_sadrzaj>
      <item>SARI INŽENJERING d.o.o. za usluge i turistička agencija</item>
    </izvorni_sadrzaj>
    <derivirana_varijabla naziv="DomainObject.Predmet.ProtuStrankaListNazivFormated_1">
      <item>SARI INŽENJERING d.o.o. za usluge i turistička agencija</item>
    </derivirana_varijabla>
  </DomainObject.Predmet.ProtuStrankaListNazivFormated>
  <DomainObject.Predmet.ProtuStrankaListNazivFormatedOIB>
    <izvorni_sadrzaj>
      <item>SARI INŽENJERING d.o.o. za usluge i turistička agencija, OIB 69390760612</item>
    </izvorni_sadrzaj>
    <derivirana_varijabla naziv="DomainObject.Predmet.ProtuStrankaListNazivFormatedOIB_1">
      <item>SARI INŽENJERING d.o.o. za usluge i turistička agencija, OIB 69390760612</item>
    </derivirana_varijabla>
  </DomainObject.Predmet.ProtuStrankaListNazivFormatedOIB>
  <DomainObject.Predmet.OstaliListFormated>
    <izvorni_sadrzaj>
      <item>Alenka Skabar</item>
      <item>Jure Vukić</item>
    </izvorni_sadrzaj>
    <derivirana_varijabla naziv="DomainObject.Predmet.OstaliListFormated_1">
      <item>Alenka Skabar</item>
      <item>Jure Vukić</item>
    </derivirana_varijabla>
  </DomainObject.Predmet.OstaliListFormated>
  <DomainObject.Predmet.OstaliListFormatedOIB>
    <izvorni_sadrzaj>
      <item>Alenka Skabar, OIB 38926443003</item>
      <item>Jure Vukić, OIB 46460238106</item>
    </izvorni_sadrzaj>
    <derivirana_varijabla naziv="DomainObject.Predmet.OstaliListFormatedOIB_1">
      <item>Alenka Skabar, OIB 38926443003</item>
      <item>Jure Vukić, OIB 46460238106</item>
    </derivirana_varijabla>
  </DomainObject.Predmet.OstaliListFormatedOIB>
  <DomainObject.Predmet.OstaliListFormatedWithAdress>
    <izvorni_sadrzaj>
      <item>Alenka Skabar, Prepotto 10c, 34011 Trieste</item>
      <item>Jure Vukić, Barić Draga 190/5, 53288 Barić Draga</item>
    </izvorni_sadrzaj>
    <derivirana_varijabla naziv="DomainObject.Predmet.OstaliListFormatedWithAdress_1">
      <item>Alenka Skabar, Prepotto 10c, 34011 Trieste</item>
      <item>Jure Vukić, Barić Draga 190/5, 53288 Barić Draga</item>
    </derivirana_varijabla>
  </DomainObject.Predmet.OstaliListFormatedWithAdress>
  <DomainObject.Predmet.OstaliListFormatedWithAdressOIB>
    <izvorni_sadrzaj>
      <item>Alenka Skabar, OIB 38926443003, Prepotto 10c, 34011 Trieste</item>
      <item>Jure Vukić, OIB 46460238106, Barić Draga 190/5, 53288 Barić Draga</item>
    </izvorni_sadrzaj>
    <derivirana_varijabla naziv="DomainObject.Predmet.OstaliListFormatedWithAdressOIB_1">
      <item>Alenka Skabar, OIB 38926443003, Prepotto 10c, 34011 Trieste</item>
      <item>Jure Vukić, OIB 46460238106, Barić Draga 190/5, 53288 Barić Draga</item>
    </derivirana_varijabla>
  </DomainObject.Predmet.OstaliListFormatedWithAdressOIB>
  <DomainObject.Predmet.OstaliListNazivFormated>
    <izvorni_sadrzaj>
      <item>Alenka Skabar</item>
      <item>Jure Vukić</item>
    </izvorni_sadrzaj>
    <derivirana_varijabla naziv="DomainObject.Predmet.OstaliListNazivFormated_1">
      <item>Alenka Skabar</item>
      <item>Jure Vukić</item>
    </derivirana_varijabla>
  </DomainObject.Predmet.OstaliListNazivFormated>
  <DomainObject.Predmet.OstaliListNazivFormatedOIB>
    <izvorni_sadrzaj>
      <item>Alenka Skabar, OIB 38926443003</item>
      <item>Jure Vukić, OIB 46460238106</item>
    </izvorni_sadrzaj>
    <derivirana_varijabla naziv="DomainObject.Predmet.OstaliListNazivFormatedOIB_1">
      <item>Alenka Skabar, OIB 38926443003</item>
      <item>Jure Vukić, OIB 46460238106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St-67/2018-7</izvorni_sadrzaj>
    <derivirana_varijabla naziv="DomainObject.PoslovniBrojDokumenta_1">St-67/2018-7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SARI INŽENJERING d.o.o. za usluge i turistička agencija</izvorni_sadrzaj>
    <derivirana_varijabla naziv="DomainObject.Predmet.ProtustrankaIDrugi_1">SARI INŽENJERING d.o.o. za usluge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SARI INŽENJERING d.o.o. za usluge i turistička agencija, OIB 69390760612, Hrvatskog sabora 8, 23000 Zadar</izvorni_sadrzaj>
    <derivirana_varijabla naziv="DomainObject.Predmet.ProtustrankaIDrugiAdressOIB_1">SARI INŽENJERING d.o.o. za usluge i turistička agencija, OIB 69390760612,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SARI INŽENJERING d.o.o. za usluge i turistička agencija</item>
      <item>Alenka Skabar</item>
      <item>Jure Vukić</item>
    </izvorni_sadrzaj>
    <derivirana_varijabla naziv="DomainObject.Predmet.SudioniciListNaziv_1">
      <item>FINA</item>
      <item>SARI INŽENJERING d.o.o. za usluge i turistička agencija</item>
      <item>Alenka Skabar</item>
      <item>Jure Vukić</item>
    </derivirana_varijabla>
  </DomainObject.Predmet.SudioniciListNaziv>
  <DomainObject.Predmet.SudioniciListAdressOIB>
    <izvorni_sadrzaj>
      <item>FINA, OIB 85821130368</item>
      <item>SARI INŽENJERING d.o.o. za usluge i turistička agencija, OIB 69390760612, Hrvatskog sabora 8,23000 Zadar</item>
      <item>Alenka Skabar, OIB 38926443003, Prepotto 10c,34011 Trieste</item>
      <item>Jure Vukić, OIB 46460238106, Barić Draga 190/5,53288 Barić Draga</item>
    </izvorni_sadrzaj>
    <derivirana_varijabla naziv="DomainObject.Predmet.SudioniciListAdressOIB_1">
      <item>FINA, OIB 85821130368</item>
      <item>SARI INŽENJERING d.o.o. za usluge i turistička agencija, OIB 69390760612, Hrvatskog sabora 8,23000 Zadar</item>
      <item>Alenka Skabar, OIB 38926443003, Prepotto 10c,34011 Trieste</item>
      <item>Jure Vukić, OIB 46460238106, Barić Draga 190/5,53288 Barić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69390760612</item>
      <item>, OIB 38926443003</item>
      <item>, OIB 46460238106</item>
    </izvorni_sadrzaj>
    <derivirana_varijabla naziv="DomainObject.Predmet.SudioniciListNazivOIB_1">
      <item>, OIB 85821130368</item>
      <item>, OIB 69390760612</item>
      <item>, OIB 38926443003</item>
      <item>, OIB 46460238106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1819</properties:Characters>
  <properties:Lines>79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2018-03-14T14:24:00Z</dcterms:created>
  <dc:creator>Ardena Bajlo</dc:creator>
  <cp:lastModifiedBy>Ante Rubelj</cp:lastModifiedBy>
  <cp:lastPrinted>2017-04-04T07:22:00Z</cp:lastPrinted>
  <dcterms:modified xmlns:xsi="http://www.w3.org/2001/XMLSchema-instance" xsi:type="dcterms:W3CDTF">2018-03-15T10:08:00Z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St-67/2018-7 / Zapisnik - Ročište radi izjašnjenja o prijedlogu za otvaranje steč.post (1 St-67-2018-povodom prijedloga za otvaranje stečaja-15.3.18.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