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2bd62" w14:paraId="ab2bd62" w:rsidRDefault="001E4556" w:rsidP="001E4556" w:rsidR="001E4556" w:rsidRPr="00B55630">
      <w:pPr>
        <w:ind w:firstLine="708"/>
        <w15:collapsed w:val="false"/>
        <w:rPr>
          <w:lang w:val="hr-HR"/>
        </w:rPr>
      </w:pPr>
      <w:bookmarkStart w:name="_GoBack" w:id="0"/>
      <w:bookmarkEnd w:id="0"/>
      <w:r w:rsidRPr="00B55630"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633730</wp:posOffset>
            </wp:positionH>
            <wp:positionV relativeFrom="paragraph">
              <wp:posOffset>-45720</wp:posOffset>
            </wp:positionV>
            <wp:extent cy="647700" cx="523875"/>
            <wp:effectExtent b="0" r="952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55630">
        <w:rPr>
          <w:lang w:val="hr-HR"/>
        </w:rPr>
        <w:t xml:space="preserve">    </w:t>
      </w:r>
      <w:r w:rsidR="00DA01D7" w:rsidRPr="00B55630">
        <w:rPr>
          <w:lang w:val="hr-HR"/>
        </w:rPr>
        <w:br w:clear="all" w:type="textWrapping"/>
      </w:r>
    </w:p>
    <w:p w:rsidRDefault="00B55630" w:rsidP="001E4556" w:rsidR="001E4556" w:rsidRPr="00B55630">
      <w:pPr>
        <w:rPr>
          <w:lang w:val="hr-HR"/>
        </w:rPr>
      </w:pPr>
      <w:r>
        <w:rPr>
          <w:rFonts w:eastAsia="MS Mincho"/>
          <w:szCs w:val="24"/>
          <w:lang w:val="hr-HR"/>
        </w:rPr>
        <w:t xml:space="preserve">  </w:t>
      </w:r>
      <w:r w:rsidR="001E4556" w:rsidRPr="00B55630">
        <w:rPr>
          <w:rFonts w:eastAsia="MS Mincho"/>
          <w:szCs w:val="24"/>
          <w:lang w:val="hr-HR"/>
        </w:rPr>
        <w:t>REPUBLIKA HRVATSKA</w:t>
      </w:r>
    </w:p>
    <w:p w:rsidRDefault="001E4556" w:rsidP="001E4556" w:rsidR="001E4556" w:rsidRPr="00B55630">
      <w:pPr>
        <w:rPr>
          <w:lang w:val="hr-HR"/>
        </w:rPr>
      </w:pPr>
      <w:r w:rsidRPr="00B55630">
        <w:rPr>
          <w:rFonts w:eastAsia="MS Mincho"/>
          <w:szCs w:val="24"/>
          <w:lang w:val="hr-HR"/>
        </w:rPr>
        <w:t>TRGOVAČKI SUD U RIJECI</w:t>
      </w:r>
    </w:p>
    <w:p w:rsidRDefault="001E4556" w:rsidP="001E4556" w:rsidR="001E4556" w:rsidRPr="00B55630">
      <w:pPr>
        <w:rPr>
          <w:lang w:val="hr-HR"/>
        </w:rPr>
      </w:pPr>
      <w:r w:rsidRPr="00B55630">
        <w:rPr>
          <w:rFonts w:eastAsia="MS Mincho"/>
          <w:szCs w:val="24"/>
          <w:lang w:val="hr-HR"/>
        </w:rPr>
        <w:t xml:space="preserve">      Rijeka, Zadarska 1 i 3</w:t>
      </w:r>
      <w:r w:rsidR="00B55630" w:rsidRPr="00B55630">
        <w:t xml:space="preserve"> </w:t>
      </w:r>
      <w:r w:rsidR="00B55630">
        <w:tab/>
      </w:r>
      <w:r w:rsidR="00B55630">
        <w:tab/>
      </w:r>
      <w:r w:rsidR="00B55630">
        <w:tab/>
      </w:r>
      <w:r w:rsidR="00B55630">
        <w:tab/>
      </w:r>
      <w:r w:rsidR="00B55630" w:rsidRPr="00E72430">
        <w:t>Posl</w:t>
      </w:r>
      <w:r w:rsidR="00B55630">
        <w:t xml:space="preserve">ovni </w:t>
      </w:r>
      <w:r w:rsidR="00B55630" w:rsidRPr="00E72430">
        <w:t>br</w:t>
      </w:r>
      <w:r w:rsidR="00B55630">
        <w:t>oj</w:t>
      </w:r>
      <w:r w:rsidR="00B55630" w:rsidRPr="00E72430">
        <w:t xml:space="preserve"> </w:t>
      </w:r>
      <w:r w:rsidR="00B55630" w:rsidRPr="00E72430">
        <w:rPr>
          <w:rFonts w:eastAsia="MS Mincho"/>
        </w:rPr>
        <w:t>7 St-64/</w:t>
      </w:r>
      <w:r w:rsidR="00B55630">
        <w:rPr>
          <w:rFonts w:eastAsia="MS Mincho"/>
        </w:rPr>
        <w:t>19</w:t>
      </w:r>
      <w:r w:rsidR="00B55630" w:rsidRPr="00E72430">
        <w:rPr>
          <w:rFonts w:eastAsia="MS Mincho"/>
        </w:rPr>
        <w:t>99-</w:t>
      </w:r>
      <w:r w:rsidR="00B55630">
        <w:rPr>
          <w:rFonts w:eastAsia="MS Mincho"/>
        </w:rPr>
        <w:t>2990</w:t>
      </w:r>
    </w:p>
    <w:p w:rsidRDefault="001E4556" w:rsidP="001E4556" w:rsidR="001E4556" w:rsidRPr="00B55630">
      <w:pPr>
        <w:rPr>
          <w:lang w:val="hr-HR"/>
        </w:rPr>
      </w:pPr>
    </w:p>
    <w:p w:rsidRDefault="00E96F7C" w:rsidP="00E96F7C" w:rsidR="00E96F7C" w:rsidRPr="00B55630">
      <w:pPr>
        <w:jc w:val="both"/>
        <w:rPr>
          <w:lang w:val="hr-HR"/>
        </w:rPr>
      </w:pPr>
    </w:p>
    <w:p w:rsidRDefault="00E96F7C" w:rsidP="00E96F7C" w:rsidR="00E96F7C" w:rsidRPr="00B55630">
      <w:pPr>
        <w:jc w:val="both"/>
        <w:rPr>
          <w:lang w:val="hr-HR"/>
        </w:rPr>
      </w:pPr>
    </w:p>
    <w:p w:rsidRDefault="00E96F7C" w:rsidP="00E96F7C" w:rsidR="00E96F7C" w:rsidRPr="00B55630">
      <w:pPr>
        <w:jc w:val="center"/>
        <w:rPr>
          <w:lang w:val="hr-HR"/>
        </w:rPr>
      </w:pPr>
      <w:r w:rsidRPr="00B55630">
        <w:rPr>
          <w:lang w:val="hr-HR"/>
        </w:rPr>
        <w:t>R E P U B L I K A  H R V A T S K A</w:t>
      </w:r>
    </w:p>
    <w:p w:rsidRDefault="005F1EE4" w:rsidR="005F1EE4" w:rsidRPr="00B55630">
      <w:pPr>
        <w:ind w:firstLine="720"/>
        <w:jc w:val="center"/>
        <w:rPr>
          <w:lang w:val="hr-HR"/>
        </w:rPr>
      </w:pPr>
    </w:p>
    <w:p w:rsidRDefault="00D2503C" w:rsidP="003D590E" w:rsidR="00D2503C" w:rsidRPr="00B55630">
      <w:pPr>
        <w:jc w:val="center"/>
        <w:rPr>
          <w:lang w:val="hr-HR"/>
        </w:rPr>
      </w:pPr>
      <w:r w:rsidRPr="00B55630">
        <w:rPr>
          <w:lang w:val="hr-HR"/>
        </w:rPr>
        <w:t>R J E Š E N J E</w:t>
      </w:r>
    </w:p>
    <w:p w:rsidRDefault="00D2503C" w:rsidR="00D2503C" w:rsidRPr="00B55630">
      <w:pPr>
        <w:jc w:val="both"/>
        <w:rPr>
          <w:lang w:val="hr-HR"/>
        </w:rPr>
      </w:pPr>
    </w:p>
    <w:p w:rsidRDefault="00D2503C" w:rsidR="00D2503C" w:rsidRPr="00B55630">
      <w:pPr>
        <w:jc w:val="both"/>
        <w:rPr>
          <w:lang w:val="hr-HR"/>
        </w:rPr>
      </w:pPr>
    </w:p>
    <w:p w:rsidRDefault="00D2503C" w:rsidP="001A5774" w:rsidR="00D2503C">
      <w:pPr>
        <w:ind w:firstLine="720"/>
        <w:jc w:val="both"/>
        <w:rPr>
          <w:lang w:val="hr-HR"/>
        </w:rPr>
      </w:pPr>
      <w:r w:rsidRPr="00B55630">
        <w:rPr>
          <w:lang w:val="hr-HR"/>
        </w:rPr>
        <w:t xml:space="preserve">Trgovački sud u Rijeci, po sucu ovoga suda Liljani Ugrin, kao stečajnom sucu, u postupku provođenja stečajnog postupka nad </w:t>
      </w:r>
      <w:r w:rsidR="001446B0" w:rsidRPr="00B55630">
        <w:rPr>
          <w:lang w:val="hr-HR"/>
        </w:rPr>
        <w:t xml:space="preserve">stečajnim dužnikom </w:t>
      </w:r>
      <w:r w:rsidR="008B1B81" w:rsidRPr="00B55630">
        <w:rPr>
          <w:rFonts w:eastAsia="MS Mincho"/>
          <w:szCs w:val="24"/>
          <w:lang w:val="hr-HR"/>
        </w:rPr>
        <w:t xml:space="preserve">BRODOMATERIJAL d.d. u stečaju Škrljevo (MBS </w:t>
      </w:r>
      <w:hyperlink r:id="rId11" w:history="true">
        <w:r w:rsidR="008B1B81" w:rsidRPr="00B55630">
          <w:rPr>
            <w:rStyle w:val="Hiperveza"/>
            <w:szCs w:val="24"/>
            <w:u w:val="none"/>
            <w:lang w:val="hr-HR"/>
          </w:rPr>
          <w:t>040002082</w:t>
        </w:r>
      </w:hyperlink>
      <w:r w:rsidR="008B1B81" w:rsidRPr="00B55630">
        <w:rPr>
          <w:szCs w:val="24"/>
          <w:lang w:val="hr-HR"/>
        </w:rPr>
        <w:t xml:space="preserve"> – OIB 32152751113)</w:t>
      </w:r>
      <w:r w:rsidR="00B55630">
        <w:rPr>
          <w:szCs w:val="24"/>
          <w:lang w:val="hr-HR"/>
        </w:rPr>
        <w:t>,</w:t>
      </w:r>
      <w:r w:rsidRPr="00B55630">
        <w:rPr>
          <w:lang w:val="hr-HR"/>
        </w:rPr>
        <w:t xml:space="preserve"> dana </w:t>
      </w:r>
      <w:r w:rsidR="001446B0" w:rsidRPr="00B55630">
        <w:rPr>
          <w:lang w:val="hr-HR"/>
        </w:rPr>
        <w:t xml:space="preserve"> </w:t>
      </w:r>
      <w:r w:rsidR="00813C50" w:rsidRPr="00B55630">
        <w:rPr>
          <w:lang w:val="hr-HR"/>
        </w:rPr>
        <w:t>10</w:t>
      </w:r>
      <w:r w:rsidR="007B5F70" w:rsidRPr="00B55630">
        <w:rPr>
          <w:lang w:val="hr-HR"/>
        </w:rPr>
        <w:t xml:space="preserve">. </w:t>
      </w:r>
      <w:r w:rsidR="00813C50" w:rsidRPr="00B55630">
        <w:rPr>
          <w:lang w:val="hr-HR"/>
        </w:rPr>
        <w:t xml:space="preserve">listopada </w:t>
      </w:r>
      <w:r w:rsidR="00A76124" w:rsidRPr="00B55630">
        <w:rPr>
          <w:lang w:val="hr-HR"/>
        </w:rPr>
        <w:t>2018.</w:t>
      </w:r>
    </w:p>
    <w:p w:rsidRDefault="00B55630" w:rsidP="001A5774" w:rsidR="00B55630">
      <w:pPr>
        <w:ind w:firstLine="720"/>
        <w:jc w:val="both"/>
        <w:rPr>
          <w:lang w:val="hr-HR"/>
        </w:rPr>
      </w:pPr>
    </w:p>
    <w:p w:rsidRDefault="00B55630" w:rsidP="001A5774" w:rsidR="00B55630" w:rsidRPr="00B55630">
      <w:pPr>
        <w:ind w:firstLine="720"/>
        <w:jc w:val="both"/>
        <w:rPr>
          <w:lang w:val="hr-HR"/>
        </w:rPr>
      </w:pPr>
    </w:p>
    <w:p w:rsidRDefault="00D2503C" w:rsidP="003D590E" w:rsidR="00D2503C">
      <w:pPr>
        <w:jc w:val="center"/>
        <w:rPr>
          <w:lang w:val="hr-HR"/>
        </w:rPr>
      </w:pPr>
      <w:r w:rsidRPr="00B55630">
        <w:rPr>
          <w:lang w:val="hr-HR"/>
        </w:rPr>
        <w:t>r i j e š i o   j e</w:t>
      </w:r>
    </w:p>
    <w:p w:rsidRDefault="00B55630" w:rsidP="003D590E" w:rsidR="00B55630" w:rsidRPr="00B55630">
      <w:pPr>
        <w:jc w:val="center"/>
        <w:rPr>
          <w:lang w:val="hr-HR"/>
        </w:rPr>
      </w:pPr>
    </w:p>
    <w:p w:rsidRDefault="00D2503C" w:rsidR="00D2503C" w:rsidRPr="00B55630">
      <w:pPr>
        <w:ind w:firstLine="720"/>
        <w:jc w:val="both"/>
        <w:rPr>
          <w:lang w:val="hr-HR"/>
        </w:rPr>
      </w:pPr>
    </w:p>
    <w:p w:rsidRDefault="00C51070" w:rsidP="00C51070" w:rsidR="00D2503C" w:rsidRPr="00B55630">
      <w:pPr>
        <w:jc w:val="both"/>
        <w:rPr>
          <w:szCs w:val="24"/>
          <w:lang w:val="hr-HR"/>
        </w:rPr>
      </w:pPr>
      <w:r w:rsidRPr="00B55630">
        <w:rPr>
          <w:szCs w:val="24"/>
          <w:lang w:val="hr-HR"/>
        </w:rPr>
        <w:t>I.</w:t>
      </w:r>
      <w:r w:rsidRPr="00B55630">
        <w:rPr>
          <w:szCs w:val="24"/>
          <w:lang w:val="hr-HR"/>
        </w:rPr>
        <w:tab/>
      </w:r>
      <w:r w:rsidR="00D2503C" w:rsidRPr="00B55630">
        <w:rPr>
          <w:szCs w:val="24"/>
          <w:lang w:val="hr-HR"/>
        </w:rPr>
        <w:t>Od</w:t>
      </w:r>
      <w:r w:rsidR="002F7454" w:rsidRPr="00B55630">
        <w:rPr>
          <w:szCs w:val="24"/>
          <w:lang w:val="hr-HR"/>
        </w:rPr>
        <w:t>ređuju s</w:t>
      </w:r>
      <w:r w:rsidR="00D2503C" w:rsidRPr="00B55630">
        <w:rPr>
          <w:szCs w:val="24"/>
          <w:lang w:val="hr-HR"/>
        </w:rPr>
        <w:t>e stvarni troškov</w:t>
      </w:r>
      <w:r w:rsidR="002F7454" w:rsidRPr="00B55630">
        <w:rPr>
          <w:szCs w:val="24"/>
          <w:lang w:val="hr-HR"/>
        </w:rPr>
        <w:t>i</w:t>
      </w:r>
      <w:r w:rsidR="00D2503C" w:rsidRPr="00B55630">
        <w:rPr>
          <w:szCs w:val="24"/>
          <w:lang w:val="hr-HR"/>
        </w:rPr>
        <w:t xml:space="preserve"> stečajnog upravitelja </w:t>
      </w:r>
      <w:r w:rsidR="00B56E90" w:rsidRPr="00B55630">
        <w:rPr>
          <w:szCs w:val="24"/>
          <w:lang w:val="hr-HR"/>
        </w:rPr>
        <w:t xml:space="preserve">u razdoblju od </w:t>
      </w:r>
      <w:r w:rsidR="001A5774" w:rsidRPr="00B55630">
        <w:rPr>
          <w:szCs w:val="24"/>
          <w:lang w:val="hr-HR"/>
        </w:rPr>
        <w:t xml:space="preserve"> </w:t>
      </w:r>
      <w:r w:rsidR="00D772BA" w:rsidRPr="00B55630">
        <w:rPr>
          <w:szCs w:val="24"/>
          <w:lang w:val="hr-HR"/>
        </w:rPr>
        <w:t>1</w:t>
      </w:r>
      <w:r w:rsidR="001A5774" w:rsidRPr="00B55630">
        <w:rPr>
          <w:szCs w:val="24"/>
          <w:lang w:val="hr-HR"/>
        </w:rPr>
        <w:t xml:space="preserve">. </w:t>
      </w:r>
      <w:r w:rsidR="00813C50" w:rsidRPr="00B55630">
        <w:rPr>
          <w:szCs w:val="24"/>
          <w:lang w:val="hr-HR"/>
        </w:rPr>
        <w:t xml:space="preserve">srpnja </w:t>
      </w:r>
      <w:r w:rsidR="00E735D4" w:rsidRPr="00B55630">
        <w:rPr>
          <w:szCs w:val="24"/>
          <w:lang w:val="hr-HR"/>
        </w:rPr>
        <w:t xml:space="preserve"> </w:t>
      </w:r>
      <w:r w:rsidR="00E43646" w:rsidRPr="00B55630">
        <w:rPr>
          <w:szCs w:val="24"/>
          <w:lang w:val="hr-HR"/>
        </w:rPr>
        <w:t xml:space="preserve">do </w:t>
      </w:r>
      <w:r w:rsidR="00A76124" w:rsidRPr="00B55630">
        <w:rPr>
          <w:szCs w:val="24"/>
          <w:lang w:val="hr-HR"/>
        </w:rPr>
        <w:t>3</w:t>
      </w:r>
      <w:r w:rsidR="007B5F70" w:rsidRPr="00B55630">
        <w:rPr>
          <w:szCs w:val="24"/>
          <w:lang w:val="hr-HR"/>
        </w:rPr>
        <w:t>0</w:t>
      </w:r>
      <w:r w:rsidR="00E43646" w:rsidRPr="00B55630">
        <w:rPr>
          <w:szCs w:val="24"/>
          <w:lang w:val="hr-HR"/>
        </w:rPr>
        <w:t xml:space="preserve">. </w:t>
      </w:r>
      <w:r w:rsidR="00813C50" w:rsidRPr="00B55630">
        <w:rPr>
          <w:szCs w:val="24"/>
          <w:lang w:val="hr-HR"/>
        </w:rPr>
        <w:t>rujna</w:t>
      </w:r>
      <w:r w:rsidR="007B5F70" w:rsidRPr="00B55630">
        <w:rPr>
          <w:szCs w:val="24"/>
          <w:lang w:val="hr-HR"/>
        </w:rPr>
        <w:t xml:space="preserve"> </w:t>
      </w:r>
      <w:r w:rsidR="00E43646" w:rsidRPr="00B55630">
        <w:rPr>
          <w:szCs w:val="24"/>
          <w:lang w:val="hr-HR"/>
        </w:rPr>
        <w:t>201</w:t>
      </w:r>
      <w:r w:rsidR="00E735D4" w:rsidRPr="00B55630">
        <w:rPr>
          <w:szCs w:val="24"/>
          <w:lang w:val="hr-HR"/>
        </w:rPr>
        <w:t>8</w:t>
      </w:r>
      <w:r w:rsidR="00B56E90" w:rsidRPr="00B55630">
        <w:rPr>
          <w:szCs w:val="24"/>
          <w:lang w:val="hr-HR"/>
        </w:rPr>
        <w:t xml:space="preserve">. u </w:t>
      </w:r>
      <w:r w:rsidR="00D2503C" w:rsidRPr="00B55630">
        <w:rPr>
          <w:szCs w:val="24"/>
          <w:lang w:val="hr-HR"/>
        </w:rPr>
        <w:t xml:space="preserve">visini od </w:t>
      </w:r>
      <w:r w:rsidR="00813C50" w:rsidRPr="00B55630">
        <w:rPr>
          <w:szCs w:val="24"/>
          <w:lang w:val="hr-HR"/>
        </w:rPr>
        <w:t>6</w:t>
      </w:r>
      <w:r w:rsidR="00A76124" w:rsidRPr="00B55630">
        <w:rPr>
          <w:szCs w:val="24"/>
          <w:lang w:val="hr-HR"/>
        </w:rPr>
        <w:t>.</w:t>
      </w:r>
      <w:r w:rsidR="00813C50" w:rsidRPr="00B55630">
        <w:rPr>
          <w:szCs w:val="24"/>
          <w:lang w:val="hr-HR"/>
        </w:rPr>
        <w:t>311</w:t>
      </w:r>
      <w:r w:rsidR="00A76124" w:rsidRPr="00B55630">
        <w:rPr>
          <w:szCs w:val="24"/>
          <w:lang w:val="hr-HR"/>
        </w:rPr>
        <w:t>,00</w:t>
      </w:r>
      <w:r w:rsidR="00EC76EC" w:rsidRPr="00B55630">
        <w:rPr>
          <w:szCs w:val="24"/>
          <w:lang w:val="hr-HR"/>
        </w:rPr>
        <w:t xml:space="preserve"> </w:t>
      </w:r>
      <w:r w:rsidR="00D2503C" w:rsidRPr="00B55630">
        <w:rPr>
          <w:szCs w:val="24"/>
          <w:lang w:val="hr-HR"/>
        </w:rPr>
        <w:t>kn.</w:t>
      </w:r>
    </w:p>
    <w:p w:rsidRDefault="00D2503C" w:rsidR="00D2503C" w:rsidRPr="00B55630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51070" w:rsidP="00C51070" w:rsidR="00B56E90" w:rsidRPr="00B55630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B55630">
        <w:rPr>
          <w:rFonts w:cs="Times New Roman" w:eastAsia="MS Mincho" w:hAnsi="Times New Roman" w:ascii="Times New Roman"/>
        </w:rPr>
        <w:t>II.</w:t>
      </w:r>
      <w:r w:rsidRPr="00B55630">
        <w:rPr>
          <w:rFonts w:cs="Times New Roman" w:eastAsia="MS Mincho" w:hAnsi="Times New Roman" w:ascii="Times New Roman"/>
        </w:rPr>
        <w:tab/>
      </w:r>
      <w:r w:rsidRPr="00B55630">
        <w:rPr>
          <w:rFonts w:cs="Times New Roman" w:hAnsi="Times New Roman" w:ascii="Times New Roman"/>
          <w:color w:val="000000"/>
          <w:szCs w:val="24"/>
        </w:rPr>
        <w:t>Rješenj</w:t>
      </w:r>
      <w:r w:rsidR="00196D29" w:rsidRPr="00B55630">
        <w:rPr>
          <w:rFonts w:cs="Times New Roman" w:hAnsi="Times New Roman" w:ascii="Times New Roman"/>
          <w:color w:val="000000"/>
          <w:szCs w:val="24"/>
        </w:rPr>
        <w:t>e</w:t>
      </w:r>
      <w:r w:rsidRPr="00B55630">
        <w:rPr>
          <w:rFonts w:cs="Times New Roman" w:hAnsi="Times New Roman" w:ascii="Times New Roman"/>
          <w:color w:val="000000"/>
          <w:szCs w:val="24"/>
        </w:rPr>
        <w:t xml:space="preserve"> će se objaviti  na mrežnoj stranici e-Oglasn</w:t>
      </w:r>
      <w:r w:rsidR="00196D29" w:rsidRPr="00B55630">
        <w:rPr>
          <w:rFonts w:cs="Times New Roman" w:hAnsi="Times New Roman" w:ascii="Times New Roman"/>
          <w:color w:val="000000"/>
          <w:szCs w:val="24"/>
        </w:rPr>
        <w:t>e</w:t>
      </w:r>
      <w:r w:rsidRPr="00B55630">
        <w:rPr>
          <w:rFonts w:cs="Times New Roman" w:hAnsi="Times New Roman" w:ascii="Times New Roman"/>
          <w:color w:val="000000"/>
          <w:szCs w:val="24"/>
        </w:rPr>
        <w:t xml:space="preserve"> ploč</w:t>
      </w:r>
      <w:r w:rsidR="00196D29" w:rsidRPr="00B55630">
        <w:rPr>
          <w:rFonts w:cs="Times New Roman" w:hAnsi="Times New Roman" w:ascii="Times New Roman"/>
          <w:color w:val="000000"/>
          <w:szCs w:val="24"/>
        </w:rPr>
        <w:t>e</w:t>
      </w:r>
      <w:r w:rsidRPr="00B55630">
        <w:rPr>
          <w:rFonts w:cs="Times New Roman" w:hAnsi="Times New Roman" w:ascii="Times New Roman"/>
          <w:color w:val="000000"/>
          <w:szCs w:val="24"/>
        </w:rPr>
        <w:t xml:space="preserve"> sud</w:t>
      </w:r>
      <w:r w:rsidR="00130C1A" w:rsidRPr="00B55630">
        <w:rPr>
          <w:rFonts w:cs="Times New Roman" w:hAnsi="Times New Roman" w:ascii="Times New Roman"/>
          <w:color w:val="000000"/>
          <w:szCs w:val="24"/>
        </w:rPr>
        <w:t>ova</w:t>
      </w:r>
      <w:r w:rsidRPr="00B55630">
        <w:rPr>
          <w:rFonts w:cs="Times New Roman" w:hAnsi="Times New Roman" w:ascii="Times New Roman"/>
          <w:color w:val="000000"/>
          <w:szCs w:val="24"/>
        </w:rPr>
        <w:t>.</w:t>
      </w:r>
    </w:p>
    <w:p w:rsidRDefault="00C51070" w:rsidP="00C51070" w:rsidR="00C5107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B55630" w:rsidP="00C51070" w:rsidR="00B55630" w:rsidRPr="00B5563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3D590E" w:rsidR="00D2503C">
      <w:pPr>
        <w:pStyle w:val="Obinitekst"/>
        <w:jc w:val="center"/>
        <w:rPr>
          <w:rFonts w:cs="Times New Roman" w:eastAsia="MS Mincho" w:hAnsi="Times New Roman" w:ascii="Times New Roman"/>
        </w:rPr>
      </w:pPr>
      <w:r w:rsidRPr="00B55630">
        <w:rPr>
          <w:rFonts w:cs="Times New Roman" w:eastAsia="MS Mincho" w:hAnsi="Times New Roman" w:ascii="Times New Roman"/>
        </w:rPr>
        <w:t>Obrazloženje</w:t>
      </w:r>
    </w:p>
    <w:p w:rsidRDefault="00B55630" w:rsidP="003D590E" w:rsidR="00B55630" w:rsidRPr="00B55630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D2503C" w:rsidR="00D2503C" w:rsidRPr="00B5563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F7454" w:rsidP="008E247B" w:rsidR="00E83566" w:rsidRPr="00B55630">
      <w:pPr>
        <w:ind w:firstLine="708"/>
        <w:jc w:val="both"/>
        <w:rPr>
          <w:lang w:val="hr-HR"/>
        </w:rPr>
      </w:pPr>
      <w:r w:rsidRPr="00B55630">
        <w:rPr>
          <w:rFonts w:eastAsia="MS Mincho"/>
          <w:lang w:val="hr-HR"/>
        </w:rPr>
        <w:t xml:space="preserve">Ovosudnim rješenjem pod </w:t>
      </w:r>
      <w:r w:rsidR="00E83566" w:rsidRPr="00B55630">
        <w:rPr>
          <w:rFonts w:eastAsia="MS Mincho"/>
          <w:lang w:val="hr-HR"/>
        </w:rPr>
        <w:t>br. VII St-</w:t>
      </w:r>
      <w:r w:rsidR="001446B0" w:rsidRPr="00B55630">
        <w:rPr>
          <w:rFonts w:eastAsia="MS Mincho"/>
          <w:lang w:val="hr-HR"/>
        </w:rPr>
        <w:t>64</w:t>
      </w:r>
      <w:r w:rsidR="00E83566" w:rsidRPr="00B55630">
        <w:rPr>
          <w:rFonts w:eastAsia="MS Mincho"/>
          <w:lang w:val="hr-HR"/>
        </w:rPr>
        <w:t>/</w:t>
      </w:r>
      <w:r w:rsidR="001446B0" w:rsidRPr="00B55630">
        <w:rPr>
          <w:rFonts w:eastAsia="MS Mincho"/>
          <w:lang w:val="hr-HR"/>
        </w:rPr>
        <w:t>99</w:t>
      </w:r>
      <w:r w:rsidR="00E83566" w:rsidRPr="00B55630">
        <w:rPr>
          <w:rFonts w:eastAsia="MS Mincho"/>
          <w:lang w:val="hr-HR"/>
        </w:rPr>
        <w:t xml:space="preserve">- od </w:t>
      </w:r>
      <w:r w:rsidR="001446B0" w:rsidRPr="00B55630">
        <w:rPr>
          <w:lang w:val="hr-HR"/>
        </w:rPr>
        <w:t>12. prosinca 2008. stečajnim upraviteljem</w:t>
      </w:r>
      <w:r w:rsidR="008B1B81" w:rsidRPr="00B55630">
        <w:rPr>
          <w:lang w:val="hr-HR"/>
        </w:rPr>
        <w:t xml:space="preserve"> dužnika </w:t>
      </w:r>
      <w:r w:rsidR="00E83566" w:rsidRPr="00B55630">
        <w:rPr>
          <w:lang w:val="hr-HR"/>
        </w:rPr>
        <w:t xml:space="preserve">imenovana </w:t>
      </w:r>
      <w:r w:rsidR="008E247B" w:rsidRPr="00B55630">
        <w:rPr>
          <w:lang w:val="hr-HR"/>
        </w:rPr>
        <w:t xml:space="preserve">je </w:t>
      </w:r>
      <w:r w:rsidR="00E83566" w:rsidRPr="00B55630">
        <w:rPr>
          <w:lang w:val="hr-HR"/>
        </w:rPr>
        <w:t>Ombretta Belić Ilijašić  iz Rapca.</w:t>
      </w:r>
    </w:p>
    <w:p w:rsidRDefault="002F7454" w:rsidP="001A5774" w:rsidR="00D2503C" w:rsidRPr="00B55630">
      <w:pPr>
        <w:ind w:firstLine="708"/>
        <w:jc w:val="both"/>
        <w:rPr>
          <w:lang w:val="hr-HR"/>
        </w:rPr>
      </w:pPr>
      <w:r w:rsidRPr="00B55630">
        <w:rPr>
          <w:lang w:val="hr-HR"/>
        </w:rPr>
        <w:t>Tijekom provođenja stečajnog postupka s</w:t>
      </w:r>
      <w:r w:rsidR="006F244A" w:rsidRPr="00B55630">
        <w:rPr>
          <w:lang w:val="hr-HR"/>
        </w:rPr>
        <w:t xml:space="preserve">tečajna upraviteljica je dana </w:t>
      </w:r>
      <w:r w:rsidR="00813C50" w:rsidRPr="00B55630">
        <w:rPr>
          <w:lang w:val="hr-HR"/>
        </w:rPr>
        <w:t>10</w:t>
      </w:r>
      <w:r w:rsidR="00A123D3" w:rsidRPr="00B55630">
        <w:rPr>
          <w:lang w:val="hr-HR"/>
        </w:rPr>
        <w:t xml:space="preserve">. </w:t>
      </w:r>
      <w:r w:rsidR="00813C50" w:rsidRPr="00B55630">
        <w:rPr>
          <w:lang w:val="hr-HR"/>
        </w:rPr>
        <w:t xml:space="preserve">listopada </w:t>
      </w:r>
      <w:r w:rsidR="00A76124" w:rsidRPr="00B55630">
        <w:rPr>
          <w:lang w:val="hr-HR"/>
        </w:rPr>
        <w:t>2018</w:t>
      </w:r>
      <w:r w:rsidR="00C33657" w:rsidRPr="00B55630">
        <w:rPr>
          <w:lang w:val="hr-HR"/>
        </w:rPr>
        <w:t>.</w:t>
      </w:r>
      <w:r w:rsidR="00AE5E4E" w:rsidRPr="00B55630">
        <w:rPr>
          <w:lang w:val="hr-HR"/>
        </w:rPr>
        <w:t xml:space="preserve"> </w:t>
      </w:r>
      <w:r w:rsidR="006F244A" w:rsidRPr="00B55630">
        <w:rPr>
          <w:lang w:val="hr-HR"/>
        </w:rPr>
        <w:t xml:space="preserve">podnijela </w:t>
      </w:r>
      <w:r w:rsidR="006F244A" w:rsidRPr="00B55630">
        <w:rPr>
          <w:color w:val="000000"/>
          <w:szCs w:val="24"/>
          <w:lang w:val="hr-HR"/>
        </w:rPr>
        <w:t>pisano, obrazloženo i dokumentirano izvješće</w:t>
      </w:r>
      <w:r w:rsidR="006F244A" w:rsidRPr="00B55630">
        <w:rPr>
          <w:lang w:val="hr-HR"/>
        </w:rPr>
        <w:t xml:space="preserve"> u kojem je </w:t>
      </w:r>
      <w:r w:rsidR="00D2503C" w:rsidRPr="00B55630">
        <w:rPr>
          <w:lang w:val="hr-HR"/>
        </w:rPr>
        <w:t>predloži</w:t>
      </w:r>
      <w:r w:rsidR="006F244A" w:rsidRPr="00B55630">
        <w:rPr>
          <w:lang w:val="hr-HR"/>
        </w:rPr>
        <w:t xml:space="preserve">la </w:t>
      </w:r>
      <w:r w:rsidR="00D2503C" w:rsidRPr="00B55630">
        <w:rPr>
          <w:lang w:val="hr-HR"/>
        </w:rPr>
        <w:t xml:space="preserve">donošenje odluke o isplati </w:t>
      </w:r>
      <w:r w:rsidR="006F244A" w:rsidRPr="00B55630">
        <w:rPr>
          <w:lang w:val="hr-HR"/>
        </w:rPr>
        <w:t xml:space="preserve">njenih </w:t>
      </w:r>
      <w:r w:rsidR="008B1B81" w:rsidRPr="00B55630">
        <w:rPr>
          <w:lang w:val="hr-HR"/>
        </w:rPr>
        <w:t xml:space="preserve">stvarnih </w:t>
      </w:r>
      <w:r w:rsidR="00D2503C" w:rsidRPr="00B55630">
        <w:rPr>
          <w:lang w:val="hr-HR"/>
        </w:rPr>
        <w:t>troškova</w:t>
      </w:r>
      <w:r w:rsidR="00B56E90" w:rsidRPr="00B55630">
        <w:rPr>
          <w:lang w:val="hr-HR"/>
        </w:rPr>
        <w:t xml:space="preserve"> </w:t>
      </w:r>
      <w:r w:rsidR="00B56E90" w:rsidRPr="00B55630">
        <w:rPr>
          <w:szCs w:val="24"/>
          <w:lang w:val="hr-HR"/>
        </w:rPr>
        <w:t xml:space="preserve">u razdoblju </w:t>
      </w:r>
      <w:r w:rsidR="00E735D4" w:rsidRPr="00B55630">
        <w:rPr>
          <w:szCs w:val="24"/>
          <w:lang w:val="hr-HR"/>
        </w:rPr>
        <w:t xml:space="preserve">od </w:t>
      </w:r>
      <w:r w:rsidR="00813C50" w:rsidRPr="00B55630">
        <w:rPr>
          <w:szCs w:val="24"/>
          <w:lang w:val="hr-HR"/>
        </w:rPr>
        <w:t>1. srpnja do 30. rujna 2018. u visini od 6.311,00 kn</w:t>
      </w:r>
      <w:r w:rsidR="00CD72CF" w:rsidRPr="00B55630">
        <w:rPr>
          <w:szCs w:val="24"/>
          <w:lang w:val="hr-HR"/>
        </w:rPr>
        <w:t>.</w:t>
      </w:r>
      <w:r w:rsidR="006F244A" w:rsidRPr="00B55630">
        <w:rPr>
          <w:szCs w:val="24"/>
          <w:lang w:val="hr-HR"/>
        </w:rPr>
        <w:t xml:space="preserve"> </w:t>
      </w:r>
    </w:p>
    <w:p w:rsidRDefault="00D2503C" w:rsidP="008E247B" w:rsidR="00E83566" w:rsidRPr="00B55630">
      <w:pPr>
        <w:ind w:firstLine="708"/>
        <w:jc w:val="both"/>
        <w:rPr>
          <w:lang w:val="hr-HR"/>
        </w:rPr>
      </w:pPr>
      <w:r w:rsidRPr="00B55630">
        <w:rPr>
          <w:lang w:val="hr-HR"/>
        </w:rPr>
        <w:t>Sud je izvršio uvid u</w:t>
      </w:r>
      <w:r w:rsidR="005F1EE4" w:rsidRPr="00B55630">
        <w:rPr>
          <w:lang w:val="hr-HR"/>
        </w:rPr>
        <w:t xml:space="preserve"> </w:t>
      </w:r>
      <w:r w:rsidR="00C67197" w:rsidRPr="00B55630">
        <w:rPr>
          <w:lang w:val="hr-HR"/>
        </w:rPr>
        <w:t xml:space="preserve">spis </w:t>
      </w:r>
      <w:r w:rsidR="008E247B" w:rsidRPr="00B55630">
        <w:rPr>
          <w:lang w:val="hr-HR"/>
        </w:rPr>
        <w:t xml:space="preserve">i </w:t>
      </w:r>
      <w:r w:rsidR="00C67197" w:rsidRPr="00B55630">
        <w:rPr>
          <w:lang w:val="hr-HR"/>
        </w:rPr>
        <w:t xml:space="preserve">dokumentaciju dostavljenu uz </w:t>
      </w:r>
      <w:r w:rsidR="008B1B81" w:rsidRPr="00B55630">
        <w:rPr>
          <w:lang w:val="hr-HR"/>
        </w:rPr>
        <w:t>izvješće</w:t>
      </w:r>
      <w:r w:rsidR="007B760A" w:rsidRPr="00B55630">
        <w:rPr>
          <w:lang w:val="hr-HR"/>
        </w:rPr>
        <w:t>.</w:t>
      </w:r>
    </w:p>
    <w:p w:rsidRDefault="007B3514" w:rsidR="007B3514" w:rsidRPr="00B55630">
      <w:pPr>
        <w:ind w:firstLine="708"/>
        <w:jc w:val="both"/>
        <w:rPr>
          <w:lang w:val="hr-HR"/>
        </w:rPr>
      </w:pPr>
      <w:r w:rsidRPr="00B55630">
        <w:rPr>
          <w:lang w:val="hr-HR"/>
        </w:rPr>
        <w:t>Odredbom članka 441. stavak 2. („Narodne novine“ broj 71/15</w:t>
      </w:r>
      <w:r w:rsidR="00813C50" w:rsidRPr="00B55630">
        <w:rPr>
          <w:lang w:val="hr-HR"/>
        </w:rPr>
        <w:t>, 104/17</w:t>
      </w:r>
      <w:r w:rsidRPr="00B55630">
        <w:rPr>
          <w:lang w:val="hr-HR"/>
        </w:rPr>
        <w:t xml:space="preserve">; u daljnjem tekstu SZ/15) u vezi s člankom 94. stavak 1. SZ/15 propisano je da </w:t>
      </w:r>
      <w:r w:rsidRPr="00B55630">
        <w:rPr>
          <w:color w:val="000000"/>
          <w:szCs w:val="24"/>
          <w:lang w:val="hr-HR"/>
        </w:rPr>
        <w:t>stečajni upravitelj ima pravo na nagradu za svoj rad i naknadu stvarnih troškova.</w:t>
      </w:r>
    </w:p>
    <w:p w:rsidRDefault="008B1B81" w:rsidP="008B1B81" w:rsidR="008B1B81" w:rsidRPr="00B55630">
      <w:pPr>
        <w:ind w:firstLine="708"/>
        <w:jc w:val="both"/>
        <w:rPr>
          <w:lang w:val="hr-HR"/>
        </w:rPr>
      </w:pPr>
      <w:r w:rsidRPr="00B55630">
        <w:rPr>
          <w:lang w:val="hr-HR"/>
        </w:rPr>
        <w:t xml:space="preserve">Iz dokumentacije </w:t>
      </w:r>
      <w:r w:rsidR="008D648F" w:rsidRPr="00B55630">
        <w:rPr>
          <w:lang w:val="hr-HR"/>
        </w:rPr>
        <w:t xml:space="preserve">priložene podnesku </w:t>
      </w:r>
      <w:r w:rsidRPr="00B55630">
        <w:rPr>
          <w:lang w:val="hr-HR"/>
        </w:rPr>
        <w:t>stečajne upraviteljice</w:t>
      </w:r>
      <w:r w:rsidR="008D648F" w:rsidRPr="00B55630">
        <w:rPr>
          <w:lang w:val="hr-HR"/>
        </w:rPr>
        <w:t xml:space="preserve"> od </w:t>
      </w:r>
      <w:r w:rsidR="00813C50" w:rsidRPr="00B55630">
        <w:rPr>
          <w:lang w:val="hr-HR"/>
        </w:rPr>
        <w:t>10.</w:t>
      </w:r>
      <w:r w:rsidR="007B5F70" w:rsidRPr="00B55630">
        <w:rPr>
          <w:lang w:val="hr-HR"/>
        </w:rPr>
        <w:t xml:space="preserve"> </w:t>
      </w:r>
      <w:r w:rsidR="00813C50" w:rsidRPr="00B55630">
        <w:rPr>
          <w:lang w:val="hr-HR"/>
        </w:rPr>
        <w:t xml:space="preserve">listopada </w:t>
      </w:r>
      <w:r w:rsidR="007B5F70" w:rsidRPr="00B55630">
        <w:rPr>
          <w:lang w:val="hr-HR"/>
        </w:rPr>
        <w:t xml:space="preserve">2018. </w:t>
      </w:r>
      <w:r w:rsidR="008D648F" w:rsidRPr="00B55630">
        <w:rPr>
          <w:lang w:val="hr-HR"/>
        </w:rPr>
        <w:t>(list</w:t>
      </w:r>
      <w:r w:rsidR="00A123D3" w:rsidRPr="00B55630">
        <w:rPr>
          <w:lang w:val="hr-HR"/>
        </w:rPr>
        <w:t xml:space="preserve"> </w:t>
      </w:r>
      <w:r w:rsidR="006A2835" w:rsidRPr="00B55630">
        <w:rPr>
          <w:lang w:val="hr-HR"/>
        </w:rPr>
        <w:t>15593</w:t>
      </w:r>
      <w:r w:rsidR="00813C50" w:rsidRPr="00B55630">
        <w:rPr>
          <w:lang w:val="hr-HR"/>
        </w:rPr>
        <w:t xml:space="preserve"> </w:t>
      </w:r>
      <w:r w:rsidR="008D648F" w:rsidRPr="00B55630">
        <w:rPr>
          <w:lang w:val="hr-HR"/>
        </w:rPr>
        <w:t>do</w:t>
      </w:r>
      <w:r w:rsidR="0063367A" w:rsidRPr="00B55630">
        <w:rPr>
          <w:lang w:val="hr-HR"/>
        </w:rPr>
        <w:t xml:space="preserve"> </w:t>
      </w:r>
      <w:r w:rsidR="006A2835" w:rsidRPr="00B55630">
        <w:rPr>
          <w:lang w:val="hr-HR"/>
        </w:rPr>
        <w:t>15606</w:t>
      </w:r>
      <w:r w:rsidR="00A123D3" w:rsidRPr="00B55630">
        <w:rPr>
          <w:lang w:val="hr-HR"/>
        </w:rPr>
        <w:t xml:space="preserve"> </w:t>
      </w:r>
      <w:r w:rsidR="008D648F" w:rsidRPr="00B55630">
        <w:rPr>
          <w:lang w:val="hr-HR"/>
        </w:rPr>
        <w:t>spisa)</w:t>
      </w:r>
      <w:r w:rsidRPr="00B55630">
        <w:rPr>
          <w:lang w:val="hr-HR"/>
        </w:rPr>
        <w:t>, i to obračunate putne naloge s prilozima, parkirn</w:t>
      </w:r>
      <w:r w:rsidR="0036716F" w:rsidRPr="00B55630">
        <w:rPr>
          <w:lang w:val="hr-HR"/>
        </w:rPr>
        <w:t>e</w:t>
      </w:r>
      <w:r w:rsidRPr="00B55630">
        <w:rPr>
          <w:lang w:val="hr-HR"/>
        </w:rPr>
        <w:t xml:space="preserve"> naknad</w:t>
      </w:r>
      <w:r w:rsidR="0036716F" w:rsidRPr="00B55630">
        <w:rPr>
          <w:lang w:val="hr-HR"/>
        </w:rPr>
        <w:t>e</w:t>
      </w:r>
      <w:r w:rsidRPr="00B55630">
        <w:rPr>
          <w:lang w:val="hr-HR"/>
        </w:rPr>
        <w:t>, tunelarin</w:t>
      </w:r>
      <w:r w:rsidR="0036716F" w:rsidRPr="00B55630">
        <w:rPr>
          <w:lang w:val="hr-HR"/>
        </w:rPr>
        <w:t>e</w:t>
      </w:r>
      <w:r w:rsidRPr="00B55630">
        <w:rPr>
          <w:lang w:val="hr-HR"/>
        </w:rPr>
        <w:t xml:space="preserve"> utvrđeno je da se radi o stvarnim troškovima koji su bili opravdani, budući je prisustvo stečajne upraviteljice zbog obavljanja dužnosti u sjedištu dužnika, kao i sudjelovanje na sjednic</w:t>
      </w:r>
      <w:r w:rsidR="00DA01D7" w:rsidRPr="00B55630">
        <w:rPr>
          <w:lang w:val="hr-HR"/>
        </w:rPr>
        <w:t>ama</w:t>
      </w:r>
      <w:r w:rsidRPr="00B55630">
        <w:rPr>
          <w:lang w:val="hr-HR"/>
        </w:rPr>
        <w:t xml:space="preserve"> odbora vjerovnika bilo ne</w:t>
      </w:r>
      <w:r w:rsidR="00B55630" w:rsidRPr="00B55630">
        <w:rPr>
          <w:lang w:val="hr-HR"/>
        </w:rPr>
        <w:t>o</w:t>
      </w:r>
      <w:r w:rsidRPr="00B55630">
        <w:rPr>
          <w:lang w:val="hr-HR"/>
        </w:rPr>
        <w:t>phodno i opravdano.</w:t>
      </w:r>
    </w:p>
    <w:p w:rsidRDefault="00C51070" w:rsidP="007B3514" w:rsidR="007B3514" w:rsidRPr="00B55630">
      <w:pPr>
        <w:ind w:firstLine="720"/>
        <w:jc w:val="both"/>
        <w:rPr>
          <w:color w:val="000000"/>
          <w:szCs w:val="24"/>
          <w:lang w:val="hr-HR"/>
        </w:rPr>
      </w:pPr>
      <w:r w:rsidRPr="00B55630">
        <w:rPr>
          <w:lang w:val="hr-HR"/>
        </w:rPr>
        <w:lastRenderedPageBreak/>
        <w:t xml:space="preserve">Stoga je </w:t>
      </w:r>
      <w:r w:rsidR="007B3514" w:rsidRPr="00B55630">
        <w:rPr>
          <w:lang w:val="hr-HR"/>
        </w:rPr>
        <w:t xml:space="preserve"> primjenom odredbe članka 441. stavak 2. („Narodne novine“ broj 71/15; u daljnjem tekstu SZ/15) u vezi s člankom 94. stavak 3. SZ/15, kojim je propisano da </w:t>
      </w:r>
      <w:r w:rsidR="007B3514" w:rsidRPr="00B55630">
        <w:rPr>
          <w:color w:val="000000"/>
          <w:szCs w:val="24"/>
          <w:lang w:val="hr-HR"/>
        </w:rPr>
        <w:t>naknadu troškova rješenjem određuje sud na temelju pisanoga, obrazloženoga i dokumentiranoga izvješća stečajnoga upravitelja</w:t>
      </w:r>
      <w:r w:rsidRPr="00B55630">
        <w:rPr>
          <w:color w:val="000000"/>
          <w:szCs w:val="24"/>
          <w:lang w:val="hr-HR"/>
        </w:rPr>
        <w:t xml:space="preserve"> valjalo odlučiti kao pod točkom I iz</w:t>
      </w:r>
      <w:r w:rsidR="00813C50" w:rsidRPr="00B55630">
        <w:rPr>
          <w:color w:val="000000"/>
          <w:szCs w:val="24"/>
          <w:lang w:val="hr-HR"/>
        </w:rPr>
        <w:t>r</w:t>
      </w:r>
      <w:r w:rsidRPr="00B55630">
        <w:rPr>
          <w:color w:val="000000"/>
          <w:szCs w:val="24"/>
          <w:lang w:val="hr-HR"/>
        </w:rPr>
        <w:t>eke ovog rješenja.</w:t>
      </w:r>
    </w:p>
    <w:p w:rsidRDefault="00C51070" w:rsidP="004D51EB" w:rsidR="006F244A" w:rsidRPr="00B55630">
      <w:pPr>
        <w:ind w:firstLine="708"/>
        <w:jc w:val="both"/>
        <w:rPr>
          <w:lang w:val="hr-HR"/>
        </w:rPr>
      </w:pPr>
      <w:r w:rsidRPr="00B55630">
        <w:rPr>
          <w:lang w:val="hr-HR"/>
        </w:rPr>
        <w:t>Odluka pod točkom II</w:t>
      </w:r>
      <w:r w:rsidR="00813C50" w:rsidRPr="00B55630">
        <w:rPr>
          <w:lang w:val="hr-HR"/>
        </w:rPr>
        <w:t xml:space="preserve"> </w:t>
      </w:r>
      <w:r w:rsidRPr="00B55630">
        <w:rPr>
          <w:lang w:val="hr-HR"/>
        </w:rPr>
        <w:t xml:space="preserve"> izr</w:t>
      </w:r>
      <w:r w:rsidR="002F7454" w:rsidRPr="00B55630">
        <w:rPr>
          <w:lang w:val="hr-HR"/>
        </w:rPr>
        <w:t>e</w:t>
      </w:r>
      <w:r w:rsidRPr="00B55630">
        <w:rPr>
          <w:lang w:val="hr-HR"/>
        </w:rPr>
        <w:t>ke ovog rješ</w:t>
      </w:r>
      <w:r w:rsidR="00B55630">
        <w:rPr>
          <w:lang w:val="hr-HR"/>
        </w:rPr>
        <w:t>e</w:t>
      </w:r>
      <w:r w:rsidRPr="00B55630">
        <w:rPr>
          <w:lang w:val="hr-HR"/>
        </w:rPr>
        <w:t>nja donijeta je primjenom odredbe stavka 4. istog članka.</w:t>
      </w:r>
    </w:p>
    <w:p w:rsidRDefault="00C51070" w:rsidP="004D51EB" w:rsidR="00C51070" w:rsidRPr="00B55630">
      <w:pPr>
        <w:ind w:firstLine="708"/>
        <w:jc w:val="both"/>
        <w:rPr>
          <w:lang w:val="hr-HR"/>
        </w:rPr>
      </w:pPr>
    </w:p>
    <w:p w:rsidRDefault="00813C50" w:rsidP="008D5BF9" w:rsidR="00813C50" w:rsidRPr="00B55630">
      <w:pPr>
        <w:jc w:val="center"/>
        <w:rPr>
          <w:rFonts w:eastAsia="MS Mincho"/>
          <w:lang w:val="hr-HR"/>
        </w:rPr>
      </w:pPr>
    </w:p>
    <w:p w:rsidRDefault="00531BD6" w:rsidP="008D5BF9" w:rsidR="00D2503C" w:rsidRPr="00B55630">
      <w:pPr>
        <w:jc w:val="center"/>
        <w:rPr>
          <w:rFonts w:eastAsia="MS Mincho"/>
          <w:lang w:val="hr-HR"/>
        </w:rPr>
      </w:pPr>
      <w:r w:rsidRPr="00B55630">
        <w:rPr>
          <w:rFonts w:eastAsia="MS Mincho"/>
          <w:lang w:val="hr-HR"/>
        </w:rPr>
        <w:t xml:space="preserve"> </w:t>
      </w:r>
      <w:r w:rsidR="00D2503C" w:rsidRPr="00B55630">
        <w:rPr>
          <w:rFonts w:eastAsia="MS Mincho"/>
          <w:lang w:val="hr-HR"/>
        </w:rPr>
        <w:t>U Rijeci</w:t>
      </w:r>
      <w:r w:rsidR="0014772A" w:rsidRPr="00B55630">
        <w:rPr>
          <w:rFonts w:eastAsia="MS Mincho"/>
          <w:lang w:val="hr-HR"/>
        </w:rPr>
        <w:t xml:space="preserve">, </w:t>
      </w:r>
      <w:r w:rsidR="00813C50" w:rsidRPr="00B55630">
        <w:rPr>
          <w:lang w:val="hr-HR"/>
        </w:rPr>
        <w:t>10. listopada 2018</w:t>
      </w:r>
      <w:r w:rsidR="004F5E47" w:rsidRPr="00B55630">
        <w:rPr>
          <w:lang w:val="hr-HR"/>
        </w:rPr>
        <w:t>.</w:t>
      </w:r>
      <w:r w:rsidR="00C67197" w:rsidRPr="00B55630">
        <w:rPr>
          <w:szCs w:val="24"/>
          <w:lang w:val="hr-HR"/>
        </w:rPr>
        <w:t xml:space="preserve"> </w:t>
      </w:r>
      <w:r w:rsidR="00C33657" w:rsidRPr="00B55630">
        <w:rPr>
          <w:lang w:val="hr-HR"/>
        </w:rPr>
        <w:t xml:space="preserve">   </w:t>
      </w:r>
    </w:p>
    <w:p w:rsidRDefault="00D2503C" w:rsidR="00ED5C2E" w:rsidRPr="00B55630">
      <w:pPr>
        <w:jc w:val="right"/>
        <w:rPr>
          <w:rFonts w:eastAsia="MS Mincho"/>
          <w:lang w:val="hr-HR"/>
        </w:rPr>
      </w:pPr>
      <w:r w:rsidRPr="00B55630">
        <w:rPr>
          <w:rFonts w:eastAsia="MS Mincho"/>
          <w:lang w:val="hr-HR"/>
        </w:rPr>
        <w:t xml:space="preserve">       </w:t>
      </w:r>
    </w:p>
    <w:p w:rsidRDefault="00D2503C" w:rsidR="00D2503C" w:rsidRPr="00B55630">
      <w:pPr>
        <w:jc w:val="right"/>
        <w:rPr>
          <w:rFonts w:eastAsia="MS Mincho"/>
          <w:lang w:val="hr-HR"/>
        </w:rPr>
      </w:pPr>
      <w:r w:rsidRPr="00B55630">
        <w:rPr>
          <w:rFonts w:eastAsia="MS Mincho"/>
          <w:lang w:val="hr-HR"/>
        </w:rPr>
        <w:t xml:space="preserve">Stečajni </w:t>
      </w:r>
      <w:r w:rsidR="007B5F70" w:rsidRPr="00B55630">
        <w:rPr>
          <w:rFonts w:eastAsia="MS Mincho"/>
          <w:lang w:val="hr-HR"/>
        </w:rPr>
        <w:t>sudac</w:t>
      </w:r>
      <w:r w:rsidRPr="00B55630">
        <w:rPr>
          <w:rFonts w:eastAsia="MS Mincho"/>
          <w:lang w:val="hr-HR"/>
        </w:rPr>
        <w:t xml:space="preserve">                                         </w:t>
      </w:r>
    </w:p>
    <w:p w:rsidRDefault="00D2503C" w:rsidR="00D2503C" w:rsidRPr="00B55630">
      <w:pPr>
        <w:ind w:firstLine="708" w:left="2124"/>
        <w:jc w:val="right"/>
        <w:rPr>
          <w:rFonts w:eastAsia="MS Mincho"/>
          <w:lang w:val="hr-HR"/>
        </w:rPr>
      </w:pPr>
      <w:r w:rsidRPr="00B55630">
        <w:rPr>
          <w:rFonts w:eastAsia="MS Mincho"/>
          <w:lang w:val="hr-HR"/>
        </w:rPr>
        <w:t xml:space="preserve">Liljana Ugrin    </w:t>
      </w:r>
    </w:p>
    <w:p w:rsidRDefault="00D2503C" w:rsidR="00D2503C" w:rsidRPr="00B55630">
      <w:pPr>
        <w:jc w:val="right"/>
        <w:rPr>
          <w:rFonts w:eastAsia="MS Mincho"/>
          <w:lang w:val="hr-HR"/>
        </w:rPr>
      </w:pPr>
      <w:r w:rsidRPr="00B55630">
        <w:rPr>
          <w:rFonts w:eastAsia="MS Mincho"/>
          <w:lang w:val="hr-HR"/>
        </w:rPr>
        <w:t xml:space="preserve"> </w:t>
      </w:r>
    </w:p>
    <w:p w:rsidRDefault="00D2503C" w:rsidR="00D2503C">
      <w:pPr>
        <w:rPr>
          <w:rFonts w:eastAsia="MS Mincho"/>
          <w:lang w:val="hr-HR"/>
        </w:rPr>
      </w:pPr>
    </w:p>
    <w:p w:rsidRDefault="00B55630" w:rsidR="00B55630" w:rsidRPr="00B55630">
      <w:pPr>
        <w:rPr>
          <w:rFonts w:eastAsia="MS Mincho"/>
          <w:lang w:val="hr-HR"/>
        </w:rPr>
      </w:pPr>
    </w:p>
    <w:p w:rsidRDefault="00E83566" w:rsidR="00E83566" w:rsidRPr="00B556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B556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B55630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P="00AE3F0C" w:rsidR="00D2503C" w:rsidRPr="00B55630">
      <w:pPr>
        <w:jc w:val="both"/>
        <w:rPr>
          <w:szCs w:val="24"/>
          <w:lang w:val="hr-HR"/>
        </w:rPr>
      </w:pPr>
      <w:r w:rsidRPr="00B55630">
        <w:rPr>
          <w:szCs w:val="24"/>
          <w:lang w:val="hr-HR"/>
        </w:rPr>
        <w:tab/>
      </w:r>
      <w:r w:rsidR="005F1EE4" w:rsidRPr="00B55630">
        <w:rPr>
          <w:szCs w:val="24"/>
          <w:lang w:val="hr-HR"/>
        </w:rPr>
        <w:t xml:space="preserve">Protiv ovog rješenja pravo na žalbu imaju </w:t>
      </w:r>
      <w:r w:rsidR="00C51070" w:rsidRPr="00B55630">
        <w:rPr>
          <w:color w:val="000000"/>
          <w:szCs w:val="24"/>
          <w:lang w:val="hr-HR"/>
        </w:rPr>
        <w:t xml:space="preserve"> stečajni upravitelj, dužnik pojedinac i svaki stečajni vjerovnik</w:t>
      </w:r>
      <w:r w:rsidR="005F1EE4" w:rsidRPr="00B55630">
        <w:rPr>
          <w:szCs w:val="24"/>
          <w:lang w:val="hr-HR"/>
        </w:rPr>
        <w:t xml:space="preserve"> (članka </w:t>
      </w:r>
      <w:r w:rsidR="00C51070" w:rsidRPr="00B55630">
        <w:rPr>
          <w:szCs w:val="24"/>
          <w:lang w:val="hr-HR"/>
        </w:rPr>
        <w:t>94</w:t>
      </w:r>
      <w:r w:rsidR="005F1EE4" w:rsidRPr="00B55630">
        <w:rPr>
          <w:szCs w:val="24"/>
          <w:lang w:val="hr-HR"/>
        </w:rPr>
        <w:t>. stavak 5. SZ</w:t>
      </w:r>
      <w:r w:rsidR="00C51070" w:rsidRPr="00B55630">
        <w:rPr>
          <w:szCs w:val="24"/>
          <w:lang w:val="hr-HR"/>
        </w:rPr>
        <w:t>/15</w:t>
      </w:r>
      <w:r w:rsidR="005F1EE4" w:rsidRPr="00B55630">
        <w:rPr>
          <w:szCs w:val="24"/>
          <w:lang w:val="hr-HR"/>
        </w:rPr>
        <w:t>).</w:t>
      </w:r>
      <w:r w:rsidRPr="00B55630">
        <w:rPr>
          <w:szCs w:val="24"/>
          <w:lang w:val="hr-HR"/>
        </w:rPr>
        <w:t xml:space="preserve"> Žalba se podnosi </w:t>
      </w:r>
      <w:r w:rsidR="005F1EE4" w:rsidRPr="00B55630">
        <w:rPr>
          <w:szCs w:val="24"/>
          <w:lang w:val="hr-HR"/>
        </w:rPr>
        <w:t xml:space="preserve">u roku od 8 dana od dana </w:t>
      </w:r>
      <w:r w:rsidR="00C51070" w:rsidRPr="00B55630">
        <w:rPr>
          <w:szCs w:val="24"/>
          <w:lang w:val="hr-HR"/>
        </w:rPr>
        <w:t xml:space="preserve">dostave, </w:t>
      </w:r>
      <w:r w:rsidRPr="00B55630">
        <w:rPr>
          <w:szCs w:val="24"/>
          <w:lang w:val="hr-HR"/>
        </w:rPr>
        <w:t>u tri istovjetna primjerka</w:t>
      </w:r>
      <w:r w:rsidR="005F1EE4" w:rsidRPr="00B55630">
        <w:rPr>
          <w:szCs w:val="24"/>
          <w:lang w:val="hr-HR"/>
        </w:rPr>
        <w:t>.</w:t>
      </w:r>
      <w:r w:rsidRPr="00B55630">
        <w:rPr>
          <w:szCs w:val="24"/>
          <w:lang w:val="hr-HR"/>
        </w:rPr>
        <w:t xml:space="preserve"> </w:t>
      </w:r>
      <w:r w:rsidR="00AE3F0C" w:rsidRPr="00B55630">
        <w:rPr>
          <w:szCs w:val="24"/>
          <w:lang w:val="hr-HR"/>
        </w:rPr>
        <w:t>O</w:t>
      </w:r>
      <w:r w:rsidRPr="00B55630">
        <w:rPr>
          <w:szCs w:val="24"/>
          <w:lang w:val="hr-HR"/>
        </w:rPr>
        <w:t xml:space="preserve"> žalbi odlučuje Visoki trgovački sud Republike Hrvatske. </w:t>
      </w:r>
    </w:p>
    <w:p w:rsidRDefault="00D2503C" w:rsidR="00D2503C" w:rsidRPr="00B556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3367A" w:rsidR="0063367A" w:rsidRPr="00B556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3367A" w:rsidR="0063367A" w:rsidRPr="00B556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3367A" w:rsidR="0063367A" w:rsidRPr="00B556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sectPr w:rsidSect="00B55630" w:rsidR="0063367A" w:rsidRPr="00B55630">
      <w:headerReference w:type="default" r:id="rId12"/>
      <w:footerReference w:type="default" r:id="rId13"/>
      <w:pgSz w:h="16840" w:w="11907"/>
      <w:pgMar w:gutter="0" w:footer="720" w:header="720" w:left="1871" w:bottom="1871" w:right="1247" w:top="187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3119" w:rsidR="002A3119">
      <w:r>
        <w:separator/>
      </w:r>
    </w:p>
  </w:endnote>
  <w:endnote w:id="0" w:type="continuationSeparator">
    <w:p w:rsidRDefault="002A3119" w:rsidR="002A31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6A2835">
    <w:pPr>
      <w:pStyle w:val="Podnoje"/>
      <w:jc w:val="center"/>
    </w:pPr>
    <w:r w:rsidRPr="006A2835">
      <w:rPr>
        <w:rStyle w:val="Brojstranice"/>
      </w:rPr>
      <w:fldChar w:fldCharType="begin"/>
    </w:r>
    <w:r w:rsidRPr="006A2835">
      <w:rPr>
        <w:rStyle w:val="Brojstranice"/>
      </w:rPr>
      <w:instrText xml:space="preserve"> PAGE </w:instrText>
    </w:r>
    <w:r w:rsidRPr="006A2835">
      <w:rPr>
        <w:rStyle w:val="Brojstranice"/>
      </w:rPr>
      <w:fldChar w:fldCharType="separate"/>
    </w:r>
    <w:r w:rsidR="008E4966">
      <w:rPr>
        <w:rStyle w:val="Brojstranice"/>
        <w:noProof/>
      </w:rPr>
      <w:t>2</w:t>
    </w:r>
    <w:r w:rsidRPr="006A2835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3119" w:rsidR="002A3119">
      <w:r>
        <w:separator/>
      </w:r>
    </w:p>
  </w:footnote>
  <w:footnote w:id="0" w:type="continuationSeparator">
    <w:p w:rsidRDefault="002A3119" w:rsidR="002A31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5630" w:rsidP="00AE3F0C" w:rsidR="00E72430" w:rsidRPr="00E72430">
    <w:pPr>
      <w:pStyle w:val="Zaglavlje"/>
      <w:jc w:val="right"/>
      <w:rPr>
        <w:lang w:val="hr-HR"/>
      </w:rPr>
    </w:pPr>
    <w:r w:rsidRPr="00E72430">
      <w:t>Posl</w:t>
    </w:r>
    <w:r>
      <w:t xml:space="preserve">ovni </w:t>
    </w:r>
    <w:r w:rsidRPr="00E72430">
      <w:t>br</w:t>
    </w:r>
    <w:r>
      <w:t>oj</w:t>
    </w:r>
    <w:r w:rsidRPr="00E72430">
      <w:t xml:space="preserve"> </w:t>
    </w:r>
    <w:r w:rsidRPr="00E72430">
      <w:rPr>
        <w:rFonts w:eastAsia="MS Mincho"/>
      </w:rPr>
      <w:t>7 St-64/</w:t>
    </w:r>
    <w:r>
      <w:rPr>
        <w:rFonts w:eastAsia="MS Mincho"/>
      </w:rPr>
      <w:t>19</w:t>
    </w:r>
    <w:r w:rsidRPr="00E72430">
      <w:rPr>
        <w:rFonts w:eastAsia="MS Mincho"/>
      </w:rPr>
      <w:t>99-</w:t>
    </w:r>
    <w:r>
      <w:rPr>
        <w:rFonts w:eastAsia="MS Mincho"/>
      </w:rPr>
      <w:t>2990</w:t>
    </w:r>
  </w:p>
  <w:p w:rsidRDefault="00E72430" w:rsidP="00C02A13" w:rsidR="00E72430" w:rsidRPr="00E72430">
    <w:pPr>
      <w:jc w:val="right"/>
    </w:pPr>
  </w:p>
  <w:p w:rsidRDefault="00E72430" w:rsidP="00AE3F0C" w:rsidR="00E72430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05602"/>
    <w:rsid w:val="00012703"/>
    <w:rsid w:val="000301E7"/>
    <w:rsid w:val="00034B6D"/>
    <w:rsid w:val="000419C1"/>
    <w:rsid w:val="00054140"/>
    <w:rsid w:val="000655CD"/>
    <w:rsid w:val="00065EB5"/>
    <w:rsid w:val="00087EBB"/>
    <w:rsid w:val="00096FF4"/>
    <w:rsid w:val="000A5022"/>
    <w:rsid w:val="000C1DC0"/>
    <w:rsid w:val="000D3008"/>
    <w:rsid w:val="00110F94"/>
    <w:rsid w:val="0011379B"/>
    <w:rsid w:val="0012528E"/>
    <w:rsid w:val="00130C1A"/>
    <w:rsid w:val="0014143E"/>
    <w:rsid w:val="001446B0"/>
    <w:rsid w:val="00145EB7"/>
    <w:rsid w:val="0014772A"/>
    <w:rsid w:val="00176002"/>
    <w:rsid w:val="001775B9"/>
    <w:rsid w:val="00180E9F"/>
    <w:rsid w:val="00196D29"/>
    <w:rsid w:val="001A5774"/>
    <w:rsid w:val="001B0F4A"/>
    <w:rsid w:val="001C1C71"/>
    <w:rsid w:val="001C3A5D"/>
    <w:rsid w:val="001E4556"/>
    <w:rsid w:val="0021464E"/>
    <w:rsid w:val="00227C64"/>
    <w:rsid w:val="00246175"/>
    <w:rsid w:val="00252E72"/>
    <w:rsid w:val="002829ED"/>
    <w:rsid w:val="00296899"/>
    <w:rsid w:val="002A3119"/>
    <w:rsid w:val="002B2C5D"/>
    <w:rsid w:val="002E608F"/>
    <w:rsid w:val="002F0C01"/>
    <w:rsid w:val="002F7454"/>
    <w:rsid w:val="002F7BB4"/>
    <w:rsid w:val="00321D43"/>
    <w:rsid w:val="00327827"/>
    <w:rsid w:val="00337DD7"/>
    <w:rsid w:val="00342706"/>
    <w:rsid w:val="003501DE"/>
    <w:rsid w:val="00356A01"/>
    <w:rsid w:val="0036716F"/>
    <w:rsid w:val="00384A68"/>
    <w:rsid w:val="003B5EAD"/>
    <w:rsid w:val="003C11E7"/>
    <w:rsid w:val="003C7ADA"/>
    <w:rsid w:val="003D590E"/>
    <w:rsid w:val="003D5E63"/>
    <w:rsid w:val="003D66DE"/>
    <w:rsid w:val="00400D28"/>
    <w:rsid w:val="00443BD0"/>
    <w:rsid w:val="0045005C"/>
    <w:rsid w:val="00463779"/>
    <w:rsid w:val="00466F5C"/>
    <w:rsid w:val="004962A7"/>
    <w:rsid w:val="004A592F"/>
    <w:rsid w:val="004C5232"/>
    <w:rsid w:val="004D4729"/>
    <w:rsid w:val="004D51EB"/>
    <w:rsid w:val="004E0B79"/>
    <w:rsid w:val="004E1B6E"/>
    <w:rsid w:val="004F5E47"/>
    <w:rsid w:val="005045A2"/>
    <w:rsid w:val="00516200"/>
    <w:rsid w:val="00531BD6"/>
    <w:rsid w:val="00535FD7"/>
    <w:rsid w:val="00547B76"/>
    <w:rsid w:val="00554367"/>
    <w:rsid w:val="0058270C"/>
    <w:rsid w:val="00591A96"/>
    <w:rsid w:val="00594BFD"/>
    <w:rsid w:val="005F1EE4"/>
    <w:rsid w:val="00615EF8"/>
    <w:rsid w:val="0062063B"/>
    <w:rsid w:val="00630533"/>
    <w:rsid w:val="0063367A"/>
    <w:rsid w:val="00664EF9"/>
    <w:rsid w:val="00681E86"/>
    <w:rsid w:val="006828FD"/>
    <w:rsid w:val="00692273"/>
    <w:rsid w:val="006A2835"/>
    <w:rsid w:val="006B1A6D"/>
    <w:rsid w:val="006C08D9"/>
    <w:rsid w:val="006C0BAC"/>
    <w:rsid w:val="006C6DA5"/>
    <w:rsid w:val="006E5DBA"/>
    <w:rsid w:val="006F00D1"/>
    <w:rsid w:val="006F244A"/>
    <w:rsid w:val="00704B92"/>
    <w:rsid w:val="007161EA"/>
    <w:rsid w:val="00727B78"/>
    <w:rsid w:val="00733FBA"/>
    <w:rsid w:val="00742E02"/>
    <w:rsid w:val="00744706"/>
    <w:rsid w:val="00746B9A"/>
    <w:rsid w:val="00763C2A"/>
    <w:rsid w:val="00765A7F"/>
    <w:rsid w:val="00767065"/>
    <w:rsid w:val="007779CC"/>
    <w:rsid w:val="00785F5D"/>
    <w:rsid w:val="00797D76"/>
    <w:rsid w:val="007B3514"/>
    <w:rsid w:val="007B5F70"/>
    <w:rsid w:val="007B760A"/>
    <w:rsid w:val="007C58D2"/>
    <w:rsid w:val="007D3C76"/>
    <w:rsid w:val="007D3F02"/>
    <w:rsid w:val="007D5F5B"/>
    <w:rsid w:val="007E01A2"/>
    <w:rsid w:val="007E24FA"/>
    <w:rsid w:val="00813C50"/>
    <w:rsid w:val="00816757"/>
    <w:rsid w:val="00841034"/>
    <w:rsid w:val="00864705"/>
    <w:rsid w:val="00877DA7"/>
    <w:rsid w:val="008808A5"/>
    <w:rsid w:val="008819AF"/>
    <w:rsid w:val="00891506"/>
    <w:rsid w:val="0089484F"/>
    <w:rsid w:val="008A7688"/>
    <w:rsid w:val="008B1B81"/>
    <w:rsid w:val="008D5BF9"/>
    <w:rsid w:val="008D648F"/>
    <w:rsid w:val="008E247B"/>
    <w:rsid w:val="008E4966"/>
    <w:rsid w:val="00905CA0"/>
    <w:rsid w:val="00916B6F"/>
    <w:rsid w:val="00920692"/>
    <w:rsid w:val="00935667"/>
    <w:rsid w:val="009429A9"/>
    <w:rsid w:val="00950720"/>
    <w:rsid w:val="0096329B"/>
    <w:rsid w:val="009A45DB"/>
    <w:rsid w:val="009A4F4C"/>
    <w:rsid w:val="009B48CE"/>
    <w:rsid w:val="009C6E36"/>
    <w:rsid w:val="009D3A6A"/>
    <w:rsid w:val="009D4BEE"/>
    <w:rsid w:val="009E58DA"/>
    <w:rsid w:val="00A060DA"/>
    <w:rsid w:val="00A11839"/>
    <w:rsid w:val="00A123D3"/>
    <w:rsid w:val="00A178B4"/>
    <w:rsid w:val="00A47036"/>
    <w:rsid w:val="00A474B4"/>
    <w:rsid w:val="00A542B7"/>
    <w:rsid w:val="00A60839"/>
    <w:rsid w:val="00A66D05"/>
    <w:rsid w:val="00A7461F"/>
    <w:rsid w:val="00A76124"/>
    <w:rsid w:val="00A819A7"/>
    <w:rsid w:val="00A9585D"/>
    <w:rsid w:val="00A95BF7"/>
    <w:rsid w:val="00AB6942"/>
    <w:rsid w:val="00AC3FD8"/>
    <w:rsid w:val="00AD5227"/>
    <w:rsid w:val="00AD687D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34172"/>
    <w:rsid w:val="00B34D05"/>
    <w:rsid w:val="00B40F02"/>
    <w:rsid w:val="00B55630"/>
    <w:rsid w:val="00B561FC"/>
    <w:rsid w:val="00B56E90"/>
    <w:rsid w:val="00B75C48"/>
    <w:rsid w:val="00B85CC8"/>
    <w:rsid w:val="00B958FB"/>
    <w:rsid w:val="00BD5AA5"/>
    <w:rsid w:val="00C02A13"/>
    <w:rsid w:val="00C04660"/>
    <w:rsid w:val="00C26879"/>
    <w:rsid w:val="00C33657"/>
    <w:rsid w:val="00C51070"/>
    <w:rsid w:val="00C612AF"/>
    <w:rsid w:val="00C67197"/>
    <w:rsid w:val="00C822CE"/>
    <w:rsid w:val="00C91176"/>
    <w:rsid w:val="00CA2329"/>
    <w:rsid w:val="00CD501C"/>
    <w:rsid w:val="00CD72CF"/>
    <w:rsid w:val="00CF1A09"/>
    <w:rsid w:val="00CF2F41"/>
    <w:rsid w:val="00D23CFD"/>
    <w:rsid w:val="00D2503C"/>
    <w:rsid w:val="00D27C8F"/>
    <w:rsid w:val="00D4598E"/>
    <w:rsid w:val="00D7467E"/>
    <w:rsid w:val="00D76964"/>
    <w:rsid w:val="00D772BA"/>
    <w:rsid w:val="00D91E8D"/>
    <w:rsid w:val="00DA01D7"/>
    <w:rsid w:val="00DA77EE"/>
    <w:rsid w:val="00DA7AE1"/>
    <w:rsid w:val="00DC0293"/>
    <w:rsid w:val="00DD39D2"/>
    <w:rsid w:val="00DE05BE"/>
    <w:rsid w:val="00DF1C9A"/>
    <w:rsid w:val="00DF1EFA"/>
    <w:rsid w:val="00DF775E"/>
    <w:rsid w:val="00E02D03"/>
    <w:rsid w:val="00E308A9"/>
    <w:rsid w:val="00E43646"/>
    <w:rsid w:val="00E437FF"/>
    <w:rsid w:val="00E47B08"/>
    <w:rsid w:val="00E70BC2"/>
    <w:rsid w:val="00E72430"/>
    <w:rsid w:val="00E735D4"/>
    <w:rsid w:val="00E83566"/>
    <w:rsid w:val="00E878FF"/>
    <w:rsid w:val="00E96F7C"/>
    <w:rsid w:val="00EC04EC"/>
    <w:rsid w:val="00EC76EC"/>
    <w:rsid w:val="00ED5C2E"/>
    <w:rsid w:val="00ED7590"/>
    <w:rsid w:val="00EE7100"/>
    <w:rsid w:val="00EF150C"/>
    <w:rsid w:val="00EF2B13"/>
    <w:rsid w:val="00F32013"/>
    <w:rsid w:val="00F63396"/>
    <w:rsid w:val="00F81825"/>
    <w:rsid w:val="00F85F33"/>
    <w:rsid w:val="00F94EAE"/>
    <w:rsid w:val="00F9635E"/>
    <w:rsid w:val="00FC612D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E49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49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49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9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9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E49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49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49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9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9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udreg.pravosudje.hr/registar/f?p=150:28:0::NO:28:P28_SBT_MBS:040002082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stvarni trošak 1.7. do 30.9.2018.</izvorni_sadrzaj>
    <derivirana_varijabla naziv="DomainObject.Primjedba_1">stvarni trošak 1.7. do 30.9.2018.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1999.</izvorni_sadrzaj>
    <derivirana_varijabla naziv="DomainObject.Predmet.DatumOsnivanja_1">20. srpnja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St-64/1999</izvorni_sadrzaj>
    <derivirana_varijabla naziv="DomainObject.Predmet.OznakaBroj_1">St-64/1999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BRODOMATERIJAL d.d.  Rijeka</izvorni_sadrzaj>
    <derivirana_varijabla naziv="DomainObject.Predmet.ProtustrankaFormated_1">  BRODOMATERIJAL d.d.  Rijeka</derivirana_varijabla>
  </DomainObject.Predmet.ProtustrankaFormated>
  <DomainObject.Predmet.ProtustrankaFormatedOIB>
    <izvorni_sadrzaj>  BRODOMATERIJAL d.d.  Rijeka, OIB 32152751113</izvorni_sadrzaj>
    <derivirana_varijabla naziv="DomainObject.Predmet.ProtustrankaFormatedOIB_1">  BRODOMATERIJAL d.d.  Rijeka, OIB 32152751113</derivirana_varijabla>
  </DomainObject.Predmet.ProtustrankaFormatedOIB>
  <DomainObject.Predmet.ProtustrankaFormatedWithAdress>
    <izvorni_sadrzaj> BRODOMATERIJAL d.d.  Rijeka, Martinšćica bb, 51000 Rijeka</izvorni_sadrzaj>
    <derivirana_varijabla naziv="DomainObject.Predmet.ProtustrankaFormatedWithAdress_1"> BRODOMATERIJAL d.d.  Rijeka, Martinšćica bb, 51000 Rijeka</derivirana_varijabla>
  </DomainObject.Predmet.ProtustrankaFormatedWithAdress>
  <DomainObject.Predmet.ProtustrankaFormatedWithAdressOIB>
    <izvorni_sadrzaj> BRODOMATERIJAL d.d.  Rijeka, OIB 32152751113, Martinšćica bb, 51000 Rijeka</izvorni_sadrzaj>
    <derivirana_varijabla naziv="DomainObject.Predmet.ProtustrankaFormatedWithAdressOIB_1"> BRODOMATERIJAL d.d.  Rijeka, OIB 32152751113, Martinšćica bb, 51000 Rijeka</derivirana_varijabla>
  </DomainObject.Predmet.ProtustrankaFormatedWithAdressOIB>
  <DomainObject.Predmet.ProtustrankaWithAdress>
    <izvorni_sadrzaj>BRODOMATERIJAL d.d.  Rijeka Martinšćica bb, 51000 Rijeka</izvorni_sadrzaj>
    <derivirana_varijabla naziv="DomainObject.Predmet.ProtustrankaWithAdress_1">BRODOMATERIJAL d.d.  Rijeka Martinšćica bb, 51000 Rijeka</derivirana_varijabla>
  </DomainObject.Predmet.ProtustrankaWithAdress>
  <DomainObject.Predmet.ProtustrankaWithAdressOIB>
    <izvorni_sadrzaj>BRODOMATERIJAL d.d.  Rijeka, OIB 32152751113, Martinšćica bb, 51000 Rijeka</izvorni_sadrzaj>
    <derivirana_varijabla naziv="DomainObject.Predmet.ProtustrankaWithAdressOIB_1">BRODOMATERIJAL d.d.  Rijeka, OIB 32152751113, Martinšćica bb, 51000 Rijeka</derivirana_varijabla>
  </DomainObject.Predmet.ProtustrankaWithAdressOIB>
  <DomainObject.Predmet.ProtustrankaNazivFormated>
    <izvorni_sadrzaj>BRODOMATERIJAL d.d.  Rijeka</izvorni_sadrzaj>
    <derivirana_varijabla naziv="DomainObject.Predmet.ProtustrankaNazivFormated_1">BRODOMATERIJAL d.d.  Rijeka</derivirana_varijabla>
  </DomainObject.Predmet.ProtustrankaNazivFormated>
  <DomainObject.Predmet.ProtustrankaNazivFormatedOIB>
    <izvorni_sadrzaj>BRODOMATERIJAL d.d.  Rijeka, OIB 32152751113</izvorni_sadrzaj>
    <derivirana_varijabla naziv="DomainObject.Predmet.ProtustrankaNazivFormatedOIB_1">BRODOMATERIJAL d.d.  Rijeka, OIB 32152751113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</izvorni_sadrzaj>
    <derivirana_varijabla naziv="DomainObject.Predmet.StrankaFormated_1">  GRAD RIJEKA</derivirana_varijabla>
  </DomainObject.Predmet.StrankaFormated>
  <DomainObject.Predmet.StrankaFormatedOIB>
    <izvorni_sadrzaj>  GRAD RIJEKA, OIB 54382731928</izvorni_sadrzaj>
    <derivirana_varijabla naziv="DomainObject.Predmet.StrankaFormatedOIB_1">  GRAD RIJEKA, OIB 54382731928</derivirana_varijabla>
  </DomainObject.Predmet.StrankaFormatedOIB>
  <DomainObject.Predmet.StrankaFormatedWithAdress>
    <izvorni_sadrzaj> GRAD RIJEKA, Korzo 16, 51000 Rijeka</izvorni_sadrzaj>
    <derivirana_varijabla naziv="DomainObject.Predmet.StrankaFormatedWithAdress_1"> GRAD RIJEKA, Korzo 16, 51000 Rijeka</derivirana_varijabla>
  </DomainObject.Predmet.StrankaFormatedWithAdress>
  <DomainObject.Predmet.StrankaFormatedWithAdressOIB>
    <izvorni_sadrzaj> GRAD RIJEKA, OIB 54382731928, Korzo 16, 51000 Rijeka</izvorni_sadrzaj>
    <derivirana_varijabla naziv="DomainObject.Predmet.StrankaFormatedWithAdressOIB_1"> GRAD RIJEKA, OIB 54382731928, Korzo 16, 51000 Rijeka</derivirana_varijabla>
  </DomainObject.Predmet.StrankaFormatedWithAdressOIB>
  <DomainObject.Predmet.StrankaWithAdress>
    <izvorni_sadrzaj>GRAD RIJEKA Korzo 16,51000 Rijeka</izvorni_sadrzaj>
    <derivirana_varijabla naziv="DomainObject.Predmet.StrankaWithAdress_1">GRAD RIJEKA Korzo 16,51000 Rijeka</derivirana_varijabla>
  </DomainObject.Predmet.StrankaWithAdress>
  <DomainObject.Predmet.StrankaWithAdressOIB>
    <izvorni_sadrzaj>GRAD RIJEKA, OIB 54382731928, Korzo 16,51000 Rijeka</izvorni_sadrzaj>
    <derivirana_varijabla naziv="DomainObject.Predmet.StrankaWithAdressOIB_1">GRAD RIJEKA, OIB 54382731928, Korzo 16,51000 Rijeka</derivirana_varijabla>
  </DomainObject.Predmet.StrankaWithAdressOIB>
  <DomainObject.Predmet.StrankaNazivFormated>
    <izvorni_sadrzaj>GRAD RIJEKA</izvorni_sadrzaj>
    <derivirana_varijabla naziv="DomainObject.Predmet.StrankaNazivFormated_1">GRAD RIJEKA</derivirana_varijabla>
  </DomainObject.Predmet.StrankaNazivFormated>
  <DomainObject.Predmet.StrankaNazivFormatedOIB>
    <izvorni_sadrzaj>GRAD RIJEKA, OIB 54382731928</izvorni_sadrzaj>
    <derivirana_varijabla naziv="DomainObject.Predmet.StrankaNazivFormatedOIB_1">GRAD RIJEKA, OIB 54382731928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GRAD RIJEKA</item>
    </izvorni_sadrzaj>
    <derivirana_varijabla naziv="DomainObject.Predmet.StrankaListFormated_1">
      <item>GRAD RIJEKA</item>
    </derivirana_varijabla>
  </DomainObject.Predmet.StrankaListFormated>
  <DomainObject.Predmet.StrankaListFormatedOIB>
    <izvorni_sadrzaj>
      <item>GRAD RIJEKA, OIB 54382731928</item>
    </izvorni_sadrzaj>
    <derivirana_varijabla naziv="DomainObject.Predmet.StrankaListFormatedOIB_1">
      <item>GRAD RIJEKA, OIB 54382731928</item>
    </derivirana_varijabla>
  </DomainObject.Predmet.StrankaListFormatedOIB>
  <DomainObject.Predmet.StrankaListFormatedWithAdress>
    <izvorni_sadrzaj>
      <item>GRAD RIJEKA, Korzo 16, 51000 Rijeka</item>
    </izvorni_sadrzaj>
    <derivirana_varijabla naziv="DomainObject.Predmet.StrankaListFormatedWithAdress_1">
      <item>GRAD RIJEKA, Korzo 16, 51000 Rijeka</item>
    </derivirana_varijabla>
  </DomainObject.Predmet.StrankaListFormatedWithAdress>
  <DomainObject.Predmet.StrankaListFormatedWithAdressOIB>
    <izvorni_sadrzaj>
      <item>GRAD RIJEKA, OIB 54382731928, Korzo 16, 51000 Rijeka</item>
    </izvorni_sadrzaj>
    <derivirana_varijabla naziv="DomainObject.Predmet.StrankaListFormatedWithAdressOIB_1">
      <item>GRAD RIJEKA, OIB 54382731928, Korzo 16, 51000 Rijeka</item>
    </derivirana_varijabla>
  </DomainObject.Predmet.StrankaListFormatedWithAdressOIB>
  <DomainObject.Predmet.StrankaListNazivFormated>
    <izvorni_sadrzaj>
      <item>GRAD RIJEKA</item>
    </izvorni_sadrzaj>
    <derivirana_varijabla naziv="DomainObject.Predmet.StrankaListNazivFormated_1">
      <item>GRAD RIJEKA</item>
    </derivirana_varijabla>
  </DomainObject.Predmet.StrankaListNazivFormated>
  <DomainObject.Predmet.StrankaListNazivFormatedOIB>
    <izvorni_sadrzaj>
      <item>GRAD RIJEKA, OIB 54382731928</item>
    </izvorni_sadrzaj>
    <derivirana_varijabla naziv="DomainObject.Predmet.StrankaListNazivFormatedOIB_1">
      <item>GRAD RIJEKA, OIB 54382731928</item>
    </derivirana_varijabla>
  </DomainObject.Predmet.StrankaListNazivFormatedOIB>
  <DomainObject.Predmet.ProtuStrankaListFormated>
    <izvorni_sadrzaj>
      <item>BRODOMATERIJAL d.d.  Rijeka</item>
    </izvorni_sadrzaj>
    <derivirana_varijabla naziv="DomainObject.Predmet.ProtuStrankaListFormated_1">
      <item>BRODOMATERIJAL d.d.  Rijeka</item>
    </derivirana_varijabla>
  </DomainObject.Predmet.ProtuStrankaListFormated>
  <DomainObject.Predmet.ProtuStrankaListFormatedOIB>
    <izvorni_sadrzaj>
      <item>BRODOMATERIJAL d.d.  Rijeka, OIB 32152751113</item>
    </izvorni_sadrzaj>
    <derivirana_varijabla naziv="DomainObject.Predmet.ProtuStrankaListFormatedOIB_1">
      <item>BRODOMATERIJAL d.d.  Rijeka, OIB 32152751113</item>
    </derivirana_varijabla>
  </DomainObject.Predmet.ProtuStrankaListFormatedOIB>
  <DomainObject.Predmet.ProtuStrankaListFormatedWithAdress>
    <izvorni_sadrzaj>
      <item>BRODOMATERIJAL d.d.  Rijeka, Martinšćica bb, 51000 Rijeka</item>
    </izvorni_sadrzaj>
    <derivirana_varijabla naziv="DomainObject.Predmet.ProtuStrankaListFormatedWithAdress_1">
      <item>BRODOMATERIJAL d.d.  Rijeka, Martinšćica bb, 51000 Rijeka</item>
    </derivirana_varijabla>
  </DomainObject.Predmet.ProtuStrankaListFormatedWithAdress>
  <DomainObject.Predmet.ProtuStrankaListFormatedWithAdressOIB>
    <izvorni_sadrzaj>
      <item>BRODOMATERIJAL d.d.  Rijeka, OIB 32152751113, Martinšćica bb, 51000 Rijeka</item>
    </izvorni_sadrzaj>
    <derivirana_varijabla naziv="DomainObject.Predmet.ProtuStrankaListFormatedWithAdressOIB_1">
      <item>BRODOMATERIJAL d.d.  Rijeka, OIB 32152751113, Martinšćica bb, 51000 Rijeka</item>
    </derivirana_varijabla>
  </DomainObject.Predmet.ProtuStrankaListFormatedWithAdressOIB>
  <DomainObject.Predmet.ProtuStrankaListNazivFormated>
    <izvorni_sadrzaj>
      <item>BRODOMATERIJAL d.d.  Rijeka</item>
    </izvorni_sadrzaj>
    <derivirana_varijabla naziv="DomainObject.Predmet.ProtuStrankaListNazivFormated_1">
      <item>BRODOMATERIJAL d.d.  Rijeka</item>
    </derivirana_varijabla>
  </DomainObject.Predmet.ProtuStrankaListNazivFormated>
  <DomainObject.Predmet.ProtuStrankaListNazivFormatedOIB>
    <izvorni_sadrzaj>
      <item>BRODOMATERIJAL d.d.  Rijeka, OIB 32152751113</item>
    </izvorni_sadrzaj>
    <derivirana_varijabla naziv="DomainObject.Predmet.ProtuStrankaListNazivFormatedOIB_1">
      <item>BRODOMATERIJAL d.d.  Rijeka, OIB 32152751113</item>
    </derivirana_varijabla>
  </DomainObject.Predmet.ProtuStrankaListNazivFormatedOIB>
  <DomainObject.Predmet.OstaliList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izvorni_sadrzaj>
    <derivirana_varijabla naziv="DomainObject.Predmet.OstaliList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derivirana_varijabla>
  </DomainObject.Predmet.OstaliListFormated>
  <DomainObject.Predmet.OstaliList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  <item>Ilonka Pavelić</item>
      <item>Frane Trošelj, OIB 36147933178</item>
      <item>Antun Ožanić, OIB 55298672364</item>
    </izvorni_sadrzaj>
    <derivirana_varijabla naziv="DomainObject.Predmet.OstaliList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  <item>Ilonka Pavelić</item>
      <item>Frane Trošelj, OIB 36147933178</item>
      <item>Antun Ožanić, OIB 55298672364</item>
    </derivirana_varijabla>
  </DomainObject.Predmet.OstaliListFormatedOIB>
  <DomainObject.Predmet.OstaliListFormatedWithAdress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92c,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51218 Dražice Dražice</item>
      <item>Ante Brakus, B. Bačića 22a, Rijeka</item>
      <item>Anton Kovač, Irene Tome 4, Rijeka</item>
      <item>Radojka Iskra, Crnčićeva 9, Rijeka</item>
      <item>Karmela Špalj,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93, 51226 Hreljin</item>
      <item>Dorotea Žic, Švalbina 3, 51000 Rijeka</item>
      <item>Danijela Zidarić, Braće Blečića 2, Rijeka</item>
      <item>Jadranka Polić, Mavrinci 63, 51219 Čavle</item>
      <item>Katica Marković,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51000 Rijeka</item>
      <item>Mirna Kučan, Hreljin 29, 51226 Hreljin</item>
      <item>Branka Frigan, Pilepići 10, Rijeka</item>
      <item>Bruno Vagaja, J.P. Kamova 14/1, 51000 Rijeka</item>
      <item>Svjetlana Reinić, Tina Ujevića 2d, 51000 Rijeka</item>
      <item>Sandra Rajčić Klapan, Braće Fućak 5, Rijeka</item>
      <item>Krunoslava Rumac, Braće Fućak 5, 51000 Rijeka</item>
      <item>Alka Volarić, Verdijeva 11, Rijeka</item>
      <item>Doris Vujnović, Dolac 14, 51000 Rijeka</item>
      <item>Velimir Knežević, A.B.Šimića 50, 51000 Rijeka</item>
      <item>Nataša Sinožić, S. Krautzeka 92c,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Dinka Šimunovića 2, 51215 Kastav</item>
      <item>Vinko Andrijčić, Draga Bašćanska 157, 51500 Krk</item>
      <item>Damir Antunović, Vitezićeva 4, 51000 Rijeka</item>
      <item>Lilijana Augustin, Šmogorska Cesta 43, 51211 Matulji</item>
      <item>Gordana Azinović, Antuna Barca 12, 51000 Rijeka</item>
      <item>Ivan Ažić, Ažić Lokva 20, 53270 Senj</item>
      <item>Šima Babić, Škurinjskih Žrtava 9, 51000 Rijeka</item>
      <item>Sanja Babić, Zdravka Kučića 9, 51000 Rijeka</item>
      <item>Anita Balen, Hahlić 19, 51000 Rijeka</item>
      <item>Marina Ban, Konjuh 2, 51218 Grobnik</item>
      <item>Slobodan Banašin, Švalbina 13, 51000 Rijeka</item>
      <item>Ante Banić, Pilepići 29, 51000 Rijeka</item>
      <item>Josipa Barak, Pod Ohrušvom 15c, 51000 Rijeka</item>
      <item>Ljiljana Barak, Rudno 21, 51215 Kastav</item>
      <item>Braco Baričević, Škrljevo 1, 51226 Škrljevo</item>
      <item>Mauricio Bastiancich, Ede Jardasa 16, 51000 Rijeka</item>
      <item>Elio Belak, Franje Čandeka 38a, 51000 Rijeka</item>
      <item>Radojka Benić, Škurinjskih Žrtava 32, 51000 Rijeka</item>
      <item>Luciana Berković, Zvonimirova 48, 51000 Rijeka</item>
      <item>Ive Bilen, Krasica 176a, 51226 Krasica</item>
      <item>Nadija Bilen-Križanec, Antuna Marčelje Viškovića 10, 51000 Rijeka</item>
      <item>Zdenko Bodakoš, Bartolovo 14, 51000 Rijeka</item>
      <item>Čedomir Borčić, Blaža Polića 4, 51000 Rijeka</item>
      <item>Vesna Bosak, Franje Račkoga 56, 51000 Rijeka</item>
      <item>Antonija-Nada Božić, Ćićarijska 8, 51000 Rijeka</item>
      <item>Slobodan Božić, Blažićevo A 31, 51000 Rijeka</item>
      <item>Nedeljka Bradanović, Škurinjskih Žrtava 5, 51000 Rijeka</item>
      <item>Gordana Brašnić, Milana Rustanbega 27, 51000 Rijeka</item>
      <item>Zlatan Bratina, Trinajstići 13, 51215 Kastav</item>
      <item>Zoran Brdar, Kačani 104, 51218 Grobnik</item>
      <item>Klaudio Brljafa, Bok 25, 51000 Rijeka</item>
      <item>Vladimir Brenko, Zvonimirova 20, 51000 Rijeka</item>
      <item>Rade Bunjevac, Donji Jugi 17, 51216 Viškovo</item>
      <item>Gordana Buratović, Antuna Dalmatina 7, 51000 Rijeka</item>
      <item>Ernada Burek Bećirović, Vukovarska 1, 51000 Rijeka</item>
      <item>Ljubomir Kremenović, Primorska 15, 10000 Zagreb</item>
      <item>Zora Butorac, Plitvička 4, 51000 Rijeka</item>
      <item>Jelena Carević, Franje Matkovića 11, 51000 Rijeka</item>
      <item>Ruža Cattarinuzzi, Giuseppea Carabina 3, 51000 Rijeka</item>
      <item>Željko Cergnar, Pod Vrh 19, 51218 Cernik</item>
      <item>Ivan Cicvarić, Ante Jakšića 9, 10000 Zagreb</item>
      <item>Boris Crnić, Kvaternikova 62b, 51000 Rijeka</item>
      <item>Milka Crnković, Tina Ujevića 35, 51000 Rijeka</item>
      <item>Vitomir Csorba, Naselje Vulkan 4, 51000 Rijeka</item>
      <item>Damir Cuculić, Kukuljanovo 24, 51227 Kukuljanovo</item>
      <item>Milvana Čabrijan, Cernik 37, 51218 Cernik</item>
      <item>Dubravka Čargonja, Brig 7, 51000 Rijeka</item>
      <item>Marinka Čaušević, Krimeja 22, 51000 Rijeka</item>
      <item>Mirjana Čulina, Drenovski put 43, 51000 Rijeka</item>
      <item>Jadranka Radošević, Saršoni 7, 51216 Saršoni</item>
      <item>Ahmet Didić, Škrljevo 176, 51226 Škrljevo</item>
      <item>Ljubica Doljak, Mavrinci 24a, 51218 Mavrinci</item>
      <item>Željko Domitrović, Škrljevo 229, 51226 Škrljevo</item>
      <item>Stoja Drača, Brdo 8, 51000 Rijeka</item>
      <item>Radojka Duković, Pavla Radića 52, 51260 Crikvenica</item>
      <item>Zorana Duković, Gršćaki 26, 47250 Gršćaki</item>
      <item>Josipa Ivanišević, Barci 85, 51244 Grižane-Belgrad</item>
      <item>Žarko Dumenčić, Vukovarska 20, 51000 Rijeka</item>
      <item>Mate Dundović, Orlići 7d, 51000 Rijeka</item>
      <item>Vesna Dunić-bačić, Cambierieva Ulica 1, 51000 Rijeka</item>
      <item>Dušan Đogo, Donji Kašić 139, 23420 Donji Kašić</item>
      <item>Jadranka Đukić, Mornarska 309, 51222 Bakar</item>
      <item>Mladen Galović, Mihanovićeva 38, 51000 Rijeka</item>
      <item>Jovan Eraković, Bezjaki 37, 51216 Marinići</item>
      <item>Snežana Erlić, Crnčićeva 7, 51000 Rijeka</item>
      <item>Reza Fajdiga, Bok 25, 51000 Rijeka</item>
      <item>Arnold Ferk, Ive Šodića 10, 51000 Kostrena</item>
      <item>Anton Franki, Brgučena 25, 51511 Omišalj</item>
      <item>Verica Galina, Štivar 7, 51215 Kastav</item>
      <item>Nada Kruljac, Bok 25, 51000 Rijeka</item>
      <item>Nedeljka Marković, Nadin 152a, 23223 Nadin</item>
      <item>Marija Kuzmić, Vrtače 86, 51216 Marčelji</item>
      <item>Marica Lakić, Jurjenići 34, 51215 Kastav</item>
      <item>Zorica Leber, Blažićevo D 23, 51000 Rijeka</item>
      <item>Željka Lekić, Braće Fućak 4, 51000 Rijeka</item>
      <item>Silvija Lerga, Ratka Petrovića 25, 51000 Rijeka</item>
      <item>Vesna Lipovac, Antuna Barca 4, 51000 Rijeka</item>
      <item>Adema Lovrić, Bošket 5, 51000 Rijeka</item>
      <item>Mira Lovrović, Bok 25, 51000 Rijeka</item>
      <item>Vesna Lučić, Kosi 81, 51216 Kosi</item>
      <item>Nada Ludvig, Slavka Krautzeka 92b, 51000 Rijeka</item>
      <item>Goran Ludvig, Zdravka Kučića 37, 51000 Rijeka</item>
      <item>Milan Lukanović, Bobovac 2, 51218 Čavle</item>
      <item>Miljenko Majcen, Ladeti 60, 51410 Poljane</item>
      <item>Karmen Mandekić, Emilija Randića 8, 51000 Rijeka</item>
      <item>Sanjin Maravić, Sveti Petar 9, 51417 Mošćenička Draga</item>
      <item>Anto Marić, Dr. Luje Naletilića Odvojak 30, 10000 Zagreb</item>
      <item>Izabella Markelić, Tkalačka 3, 51000 Rijeka</item>
      <item>Verona Medić, Drage Gervaisa 22, 51000 Rijeka</item>
      <item>Angelo Mian, Petra Jurčića 6, 51000 Rijeka</item>
      <item>Predrag Miculinić, Saverovac 2, 51218 Cernik</item>
      <item>Vladimir Miculinić, Orišji 4, 51218 Čavle</item>
      <item>Josip Mikin, Fiorella La Guardia 8, 51000 Rijeka</item>
      <item>Jelka Milković, Krasica 77c, 51226 Krasica</item>
      <item>Tomislav Milković, Draga 10c, 51216 Marinići</item>
      <item>Grozdana Milolaža, Cesta 43.istarske Divizije 12, 51415 Lovran</item>
      <item>Silvana Milošević, Osječka 14, 51000 Rijeka</item>
      <item>Sonja Mohorovičić, Jušići 112, 51213 Jurdani</item>
      <item>Ljiljana Mrčela, Ivana Gundulića 23, 32000 Vukovar</item>
      <item>Mladen Nakićen, Pulac 45, 51000 Rijeka</item>
      <item>Zdravka Nazalević, Antuna Barca 3b, 51000 Rijeka</item>
      <item>Ljubica Olujić, Blažićevo B 6, 51000 Rijeka</item>
      <item>Milenka Omelić, Emilija Randića 16, 51000 Rijeka</item>
      <item>Vlasta Murgić, Svilno 46, 51219 Čavle</item>
      <item>Dragan Ostojić, Kukuljanovo 190, 51227 Kukuljanovo</item>
      <item>Ružica Pašić, Gustava Krkleca 16, 51000 Rijeka</item>
      <item>Igor Paulinić, Franje Čandeka 23b, 51000 Rijeka</item>
      <item>Breda Rozman-Pavešić, Kukuljanovo 213a, 51227 Kukuljanovo</item>
      <item>Andrej Pavešić, Janka Polića Kamova 97, 51000 Rijeka</item>
      <item>Nives Pavlešić, Galija 30, 51500 Krk</item>
      <item>Ante Peran, Meštrovićeva 11, 51000 Rijeka</item>
      <item>Zoran Perić, Zdravka Kučića 3, 51000 Rijeka</item>
      <item>Anka Pešić, Ciottina 14, 51000 Rijeka</item>
      <item>Ksenija Pešušić, Franje Petrića 3b, 23000 Zadar</item>
      <item>Željka Petešić, Burićeva 4, 51262 Šmrika</item>
      <item>Anita Petrović, Hahlić 17, 51000 Rijeka</item>
      <item>Miko Petrović, Fiorella La Guardia 9, 51000 Rijeka</item>
      <item>Suzana Petrović, Dobriše Cesarića 3, 51000 Rijeka</item>
      <item>Katarina Pletikosa, Zorzići 69, 51216 Viškovo</item>
      <item>Milan Popović, Vrandučka 22, 10000 Zagreb</item>
      <item>Mandica Pramparo, Osječka 30, 51000 Rijeka</item>
      <item>Dragan Puž, Omladinska Ulica 8, 51410 Ičići</item>
      <item>Vojislav Radalj, Put Luskino 31, 51211 Matulji</item>
      <item>Kristina Radanec, Hreljin 288, 51226 Hreljin</item>
      <item>Žarko Ratković, Ilije Garašanina 8 E, 78000 Banja Luka</item>
      <item>Alen Relić, Crnčićeva 7/252, 51000 Rijeka</item>
      <item>Nada Roch, Pionirska 9c, 51000 Rijeka</item>
      <item>Alan Thomas Roško, Braće Pavlinića 13, 51000 Rijeka</item>
      <item>Mirjana Rumora, Dolac 8, 51000 Rijeka</item>
      <item>Josip Sakić, Čavalsko 9, 51000 Rijeka</item>
      <item>Mile Sakić, Braće Cetina 5a, 51000 Rijeka</item>
      <item>Radovan Sakić, Hahlić 19, 51000 Rijeka</item>
      <item>Nevenka Samaržija, Tizianova 1, 51000 Rijeka</item>
      <item>Nenad Savanović, Uspon Ladislava Tomee 5, 51000 Rijeka</item>
      <item>Nikolina Savanović, Uspon Ladislava Tomee 5, 51000 Rijeka</item>
      <item>Ljubica Savić, Podugrinac 14, 51250 Bribir</item>
      <item>Stipe Sertić, Petra Kružića 28, 53270 Senj</item>
      <item>Agneza Sironić, Šetalište 13.divizije 24, 51000 Rijeka</item>
      <item>Ružica Skoblar, Skoblari 45, 23233 Privlaka</item>
      <item>Anica Smolčić, Nikole Cara 1, 51000 Rijeka</item>
      <item>Gordana Sochor, Drage Gervaisa 37, 51000 Rijeka</item>
      <item>Mara Spajić, Budicinova 4, 51000 Rijeka</item>
      <item>Robert Srdoč, Žarka Pezelja 6, 51000 Kostrena</item>
      <item>Liljana Stambul, Mučići 42, 51211 Matulji</item>
      <item>Dragan Starčević, Tijani 17, 51000 Rijeka</item>
      <item>Irena Stevanović, Fiorella La Guardia 1b, 51000 Rijeka</item>
      <item>Marijan Stipančić, Zagrebačka 10, 51000 Rijeka</item>
      <item>Sabina Stojanović, Trpimirova 2, 51000 Rijeka</item>
      <item>Marija Sučić, Rastočine 6, 51000 Rijeka</item>
      <item>Dušan Surina, Antuna Barca 10a, 51000 Rijeka</item>
      <item>Smilja Surina, Mihelići 5, 51211 Matulji</item>
      <item>Alojzije Šegrt, Matije Gupca 16, 51000 Rijeka</item>
      <item>Marina Šepac, Drenovski Put 59, 51000 Rijeka</item>
      <item>Milbert Šimanić, Rubeši 133a, 51215 Kastav</item>
      <item>Marina Širola, Stane Vončine 5, 51000 Rijeka</item>
      <item>Laura Škerl, Bok 28, 51000 Rijeka</item>
      <item>Milica Šubat, Glavani 90, 51000 Kostrena</item>
      <item>Radmila Šušnjar, Hahlić 23, 51000 Rijeka</item>
      <item>Anamarija Tabula, Starci 4, 51000 Rijeka</item>
      <item>Margita Tomljanović, Paulinska 11, 53270 Senj</item>
      <item>Slavica Tomljenović, Kumičićeva 13, 51000 Rijeka</item>
      <item>Biserka Tonsa, Emilija Randića 4, 51000 Rijeka</item>
      <item>Goran Tuk, Stanka Frankovića 28, 51000 Rijeka</item>
      <item>Biserka Turk, Ciottina 12, 51000 Rijeka</item>
      <item>Anita Turković Pavičić, Pasjak 7, 51214 Šapjane</item>
      <item>Ines Vaci, Matuljska Cesta 8, 51410 Opatija</item>
      <item>Jasna Valušek, Zagrad 64, 51410 Veprinac</item>
      <item>Diana Valzania, Alessandra Manzonia 5, 51000 Rijeka</item>
      <item>Dragan Vekić, Kraška 12 A, 51000 Rijeka</item>
      <item>Đorđo Vergić, Saršoni 48, 51216 Viškovo</item>
      <item>Darko Vičić, Kvaternikova 62/III, 51000 Rijeka</item>
      <item>Dušan Vidović, Žminjska 14, 51000 Rijeka</item>
      <item>Anka Vignjević, Ulica Put Brdo 9a, 51211 Matulji</item>
      <item>Sidonija Vinter, Vinka Benca 2, 51000 Rijeka</item>
      <item>Gordana Viskov, Škurinjska Cesta 18, 51000 Rijeka</item>
      <item>Mladen Vlah, R. K. Jeretova 3, 51410 Opatija</item>
      <item>Maja Volarić, Verdijeva 11, 51000 Rijeka</item>
      <item>Mile Vorkapić, Korzo 35, 51000 Rijeka</item>
      <item>Sonja Volf, Ante Kovačića 4, 51000 Rijeka</item>
      <item>Marko Vranić, Franca Prešerna 42, 51000 Rijeka</item>
      <item>Nevenka Vranić, Hahlić 19, 51000 Rijeka</item>
      <item>Marijan Vrbos, Antuna Barca 16, 51000 Rijeka</item>
      <item>Radmila Vučković, Stupari 2/B, 51216 Viškovo</item>
      <item>Izabela Vukelić, Krasica 120c, 51226 Krasica</item>
      <item>Juraj Vukelić, Šibenska 1, 51000 Rijeka</item>
      <item>Ana Vukić, Ratka Petrovića 4, 51000 Rijeka</item>
      <item>Marina Vuletić, Krimeja 22, 51000 Rijeka</item>
      <item>Vlado Weiss, Krasica 89, 51226 Krasica</item>
      <item>Ivanka Zaborac, Slavka Krautzeka 57, 51000 Rijeka</item>
      <item>Miranda Zakarija, Čavle 199, 51218 Čavle</item>
      <item>Ivan Zec, Skrpčići 2c, 51500 Krk</item>
      <item>Nadica Zednik, Labinska 12, 51000 Rijeka</item>
      <item>Ana Zlendić, Škurinjskih Žrtava 24, 51000 Rijeka</item>
      <item>Ivan Zoretić, Zoretići 23, 51218 Dražice</item>
      <item>Milka Zrnić, Rikarda Benčića 11, 51000 Rijeka</item>
      <item>Boris Žic, Ulica Žrtava Fašizma 20, 51211 Matulji</item>
      <item>Jasna Žic, Žrtava Fašizma 15, 51000 Rijeka</item>
      <item>Milan Pokmajević, Fara 48, 51262 Kraljevica</item>
      <item>Jela Dobrić, Žarka Pezelja 4, 51000 Kostrena</item>
      <item>Ana Grginčić, Škrljevo 279, 51226 Škrljevo</item>
      <item>OSIMPEX - d.o.o. za unutarnju i vanjsku trgovinu, Europske Avenije 2, 31000 Osijek</item>
      <item>Katica Simčevski, Dolac 9, 51000 Rijeka</item>
      <item>Ilonka Pavelić, Udatnog 10, 51000 Rijeka</item>
      <item>Frane Trošelj, Ratka Petrovića 22, 51000 Rijeka</item>
      <item>Antun Ožanić, Andrije Peruča 5, 51000 Rijeka</item>
    </izvorni_sadrzaj>
    <derivirana_varijabla naziv="DomainObject.Predmet.OstaliListFormatedWithAdress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92c,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51218 Dražice Dražice</item>
      <item>Ante Brakus, B. Bačića 22a, Rijeka</item>
      <item>Anton Kovač, Irene Tome 4, Rijeka</item>
      <item>Radojka Iskra, Crnčićeva 9, Rijeka</item>
      <item>Karmela Špalj,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93, 51226 Hreljin</item>
      <item>Dorotea Žic, Švalbina 3, 51000 Rijeka</item>
      <item>Danijela Zidarić, Braće Blečića 2, Rijeka</item>
      <item>Jadranka Polić, Mavrinci 63, 51219 Čavle</item>
      <item>Katica Marković,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51000 Rijeka</item>
      <item>Mirna Kučan, Hreljin 29, 51226 Hreljin</item>
      <item>Branka Frigan, Pilepići 10, Rijeka</item>
      <item>Bruno Vagaja, J.P. Kamova 14/1, 51000 Rijeka</item>
      <item>Svjetlana Reinić, Tina Ujevića 2d, 51000 Rijeka</item>
      <item>Sandra Rajčić Klapan, Braće Fućak 5, Rijeka</item>
      <item>Krunoslava Rumac, Braće Fućak 5, 51000 Rijeka</item>
      <item>Alka Volarić, Verdijeva 11, Rijeka</item>
      <item>Doris Vujnović, Dolac 14, 51000 Rijeka</item>
      <item>Velimir Knežević, A.B.Šimića 50, 51000 Rijeka</item>
      <item>Nataša Sinožić, S. Krautzeka 92c,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Dinka Šimunovića 2, 51215 Kastav</item>
      <item>Vinko Andrijčić, Draga Bašćanska 157, 51500 Krk</item>
      <item>Damir Antunović, Vitezićeva 4, 51000 Rijeka</item>
      <item>Lilijana Augustin, Šmogorska Cesta 43, 51211 Matulji</item>
      <item>Gordana Azinović, Antuna Barca 12, 51000 Rijeka</item>
      <item>Ivan Ažić, Ažić Lokva 20, 53270 Senj</item>
      <item>Šima Babić, Škurinjskih Žrtava 9, 51000 Rijeka</item>
      <item>Sanja Babić, Zdravka Kučića 9, 51000 Rijeka</item>
      <item>Anita Balen, Hahlić 19, 51000 Rijeka</item>
      <item>Marina Ban, Konjuh 2, 51218 Grobnik</item>
      <item>Slobodan Banašin, Švalbina 13, 51000 Rijeka</item>
      <item>Ante Banić, Pilepići 29, 51000 Rijeka</item>
      <item>Josipa Barak, Pod Ohrušvom 15c, 51000 Rijeka</item>
      <item>Ljiljana Barak, Rudno 21, 51215 Kastav</item>
      <item>Braco Baričević, Škrljevo 1, 51226 Škrljevo</item>
      <item>Mauricio Bastiancich, Ede Jardasa 16, 51000 Rijeka</item>
      <item>Elio Belak, Franje Čandeka 38a, 51000 Rijeka</item>
      <item>Radojka Benić, Škurinjskih Žrtava 32, 51000 Rijeka</item>
      <item>Luciana Berković, Zvonimirova 48, 51000 Rijeka</item>
      <item>Ive Bilen, Krasica 176a, 51226 Krasica</item>
      <item>Nadija Bilen-Križanec, Antuna Marčelje Viškovića 10, 51000 Rijeka</item>
      <item>Zdenko Bodakoš, Bartolovo 14, 51000 Rijeka</item>
      <item>Čedomir Borčić, Blaža Polića 4, 51000 Rijeka</item>
      <item>Vesna Bosak, Franje Račkoga 56, 51000 Rijeka</item>
      <item>Antonija-Nada Božić, Ćićarijska 8, 51000 Rijeka</item>
      <item>Slobodan Božić, Blažićevo A 31, 51000 Rijeka</item>
      <item>Nedeljka Bradanović, Škurinjskih Žrtava 5, 51000 Rijeka</item>
      <item>Gordana Brašnić, Milana Rustanbega 27, 51000 Rijeka</item>
      <item>Zlatan Bratina, Trinajstići 13, 51215 Kastav</item>
      <item>Zoran Brdar, Kačani 104, 51218 Grobnik</item>
      <item>Klaudio Brljafa, Bok 25, 51000 Rijeka</item>
      <item>Vladimir Brenko, Zvonimirova 20, 51000 Rijeka</item>
      <item>Rade Bunjevac, Donji Jugi 17, 51216 Viškovo</item>
      <item>Gordana Buratović, Antuna Dalmatina 7, 51000 Rijeka</item>
      <item>Ernada Burek Bećirović, Vukovarska 1, 51000 Rijeka</item>
      <item>Ljubomir Kremenović, Primorska 15, 10000 Zagreb</item>
      <item>Zora Butorac, Plitvička 4, 51000 Rijeka</item>
      <item>Jelena Carević, Franje Matkovića 11, 51000 Rijeka</item>
      <item>Ruža Cattarinuzzi, Giuseppea Carabina 3, 51000 Rijeka</item>
      <item>Željko Cergnar, Pod Vrh 19, 51218 Cernik</item>
      <item>Ivan Cicvarić, Ante Jakšića 9, 10000 Zagreb</item>
      <item>Boris Crnić, Kvaternikova 62b, 51000 Rijeka</item>
      <item>Milka Crnković, Tina Ujevića 35, 51000 Rijeka</item>
      <item>Vitomir Csorba, Naselje Vulkan 4, 51000 Rijeka</item>
      <item>Damir Cuculić, Kukuljanovo 24, 51227 Kukuljanovo</item>
      <item>Milvana Čabrijan, Cernik 37, 51218 Cernik</item>
      <item>Dubravka Čargonja, Brig 7, 51000 Rijeka</item>
      <item>Marinka Čaušević, Krimeja 22, 51000 Rijeka</item>
      <item>Mirjana Čulina, Drenovski put 43, 51000 Rijeka</item>
      <item>Jadranka Radošević, Saršoni 7, 51216 Saršoni</item>
      <item>Ahmet Didić, Škrljevo 176, 51226 Škrljevo</item>
      <item>Ljubica Doljak, Mavrinci 24a, 51218 Mavrinci</item>
      <item>Željko Domitrović, Škrljevo 229, 51226 Škrljevo</item>
      <item>Stoja Drača, Brdo 8, 51000 Rijeka</item>
      <item>Radojka Duković, Pavla Radića 52, 51260 Crikvenica</item>
      <item>Zorana Duković, Gršćaki 26, 47250 Gršćaki</item>
      <item>Josipa Ivanišević, Barci 85, 51244 Grižane-Belgrad</item>
      <item>Žarko Dumenčić, Vukovarska 20, 51000 Rijeka</item>
      <item>Mate Dundović, Orlići 7d, 51000 Rijeka</item>
      <item>Vesna Dunić-bačić, Cambierieva Ulica 1, 51000 Rijeka</item>
      <item>Dušan Đogo, Donji Kašić 139, 23420 Donji Kašić</item>
      <item>Jadranka Đukić, Mornarska 309, 51222 Bakar</item>
      <item>Mladen Galović, Mihanovićeva 38, 51000 Rijeka</item>
      <item>Jovan Eraković, Bezjaki 37, 51216 Marinići</item>
      <item>Snežana Erlić, Crnčićeva 7, 51000 Rijeka</item>
      <item>Reza Fajdiga, Bok 25, 51000 Rijeka</item>
      <item>Arnold Ferk, Ive Šodića 10, 51000 Kostrena</item>
      <item>Anton Franki, Brgučena 25, 51511 Omišalj</item>
      <item>Verica Galina, Štivar 7, 51215 Kastav</item>
      <item>Nada Kruljac, Bok 25, 51000 Rijeka</item>
      <item>Nedeljka Marković, Nadin 152a, 23223 Nadin</item>
      <item>Marija Kuzmić, Vrtače 86, 51216 Marčelji</item>
      <item>Marica Lakić, Jurjenići 34, 51215 Kastav</item>
      <item>Zorica Leber, Blažićevo D 23, 51000 Rijeka</item>
      <item>Željka Lekić, Braće Fućak 4, 51000 Rijeka</item>
      <item>Silvija Lerga, Ratka Petrovića 25, 51000 Rijeka</item>
      <item>Vesna Lipovac, Antuna Barca 4, 51000 Rijeka</item>
      <item>Adema Lovrić, Bošket 5, 51000 Rijeka</item>
      <item>Mira Lovrović, Bok 25, 51000 Rijeka</item>
      <item>Vesna Lučić, Kosi 81, 51216 Kosi</item>
      <item>Nada Ludvig, Slavka Krautzeka 92b, 51000 Rijeka</item>
      <item>Goran Ludvig, Zdravka Kučića 37, 51000 Rijeka</item>
      <item>Milan Lukanović, Bobovac 2, 51218 Čavle</item>
      <item>Miljenko Majcen, Ladeti 60, 51410 Poljane</item>
      <item>Karmen Mandekić, Emilija Randića 8, 51000 Rijeka</item>
      <item>Sanjin Maravić, Sveti Petar 9, 51417 Mošćenička Draga</item>
      <item>Anto Marić, Dr. Luje Naletilića Odvojak 30, 10000 Zagreb</item>
      <item>Izabella Markelić, Tkalačka 3, 51000 Rijeka</item>
      <item>Verona Medić, Drage Gervaisa 22, 51000 Rijeka</item>
      <item>Angelo Mian, Petra Jurčića 6, 51000 Rijeka</item>
      <item>Predrag Miculinić, Saverovac 2, 51218 Cernik</item>
      <item>Vladimir Miculinić, Orišji 4, 51218 Čavle</item>
      <item>Josip Mikin, Fiorella La Guardia 8, 51000 Rijeka</item>
      <item>Jelka Milković, Krasica 77c, 51226 Krasica</item>
      <item>Tomislav Milković, Draga 10c, 51216 Marinići</item>
      <item>Grozdana Milolaža, Cesta 43.istarske Divizije 12, 51415 Lovran</item>
      <item>Silvana Milošević, Osječka 14, 51000 Rijeka</item>
      <item>Sonja Mohorovičić, Jušići 112, 51213 Jurdani</item>
      <item>Ljiljana Mrčela, Ivana Gundulića 23, 32000 Vukovar</item>
      <item>Mladen Nakićen, Pulac 45, 51000 Rijeka</item>
      <item>Zdravka Nazalević, Antuna Barca 3b, 51000 Rijeka</item>
      <item>Ljubica Olujić, Blažićevo B 6, 51000 Rijeka</item>
      <item>Milenka Omelić, Emilija Randića 16, 51000 Rijeka</item>
      <item>Vlasta Murgić, Svilno 46, 51219 Čavle</item>
      <item>Dragan Ostojić, Kukuljanovo 190, 51227 Kukuljanovo</item>
      <item>Ružica Pašić, Gustava Krkleca 16, 51000 Rijeka</item>
      <item>Igor Paulinić, Franje Čandeka 23b, 51000 Rijeka</item>
      <item>Breda Rozman-Pavešić, Kukuljanovo 213a, 51227 Kukuljanovo</item>
      <item>Andrej Pavešić, Janka Polića Kamova 97, 51000 Rijeka</item>
      <item>Nives Pavlešić, Galija 30, 51500 Krk</item>
      <item>Ante Peran, Meštrovićeva 11, 51000 Rijeka</item>
      <item>Zoran Perić, Zdravka Kučića 3, 51000 Rijeka</item>
      <item>Anka Pešić, Ciottina 14, 51000 Rijeka</item>
      <item>Ksenija Pešušić, Franje Petrića 3b, 23000 Zadar</item>
      <item>Željka Petešić, Burićeva 4, 51262 Šmrika</item>
      <item>Anita Petrović, Hahlić 17, 51000 Rijeka</item>
      <item>Miko Petrović, Fiorella La Guardia 9, 51000 Rijeka</item>
      <item>Suzana Petrović, Dobriše Cesarića 3, 51000 Rijeka</item>
      <item>Katarina Pletikosa, Zorzići 69, 51216 Viškovo</item>
      <item>Milan Popović, Vrandučka 22, 10000 Zagreb</item>
      <item>Mandica Pramparo, Osječka 30, 51000 Rijeka</item>
      <item>Dragan Puž, Omladinska Ulica 8, 51410 Ičići</item>
      <item>Vojislav Radalj, Put Luskino 31, 51211 Matulji</item>
      <item>Kristina Radanec, Hreljin 288, 51226 Hreljin</item>
      <item>Žarko Ratković, Ilije Garašanina 8 E, 78000 Banja Luka</item>
      <item>Alen Relić, Crnčićeva 7/252, 51000 Rijeka</item>
      <item>Nada Roch, Pionirska 9c, 51000 Rijeka</item>
      <item>Alan Thomas Roško, Braće Pavlinića 13, 51000 Rijeka</item>
      <item>Mirjana Rumora, Dolac 8, 51000 Rijeka</item>
      <item>Josip Sakić, Čavalsko 9, 51000 Rijeka</item>
      <item>Mile Sakić, Braće Cetina 5a, 51000 Rijeka</item>
      <item>Radovan Sakić, Hahlić 19, 51000 Rijeka</item>
      <item>Nevenka Samaržija, Tizianova 1, 51000 Rijeka</item>
      <item>Nenad Savanović, Uspon Ladislava Tomee 5, 51000 Rijeka</item>
      <item>Nikolina Savanović, Uspon Ladislava Tomee 5, 51000 Rijeka</item>
      <item>Ljubica Savić, Podugrinac 14, 51250 Bribir</item>
      <item>Stipe Sertić, Petra Kružića 28, 53270 Senj</item>
      <item>Agneza Sironić, Šetalište 13.divizije 24, 51000 Rijeka</item>
      <item>Ružica Skoblar, Skoblari 45, 23233 Privlaka</item>
      <item>Anica Smolčić, Nikole Cara 1, 51000 Rijeka</item>
      <item>Gordana Sochor, Drage Gervaisa 37, 51000 Rijeka</item>
      <item>Mara Spajić, Budicinova 4, 51000 Rijeka</item>
      <item>Robert Srdoč, Žarka Pezelja 6, 51000 Kostrena</item>
      <item>Liljana Stambul, Mučići 42, 51211 Matulji</item>
      <item>Dragan Starčević, Tijani 17, 51000 Rijeka</item>
      <item>Irena Stevanović, Fiorella La Guardia 1b, 51000 Rijeka</item>
      <item>Marijan Stipančić, Zagrebačka 10, 51000 Rijeka</item>
      <item>Sabina Stojanović, Trpimirova 2, 51000 Rijeka</item>
      <item>Marija Sučić, Rastočine 6, 51000 Rijeka</item>
      <item>Dušan Surina, Antuna Barca 10a, 51000 Rijeka</item>
      <item>Smilja Surina, Mihelići 5, 51211 Matulji</item>
      <item>Alojzije Šegrt, Matije Gupca 16, 51000 Rijeka</item>
      <item>Marina Šepac, Drenovski Put 59, 51000 Rijeka</item>
      <item>Milbert Šimanić, Rubeši 133a, 51215 Kastav</item>
      <item>Marina Širola, Stane Vončine 5, 51000 Rijeka</item>
      <item>Laura Škerl, Bok 28, 51000 Rijeka</item>
      <item>Milica Šubat, Glavani 90, 51000 Kostrena</item>
      <item>Radmila Šušnjar, Hahlić 23, 51000 Rijeka</item>
      <item>Anamarija Tabula, Starci 4, 51000 Rijeka</item>
      <item>Margita Tomljanović, Paulinska 11, 53270 Senj</item>
      <item>Slavica Tomljenović, Kumičićeva 13, 51000 Rijeka</item>
      <item>Biserka Tonsa, Emilija Randića 4, 51000 Rijeka</item>
      <item>Goran Tuk, Stanka Frankovića 28, 51000 Rijeka</item>
      <item>Biserka Turk, Ciottina 12, 51000 Rijeka</item>
      <item>Anita Turković Pavičić, Pasjak 7, 51214 Šapjane</item>
      <item>Ines Vaci, Matuljska Cesta 8, 51410 Opatija</item>
      <item>Jasna Valušek, Zagrad 64, 51410 Veprinac</item>
      <item>Diana Valzania, Alessandra Manzonia 5, 51000 Rijeka</item>
      <item>Dragan Vekić, Kraška 12 A, 51000 Rijeka</item>
      <item>Đorđo Vergić, Saršoni 48, 51216 Viškovo</item>
      <item>Darko Vičić, Kvaternikova 62/III, 51000 Rijeka</item>
      <item>Dušan Vidović, Žminjska 14, 51000 Rijeka</item>
      <item>Anka Vignjević, Ulica Put Brdo 9a, 51211 Matulji</item>
      <item>Sidonija Vinter, Vinka Benca 2, 51000 Rijeka</item>
      <item>Gordana Viskov, Škurinjska Cesta 18, 51000 Rijeka</item>
      <item>Mladen Vlah, R. K. Jeretova 3, 51410 Opatija</item>
      <item>Maja Volarić, Verdijeva 11, 51000 Rijeka</item>
      <item>Mile Vorkapić, Korzo 35, 51000 Rijeka</item>
      <item>Sonja Volf, Ante Kovačića 4, 51000 Rijeka</item>
      <item>Marko Vranić, Franca Prešerna 42, 51000 Rijeka</item>
      <item>Nevenka Vranić, Hahlić 19, 51000 Rijeka</item>
      <item>Marijan Vrbos, Antuna Barca 16, 51000 Rijeka</item>
      <item>Radmila Vučković, Stupari 2/B, 51216 Viškovo</item>
      <item>Izabela Vukelić, Krasica 120c, 51226 Krasica</item>
      <item>Juraj Vukelić, Šibenska 1, 51000 Rijeka</item>
      <item>Ana Vukić, Ratka Petrovića 4, 51000 Rijeka</item>
      <item>Marina Vuletić, Krimeja 22, 51000 Rijeka</item>
      <item>Vlado Weiss, Krasica 89, 51226 Krasica</item>
      <item>Ivanka Zaborac, Slavka Krautzeka 57, 51000 Rijeka</item>
      <item>Miranda Zakarija, Čavle 199, 51218 Čavle</item>
      <item>Ivan Zec, Skrpčići 2c, 51500 Krk</item>
      <item>Nadica Zednik, Labinska 12, 51000 Rijeka</item>
      <item>Ana Zlendić, Škurinjskih Žrtava 24, 51000 Rijeka</item>
      <item>Ivan Zoretić, Zoretići 23, 51218 Dražice</item>
      <item>Milka Zrnić, Rikarda Benčića 11, 51000 Rijeka</item>
      <item>Boris Žic, Ulica Žrtava Fašizma 20, 51211 Matulji</item>
      <item>Jasna Žic, Žrtava Fašizma 15, 51000 Rijeka</item>
      <item>Milan Pokmajević, Fara 48, 51262 Kraljevica</item>
      <item>Jela Dobrić, Žarka Pezelja 4, 51000 Kostrena</item>
      <item>Ana Grginčić, Škrljevo 279, 51226 Škrljevo</item>
      <item>OSIMPEX - d.o.o. za unutarnju i vanjsku trgovinu, Europske Avenije 2, 31000 Osijek</item>
      <item>Katica Simčevski, Dolac 9, 51000 Rijeka</item>
      <item>Ilonka Pavelić, Udatnog 10, 51000 Rijeka</item>
      <item>Frane Trošelj, Ratka Petrovića 22, 51000 Rijeka</item>
      <item>Antun Ožanić, Andrije Peruča 5, 51000 Rijeka</item>
    </derivirana_varijabla>
  </DomainObject.Predmet.OstaliListFormatedWithAdress>
  <DomainObject.Predmet.OstaliListFormatedWithAdressOIB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92c, 51000 Rijeka</item>
      <item>Marica Ganić, Podhum, 51218 Dražice</item>
      <item>Tomislav Špalj, OIB 36408267403,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OIB 16553854565, Drežničkih boraca 32, 51218 Dražice Dražice</item>
      <item>Ante Brakus, B. Bačića 22a, Rijeka</item>
      <item>Anton Kovač, Irene Tome 4, Rijeka</item>
      <item>Radojka Iskra, Crnčićeva 9, Rijeka</item>
      <item>Karmela Špalj, OIB 91071467451,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OIB 31268956712, Ružić Selo 93, 51226 Hreljin</item>
      <item>Dorotea Žic, OIB 06536794478, Švalbina 3, 51000 Rijeka</item>
      <item>Danijela Zidarić, Braće Blečića 2, Rijeka</item>
      <item>Jadranka Polić, OIB 22162281774, Mavrinci 63, 51219 Čavle</item>
      <item>Katica Marković, OIB 94988362012,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OIB 77403775998, Brig 71/3, 51000 Rijeka</item>
      <item>Rozalija Štokić, OIB 23924434103, Pod Ohrušvom 6, 51000 Rijeka</item>
      <item>Mirna Kučan, OIB 47881319285, Hreljin 29, 51226 Hreljin</item>
      <item>Branka Frigan, Pilepići 10, Rijeka</item>
      <item>Bruno Vagaja, OIB 25823490850, J.P. Kamova 14/1, 51000 Rijeka</item>
      <item>Svjetlana Reinić, OIB 05052071488, Tina Ujevića 2d, 51000 Rijeka</item>
      <item>Sandra Rajčić Klapan, Braće Fućak 5, Rijeka</item>
      <item>Krunoslava Rumac, OIB 90498058157, Braće Fućak 5, 51000 Rijeka</item>
      <item>Alka Volarić, Verdijeva 11, Rijeka</item>
      <item>Doris Vujnović, Dolac 14, 51000 Rijeka</item>
      <item>Velimir Knežević, A.B.Šimića 50, 51000 Rijeka</item>
      <item>Nataša Sinožić, S. Krautzeka 92c,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OIB 17644082257, Dinka Šimunovića 2, 51215 Kastav</item>
      <item>Vinko Andrijčić, OIB 62808832719, Draga Bašćanska 157, 51500 Krk</item>
      <item>Damir Antunović, OIB 25332956727, Vitezićeva 4, 51000 Rijeka</item>
      <item>Lilijana Augustin, OIB 12365783008, Šmogorska Cesta 43, 51211 Matulji</item>
      <item>Gordana Azinović, OIB 12669569335, Antuna Barca 12, 51000 Rijeka</item>
      <item>Ivan Ažić, OIB 53451600492, Ažić Lokva 20, 53270 Senj</item>
      <item>Šima Babić, OIB 70882195185, Škurinjskih Žrtava 9, 51000 Rijeka</item>
      <item>Sanja Babić, OIB 95180155449, Zdravka Kučića 9, 51000 Rijeka</item>
      <item>Anita Balen, OIB 19746601617, Hahlić 19, 51000 Rijeka</item>
      <item>Marina Ban, OIB 94209878025, Konjuh 2, 51218 Grobnik</item>
      <item>Slobodan Banašin, OIB 61319994678, Švalbina 13, 51000 Rijeka</item>
      <item>Ante Banić, OIB 11612757977, Pilepići 29, 51000 Rijeka</item>
      <item>Josipa Barak, OIB 38292221551, Pod Ohrušvom 15c, 51000 Rijeka</item>
      <item>Ljiljana Barak, OIB 05727273308, Rudno 21, 51215 Kastav</item>
      <item>Braco Baričević, OIB 12833770553, Škrljevo 1, 51226 Škrljevo</item>
      <item>Mauricio Bastiancich, OIB 11170003706, Ede Jardasa 16, 51000 Rijeka</item>
      <item>Elio Belak, OIB 96141783297, Franje Čandeka 38a, 51000 Rijeka</item>
      <item>Radojka Benić, OIB 28863435311, Škurinjskih Žrtava 32, 51000 Rijeka</item>
      <item>Luciana Berković, OIB 52065646589, Zvonimirova 48, 51000 Rijeka</item>
      <item>Ive Bilen, OIB 49459470039, Krasica 176a, 51226 Krasica</item>
      <item>Nadija Bilen-Križanec, OIB 01839519849, Antuna Marčelje Viškovića 10, 51000 Rijeka</item>
      <item>Zdenko Bodakoš, OIB 59287542407, Bartolovo 14, 51000 Rijeka</item>
      <item>Čedomir Borčić, OIB 79612712260, Blaža Polića 4, 51000 Rijeka</item>
      <item>Vesna Bosak, OIB 02352532521, Franje Račkoga 56, 51000 Rijeka</item>
      <item>Antonija-Nada Božić, OIB 21158498114, Ćićarijska 8, 51000 Rijeka</item>
      <item>Slobodan Božić, OIB 87875241755, Blažićevo A 31, 51000 Rijeka</item>
      <item>Nedeljka Bradanović, OIB 98664836371, Škurinjskih Žrtava 5, 51000 Rijeka</item>
      <item>Gordana Brašnić, OIB 62526330231, Milana Rustanbega 27, 51000 Rijeka</item>
      <item>Zlatan Bratina, OIB 13238933791, Trinajstići 13, 51215 Kastav</item>
      <item>Zoran Brdar, OIB 71042541419, Kačani 104, 51218 Grobnik</item>
      <item>Klaudio Brljafa, OIB 12508836356, Bok 25, 51000 Rijeka</item>
      <item>Vladimir Brenko, OIB 59381266040, Zvonimirova 20, 51000 Rijeka</item>
      <item>Rade Bunjevac, OIB 27606476304, Donji Jugi 17, 51216 Viškovo</item>
      <item>Gordana Buratović, OIB 24902281402, Antuna Dalmatina 7, 51000 Rijeka</item>
      <item>Ernada Burek Bećirović, OIB 05349704291, Vukovarska 1, 51000 Rijeka</item>
      <item>Ljubomir Kremenović, OIB 37621014118, Primorska 15, 10000 Zagreb</item>
      <item>Zora Butorac, OIB 49579717459, Plitvička 4, 51000 Rijeka</item>
      <item>Jelena Carević, OIB 69801796757, Franje Matkovića 11, 51000 Rijeka</item>
      <item>Ruža Cattarinuzzi, OIB 11339522794, Giuseppea Carabina 3, 51000 Rijeka</item>
      <item>Željko Cergnar, OIB 35358295562, Pod Vrh 19, 51218 Cernik</item>
      <item>Ivan Cicvarić, OIB 81146351134, Ante Jakšića 9, 10000 Zagreb</item>
      <item>Boris Crnić, OIB 30002265925, Kvaternikova 62b, 51000 Rijeka</item>
      <item>Milka Crnković, OIB 20711617243, Tina Ujevića 35, 51000 Rijeka</item>
      <item>Vitomir Csorba, OIB 72281766935, Naselje Vulkan 4, 51000 Rijeka</item>
      <item>Damir Cuculić, OIB 61246905397, Kukuljanovo 24, 51227 Kukuljanovo</item>
      <item>Milvana Čabrijan, OIB 76283413080, Cernik 37, 51218 Cernik</item>
      <item>Dubravka Čargonja, OIB 65205222341, Brig 7, 51000 Rijeka</item>
      <item>Marinka Čaušević, OIB 51765527840, Krimeja 22, 51000 Rijeka</item>
      <item>Mirjana Čulina, OIB 30425569537, Drenovski put 43, 51000 Rijeka</item>
      <item>Jadranka Radošević, OIB 58098084042, Saršoni 7, 51216 Saršoni</item>
      <item>Ahmet Didić, OIB 69157716173, Škrljevo 176, 51226 Škrljevo</item>
      <item>Ljubica Doljak, OIB 74399338880, Mavrinci 24a, 51218 Mavrinci</item>
      <item>Željko Domitrović, OIB 59684424075, Škrljevo 229, 51226 Škrljevo</item>
      <item>Stoja Drača, OIB 80344187440, Brdo 8, 51000 Rijeka</item>
      <item>Radojka Duković, OIB 00629323636, Pavla Radića 52, 51260 Crikvenica</item>
      <item>Zorana Duković, OIB 33604761859, Gršćaki 26, 47250 Gršćaki</item>
      <item>Josipa Ivanišević, OIB 90577378450, Barci 85, 51244 Grižane-Belgrad</item>
      <item>Žarko Dumenčić, OIB 23948262479, Vukovarska 20, 51000 Rijeka</item>
      <item>Mate Dundović, OIB 57071796302, Orlići 7d, 51000 Rijeka</item>
      <item>Vesna Dunić-bačić, OIB 14285029326, Cambierieva Ulica 1, 51000 Rijeka</item>
      <item>Dušan Đogo, OIB 04472395355, Donji Kašić 139, 23420 Donji Kašić</item>
      <item>Jadranka Đukić, OIB 73857839189, Mornarska 309, 51222 Bakar</item>
      <item>Mladen Galović, OIB 71438831471, Mihanovićeva 38, 51000 Rijeka</item>
      <item>Jovan Eraković, OIB 44116068329, Bezjaki 37, 51216 Marinići</item>
      <item>Snežana Erlić, OIB 24511147332, Crnčićeva 7, 51000 Rijeka</item>
      <item>Reza Fajdiga, OIB , Bok 25, 51000 Rijeka</item>
      <item>Arnold Ferk, OIB 46687545302, Ive Šodića 10, 51000 Kostrena</item>
      <item>Anton Franki, OIB 91392221144, Brgučena 25, 51511 Omišalj</item>
      <item>Verica Galina, OIB 86606757275, Štivar 7, 51215 Kastav</item>
      <item>Nada Kruljac, OIB 00262142321, Bok 25, 51000 Rijeka</item>
      <item>Nedeljka Marković, OIB 08811554244, Nadin 152a, 23223 Nadin</item>
      <item>Marija Kuzmić, OIB 68362654493, Vrtače 86, 51216 Marčelji</item>
      <item>Marica Lakić, OIB 40265061474, Jurjenići 34, 51215 Kastav</item>
      <item>Zorica Leber, OIB 87796106891, Blažićevo D 23, 51000 Rijeka</item>
      <item>Željka Lekić, OIB 46205160191, Braće Fućak 4, 51000 Rijeka</item>
      <item>Silvija Lerga, OIB 49268757404, Ratka Petrovića 25, 51000 Rijeka</item>
      <item>Vesna Lipovac, OIB 37090195603, Antuna Barca 4, 51000 Rijeka</item>
      <item>Adema Lovrić, OIB 80969742684, Bošket 5, 51000 Rijeka</item>
      <item>Mira Lovrović, OIB 96737474322, Bok 25, 51000 Rijeka</item>
      <item>Vesna Lučić, OIB 48224033639, Kosi 81, 51216 Kosi</item>
      <item>Nada Ludvig, OIB 49597765707, Slavka Krautzeka 92b, 51000 Rijeka</item>
      <item>Goran Ludvig, OIB 37275663866, Zdravka Kučića 37, 51000 Rijeka</item>
      <item>Milan Lukanović, OIB 42349621897, Bobovac 2, 51218 Čavle</item>
      <item>Miljenko Majcen, OIB 59249228585, Ladeti 60, 51410 Poljane</item>
      <item>Karmen Mandekić, OIB 61211973896, Emilija Randića 8, 51000 Rijeka</item>
      <item>Sanjin Maravić, OIB 53980604218, Sveti Petar 9, 51417 Mošćenička Draga</item>
      <item>Anto Marić, OIB 02452820290, Dr. Luje Naletilića Odvojak 30, 10000 Zagreb</item>
      <item>Izabella Markelić, OIB 63738600676, Tkalačka 3, 51000 Rijeka</item>
      <item>Verona Medić, OIB 91564611168, Drage Gervaisa 22, 51000 Rijeka</item>
      <item>Angelo Mian, OIB 48133038150, Petra Jurčića 6, 51000 Rijeka</item>
      <item>Predrag Miculinić, OIB 92126825909, Saverovac 2, 51218 Cernik</item>
      <item>Vladimir Miculinić, OIB 97661947761, Orišji 4, 51218 Čavle</item>
      <item>Josip Mikin, OIB 43744077288, Fiorella La Guardia 8, 51000 Rijeka</item>
      <item>Jelka Milković, OIB 52940826733, Krasica 77c, 51226 Krasica</item>
      <item>Tomislav Milković, OIB 00642791670, Draga 10c, 51216 Marinići</item>
      <item>Grozdana Milolaža, OIB 11749204362, Cesta 43.istarske Divizije 12, 51415 Lovran</item>
      <item>Silvana Milošević, OIB 79378866773, Osječka 14, 51000 Rijeka</item>
      <item>Sonja Mohorovičić, OIB 86964509585, Jušići 112, 51213 Jurdani</item>
      <item>Ljiljana Mrčela, OIB 06605812939, Ivana Gundulića 23, 32000 Vukovar</item>
      <item>Mladen Nakićen, OIB 06023523260, Pulac 45, 51000 Rijeka</item>
      <item>Zdravka Nazalević, OIB 07883725889, Antuna Barca 3b, 51000 Rijeka</item>
      <item>Ljubica Olujić, OIB 78120501901, Blažićevo B 6, 51000 Rijeka</item>
      <item>Milenka Omelić, OIB 74693554881, Emilija Randića 16, 51000 Rijeka</item>
      <item>Vlasta Murgić, OIB 77099402252, Svilno 46, 51219 Čavle</item>
      <item>Dragan Ostojić, OIB 33098989018, Kukuljanovo 190, 51227 Kukuljanovo</item>
      <item>Ružica Pašić, OIB 49103014402, Gustava Krkleca 16, 51000 Rijeka</item>
      <item>Igor Paulinić, OIB 62535588357, Franje Čandeka 23b, 51000 Rijeka</item>
      <item>Breda Rozman-Pavešić, OIB 24304794214, Kukuljanovo 213a, 51227 Kukuljanovo</item>
      <item>Andrej Pavešić, OIB 92040028964, Janka Polića Kamova 97, 51000 Rijeka</item>
      <item>Nives Pavlešić, OIB 01774727961, Galija 30, 51500 Krk</item>
      <item>Ante Peran, OIB 22290855207, Meštrovićeva 11, 51000 Rijeka</item>
      <item>Zoran Perić, OIB 78203627439, Zdravka Kučića 3, 51000 Rijeka</item>
      <item>Anka Pešić, OIB 17490612378, Ciottina 14, 51000 Rijeka</item>
      <item>Ksenija Pešušić, OIB 04610926013, Franje Petrića 3b, 23000 Zadar</item>
      <item>Željka Petešić, OIB 59126385800, Burićeva 4, 51262 Šmrika</item>
      <item>Anita Petrović, OIB 85602945736, Hahlić 17, 51000 Rijeka</item>
      <item>Miko Petrović, OIB 99756657607, Fiorella La Guardia 9, 51000 Rijeka</item>
      <item>Suzana Petrović, OIB 36412192494, Dobriše Cesarića 3, 51000 Rijeka</item>
      <item>Katarina Pletikosa, OIB 89450662060, Zorzići 69, 51216 Viškovo</item>
      <item>Milan Popović, OIB 32596816498, Vrandučka 22, 10000 Zagreb</item>
      <item>Mandica Pramparo, OIB 77646396086, Osječka 30, 51000 Rijeka</item>
      <item>Dragan Puž, OIB 65163916827, Omladinska Ulica 8, 51410 Ičići</item>
      <item>Vojislav Radalj, OIB 32561156795, Put Luskino 31, 51211 Matulji</item>
      <item>Kristina Radanec, OIB 14716284304, Hreljin 288, 51226 Hreljin</item>
      <item>Žarko Ratković, OIB 95587848976, Ilije Garašanina 8 E, 78000 Banja Luka</item>
      <item>Alen Relić, OIB 64981117563, Crnčićeva 7/252, 51000 Rijeka</item>
      <item>Nada Roch, OIB 72951572447, Pionirska 9c, 51000 Rijeka</item>
      <item>Alan Thomas Roško, OIB 72296414705, Braće Pavlinića 13, 51000 Rijeka</item>
      <item>Mirjana Rumora, OIB 66717024604, Dolac 8, 51000 Rijeka</item>
      <item>Josip Sakić, OIB 27092463304, Čavalsko 9, 51000 Rijeka</item>
      <item>Mile Sakić, OIB 20115195864, Braće Cetina 5a, 51000 Rijeka</item>
      <item>Radovan Sakić, OIB 92885813505, Hahlić 19, 51000 Rijeka</item>
      <item>Nevenka Samaržija, OIB 84464356181, Tizianova 1, 51000 Rijeka</item>
      <item>Nenad Savanović, OIB 09858121880, Uspon Ladislava Tomee 5, 51000 Rijeka</item>
      <item>Nikolina Savanović, OIB 27098348048, Uspon Ladislava Tomee 5, 51000 Rijeka</item>
      <item>Ljubica Savić, OIB 20373807105, Podugrinac 14, 51250 Bribir</item>
      <item>Stipe Sertić, OIB 19308296726, Petra Kružića 28, 53270 Senj</item>
      <item>Agneza Sironić, OIB 14744860161, Šetalište 13.divizije 24, 51000 Rijeka</item>
      <item>Ružica Skoblar, OIB 01529849019, Skoblari 45, 23233 Privlaka</item>
      <item>Anica Smolčić, OIB 96136888761, Nikole Cara 1, 51000 Rijeka</item>
      <item>Gordana Sochor, OIB 85353512554, Drage Gervaisa 37, 51000 Rijeka</item>
      <item>Mara Spajić, OIB 27528905057, Budicinova 4, 51000 Rijeka</item>
      <item>Robert Srdoč, OIB 54178910361, Žarka Pezelja 6, 51000 Kostrena</item>
      <item>Liljana Stambul, OIB 98936081948, Mučići 42, 51211 Matulji</item>
      <item>Dragan Starčević, OIB 63365878139, Tijani 17, 51000 Rijeka</item>
      <item>Irena Stevanović, OIB 50654589251, Fiorella La Guardia 1b, 51000 Rijeka</item>
      <item>Marijan Stipančić, OIB 04902703007, Zagrebačka 10, 51000 Rijeka</item>
      <item>Sabina Stojanović, OIB 58575038078, Trpimirova 2, 51000 Rijeka</item>
      <item>Marija Sučić, OIB 83675547136, Rastočine 6, 51000 Rijeka</item>
      <item>Dušan Surina, OIB 84594362417, Antuna Barca 10a, 51000 Rijeka</item>
      <item>Smilja Surina, OIB 89451405738, Mihelići 5, 51211 Matulji</item>
      <item>Alojzije Šegrt, OIB 89912667867, Matije Gupca 16, 51000 Rijeka</item>
      <item>Marina Šepac, OIB 10863262949, Drenovski Put 59, 51000 Rijeka</item>
      <item>Milbert Šimanić, OIB 79002313510, Rubeši 133a, 51215 Kastav</item>
      <item>Marina Širola, OIB 11498027172, Stane Vončine 5, 51000 Rijeka</item>
      <item>Laura Škerl, OIB 72885473184, Bok 28, 51000 Rijeka</item>
      <item>Milica Šubat, OIB 49400942301, Glavani 90, 51000 Kostrena</item>
      <item>Radmila Šušnjar, OIB 44473540227, Hahlić 23, 51000 Rijeka</item>
      <item>Anamarija Tabula, OIB 35786417600, Starci 4, 51000 Rijeka</item>
      <item>Margita Tomljanović, OIB 85651113494, Paulinska 11, 53270 Senj</item>
      <item>Slavica Tomljenović, OIB 02015053601, Kumičićeva 13, 51000 Rijeka</item>
      <item>Biserka Tonsa, OIB 11408620584, Emilija Randića 4, 51000 Rijeka</item>
      <item>Goran Tuk, OIB 44831804015, Stanka Frankovića 28, 51000 Rijeka</item>
      <item>Biserka Turk, OIB 93102214917, Ciottina 12, 51000 Rijeka</item>
      <item>Anita Turković Pavičić, OIB 07462652458, Pasjak 7, 51214 Šapjane</item>
      <item>Ines Vaci, OIB 63330674122, Matuljska Cesta 8, 51410 Opatija</item>
      <item>Jasna Valušek, OIB 73904703103, Zagrad 64, 51410 Veprinac</item>
      <item>Diana Valzania, OIB 35190935188, Alessandra Manzonia 5, 51000 Rijeka</item>
      <item>Dragan Vekić, OIB 12004092741, Kraška 12 A, 51000 Rijeka</item>
      <item>Đorđo Vergić, OIB 84494659374, Saršoni 48, 51216 Viškovo</item>
      <item>Darko Vičić, OIB 18844074311, Kvaternikova 62/III, 51000 Rijeka</item>
      <item>Dušan Vidović, OIB 15243672058, Žminjska 14, 51000 Rijeka</item>
      <item>Anka Vignjević, OIB 30391103478, Ulica Put Brdo 9a, 51211 Matulji</item>
      <item>Sidonija Vinter, OIB 40083585272, Vinka Benca 2, 51000 Rijeka</item>
      <item>Gordana Viskov, OIB 24241308330, Škurinjska Cesta 18, 51000 Rijeka</item>
      <item>Mladen Vlah, OIB 48093935534, R. K. Jeretova 3, 51410 Opatija</item>
      <item>Maja Volarić, OIB 28890010195, Verdijeva 11, 51000 Rijeka</item>
      <item>Mile Vorkapić, OIB 49352047171, Korzo 35, 51000 Rijeka</item>
      <item>Sonja Volf, OIB 91507573499, Ante Kovačića 4, 51000 Rijeka</item>
      <item>Marko Vranić, OIB 28108087182, Franca Prešerna 42, 51000 Rijeka</item>
      <item>Nevenka Vranić, OIB 58569938435, Hahlić 19, 51000 Rijeka</item>
      <item>Marijan Vrbos, OIB 98016224123, Antuna Barca 16, 51000 Rijeka</item>
      <item>Radmila Vučković, OIB 26237157662, Stupari 2/B, 51216 Viškovo</item>
      <item>Izabela Vukelić, OIB 51314745688, Krasica 120c, 51226 Krasica</item>
      <item>Juraj Vukelić, OIB 48880252551, Šibenska 1, 51000 Rijeka</item>
      <item>Ana Vukić, OIB 22067915408, Ratka Petrovića 4, 51000 Rijeka</item>
      <item>Marina Vuletić, OIB 28257516414, Krimeja 22, 51000 Rijeka</item>
      <item>Vlado Weiss, OIB 44753918180, Krasica 89, 51226 Krasica</item>
      <item>Ivanka Zaborac, OIB 23099919009, Slavka Krautzeka 57, 51000 Rijeka</item>
      <item>Miranda Zakarija, OIB 48378552073, Čavle 199, 51218 Čavle</item>
      <item>Ivan Zec, OIB 66300701498, Skrpčići 2c, 51500 Krk</item>
      <item>Nadica Zednik, OIB 35144444897, Labinska 12, 51000 Rijeka</item>
      <item>Ana Zlendić, OIB 02553980513, Škurinjskih Žrtava 24, 51000 Rijeka</item>
      <item>Ivan Zoretić, OIB 21553001558, Zoretići 23, 51218 Dražice</item>
      <item>Milka Zrnić, OIB 53792847178, Rikarda Benčića 11, 51000 Rijeka</item>
      <item>Boris Žic, OIB 38975138585, Ulica Žrtava Fašizma 20, 51211 Matulji</item>
      <item>Jasna Žic, OIB 45980904059, Žrtava Fašizma 15, 51000 Rijeka</item>
      <item>Milan Pokmajević, OIB , Fara 48, 51262 Kraljevica</item>
      <item>Jela Dobrić, OIB 80315415223, Žarka Pezelja 4, 51000 Kostrena</item>
      <item>Ana Grginčić, OIB 65853159676, Škrljevo 279, 51226 Škrljevo</item>
      <item>OSIMPEX - d.o.o. za unutarnju i vanjsku trgovinu, OIB 17937349035, Europske Avenije 2, 31000 Osijek</item>
      <item>Katica Simčevski, OIB 77610299963, Dolac 9, 51000 Rijeka</item>
      <item>Ilonka Pavelić, Udatnog 10, 51000 Rijeka</item>
      <item>Frane Trošelj, OIB 36147933178, Ratka Petrovića 22, 51000 Rijeka</item>
      <item>Antun Ožanić, OIB 55298672364, Andrije Peruča 5, 51000 Rijeka</item>
    </izvorni_sadrzaj>
    <derivirana_varijabla naziv="DomainObject.Predmet.OstaliListFormatedWithAdressOIB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92c, 51000 Rijeka</item>
      <item>Marica Ganić, Podhum, 51218 Dražice</item>
      <item>Tomislav Špalj, OIB 36408267403,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OIB 16553854565, Drežničkih boraca 32, 51218 Dražice Dražice</item>
      <item>Ante Brakus, B. Bačića 22a, Rijeka</item>
      <item>Anton Kovač, Irene Tome 4, Rijeka</item>
      <item>Radojka Iskra, Crnčićeva 9, Rijeka</item>
      <item>Karmela Špalj, OIB 91071467451,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OIB 31268956712, Ružić Selo 93, 51226 Hreljin</item>
      <item>Dorotea Žic, OIB 06536794478, Švalbina 3, 51000 Rijeka</item>
      <item>Danijela Zidarić, Braće Blečića 2, Rijeka</item>
      <item>Jadranka Polić, OIB 22162281774, Mavrinci 63, 51219 Čavle</item>
      <item>Katica Marković, OIB 94988362012,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OIB 77403775998, Brig 71/3, 51000 Rijeka</item>
      <item>Rozalija Štokić, OIB 23924434103, Pod Ohrušvom 6, 51000 Rijeka</item>
      <item>Mirna Kučan, OIB 47881319285, Hreljin 29, 51226 Hreljin</item>
      <item>Branka Frigan, Pilepići 10, Rijeka</item>
      <item>Bruno Vagaja, OIB 25823490850, J.P. Kamova 14/1, 51000 Rijeka</item>
      <item>Svjetlana Reinić, OIB 05052071488, Tina Ujevića 2d, 51000 Rijeka</item>
      <item>Sandra Rajčić Klapan, Braće Fućak 5, Rijeka</item>
      <item>Krunoslava Rumac, OIB 90498058157, Braće Fućak 5, 51000 Rijeka</item>
      <item>Alka Volarić, Verdijeva 11, Rijeka</item>
      <item>Doris Vujnović, Dolac 14, 51000 Rijeka</item>
      <item>Velimir Knežević, A.B.Šimića 50, 51000 Rijeka</item>
      <item>Nataša Sinožić, S. Krautzeka 92c,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OIB 17644082257, Dinka Šimunovića 2, 51215 Kastav</item>
      <item>Vinko Andrijčić, OIB 62808832719, Draga Bašćanska 157, 51500 Krk</item>
      <item>Damir Antunović, OIB 25332956727, Vitezićeva 4, 51000 Rijeka</item>
      <item>Lilijana Augustin, OIB 12365783008, Šmogorska Cesta 43, 51211 Matulji</item>
      <item>Gordana Azinović, OIB 12669569335, Antuna Barca 12, 51000 Rijeka</item>
      <item>Ivan Ažić, OIB 53451600492, Ažić Lokva 20, 53270 Senj</item>
      <item>Šima Babić, OIB 70882195185, Škurinjskih Žrtava 9, 51000 Rijeka</item>
      <item>Sanja Babić, OIB 95180155449, Zdravka Kučića 9, 51000 Rijeka</item>
      <item>Anita Balen, OIB 19746601617, Hahlić 19, 51000 Rijeka</item>
      <item>Marina Ban, OIB 94209878025, Konjuh 2, 51218 Grobnik</item>
      <item>Slobodan Banašin, OIB 61319994678, Švalbina 13, 51000 Rijeka</item>
      <item>Ante Banić, OIB 11612757977, Pilepići 29, 51000 Rijeka</item>
      <item>Josipa Barak, OIB 38292221551, Pod Ohrušvom 15c, 51000 Rijeka</item>
      <item>Ljiljana Barak, OIB 05727273308, Rudno 21, 51215 Kastav</item>
      <item>Braco Baričević, OIB 12833770553, Škrljevo 1, 51226 Škrljevo</item>
      <item>Mauricio Bastiancich, OIB 11170003706, Ede Jardasa 16, 51000 Rijeka</item>
      <item>Elio Belak, OIB 96141783297, Franje Čandeka 38a, 51000 Rijeka</item>
      <item>Radojka Benić, OIB 28863435311, Škurinjskih Žrtava 32, 51000 Rijeka</item>
      <item>Luciana Berković, OIB 52065646589, Zvonimirova 48, 51000 Rijeka</item>
      <item>Ive Bilen, OIB 49459470039, Krasica 176a, 51226 Krasica</item>
      <item>Nadija Bilen-Križanec, OIB 01839519849, Antuna Marčelje Viškovića 10, 51000 Rijeka</item>
      <item>Zdenko Bodakoš, OIB 59287542407, Bartolovo 14, 51000 Rijeka</item>
      <item>Čedomir Borčić, OIB 79612712260, Blaža Polića 4, 51000 Rijeka</item>
      <item>Vesna Bosak, OIB 02352532521, Franje Račkoga 56, 51000 Rijeka</item>
      <item>Antonija-Nada Božić, OIB 21158498114, Ćićarijska 8, 51000 Rijeka</item>
      <item>Slobodan Božić, OIB 87875241755, Blažićevo A 31, 51000 Rijeka</item>
      <item>Nedeljka Bradanović, OIB 98664836371, Škurinjskih Žrtava 5, 51000 Rijeka</item>
      <item>Gordana Brašnić, OIB 62526330231, Milana Rustanbega 27, 51000 Rijeka</item>
      <item>Zlatan Bratina, OIB 13238933791, Trinajstići 13, 51215 Kastav</item>
      <item>Zoran Brdar, OIB 71042541419, Kačani 104, 51218 Grobnik</item>
      <item>Klaudio Brljafa, OIB 12508836356, Bok 25, 51000 Rijeka</item>
      <item>Vladimir Brenko, OIB 59381266040, Zvonimirova 20, 51000 Rijeka</item>
      <item>Rade Bunjevac, OIB 27606476304, Donji Jugi 17, 51216 Viškovo</item>
      <item>Gordana Buratović, OIB 24902281402, Antuna Dalmatina 7, 51000 Rijeka</item>
      <item>Ernada Burek Bećirović, OIB 05349704291, Vukovarska 1, 51000 Rijeka</item>
      <item>Ljubomir Kremenović, OIB 37621014118, Primorska 15, 10000 Zagreb</item>
      <item>Zora Butorac, OIB 49579717459, Plitvička 4, 51000 Rijeka</item>
      <item>Jelena Carević, OIB 69801796757, Franje Matkovića 11, 51000 Rijeka</item>
      <item>Ruža Cattarinuzzi, OIB 11339522794, Giuseppea Carabina 3, 51000 Rijeka</item>
      <item>Željko Cergnar, OIB 35358295562, Pod Vrh 19, 51218 Cernik</item>
      <item>Ivan Cicvarić, OIB 81146351134, Ante Jakšića 9, 10000 Zagreb</item>
      <item>Boris Crnić, OIB 30002265925, Kvaternikova 62b, 51000 Rijeka</item>
      <item>Milka Crnković, OIB 20711617243, Tina Ujevića 35, 51000 Rijeka</item>
      <item>Vitomir Csorba, OIB 72281766935, Naselje Vulkan 4, 51000 Rijeka</item>
      <item>Damir Cuculić, OIB 61246905397, Kukuljanovo 24, 51227 Kukuljanovo</item>
      <item>Milvana Čabrijan, OIB 76283413080, Cernik 37, 51218 Cernik</item>
      <item>Dubravka Čargonja, OIB 65205222341, Brig 7, 51000 Rijeka</item>
      <item>Marinka Čaušević, OIB 51765527840, Krimeja 22, 51000 Rijeka</item>
      <item>Mirjana Čulina, OIB 30425569537, Drenovski put 43, 51000 Rijeka</item>
      <item>Jadranka Radošević, OIB 58098084042, Saršoni 7, 51216 Saršoni</item>
      <item>Ahmet Didić, OIB 69157716173, Škrljevo 176, 51226 Škrljevo</item>
      <item>Ljubica Doljak, OIB 74399338880, Mavrinci 24a, 51218 Mavrinci</item>
      <item>Željko Domitrović, OIB 59684424075, Škrljevo 229, 51226 Škrljevo</item>
      <item>Stoja Drača, OIB 80344187440, Brdo 8, 51000 Rijeka</item>
      <item>Radojka Duković, OIB 00629323636, Pavla Radića 52, 51260 Crikvenica</item>
      <item>Zorana Duković, OIB 33604761859, Gršćaki 26, 47250 Gršćaki</item>
      <item>Josipa Ivanišević, OIB 90577378450, Barci 85, 51244 Grižane-Belgrad</item>
      <item>Žarko Dumenčić, OIB 23948262479, Vukovarska 20, 51000 Rijeka</item>
      <item>Mate Dundović, OIB 57071796302, Orlići 7d, 51000 Rijeka</item>
      <item>Vesna Dunić-bačić, OIB 14285029326, Cambierieva Ulica 1, 51000 Rijeka</item>
      <item>Dušan Đogo, OIB 04472395355, Donji Kašić 139, 23420 Donji Kašić</item>
      <item>Jadranka Đukić, OIB 73857839189, Mornarska 309, 51222 Bakar</item>
      <item>Mladen Galović, OIB 71438831471, Mihanovićeva 38, 51000 Rijeka</item>
      <item>Jovan Eraković, OIB 44116068329, Bezjaki 37, 51216 Marinići</item>
      <item>Snežana Erlić, OIB 24511147332, Crnčićeva 7, 51000 Rijeka</item>
      <item>Reza Fajdiga, OIB , Bok 25, 51000 Rijeka</item>
      <item>Arnold Ferk, OIB 46687545302, Ive Šodića 10, 51000 Kostrena</item>
      <item>Anton Franki, OIB 91392221144, Brgučena 25, 51511 Omišalj</item>
      <item>Verica Galina, OIB 86606757275, Štivar 7, 51215 Kastav</item>
      <item>Nada Kruljac, OIB 00262142321, Bok 25, 51000 Rijeka</item>
      <item>Nedeljka Marković, OIB 08811554244, Nadin 152a, 23223 Nadin</item>
      <item>Marija Kuzmić, OIB 68362654493, Vrtače 86, 51216 Marčelji</item>
      <item>Marica Lakić, OIB 40265061474, Jurjenići 34, 51215 Kastav</item>
      <item>Zorica Leber, OIB 87796106891, Blažićevo D 23, 51000 Rijeka</item>
      <item>Željka Lekić, OIB 46205160191, Braće Fućak 4, 51000 Rijeka</item>
      <item>Silvija Lerga, OIB 49268757404, Ratka Petrovića 25, 51000 Rijeka</item>
      <item>Vesna Lipovac, OIB 37090195603, Antuna Barca 4, 51000 Rijeka</item>
      <item>Adema Lovrić, OIB 80969742684, Bošket 5, 51000 Rijeka</item>
      <item>Mira Lovrović, OIB 96737474322, Bok 25, 51000 Rijeka</item>
      <item>Vesna Lučić, OIB 48224033639, Kosi 81, 51216 Kosi</item>
      <item>Nada Ludvig, OIB 49597765707, Slavka Krautzeka 92b, 51000 Rijeka</item>
      <item>Goran Ludvig, OIB 37275663866, Zdravka Kučića 37, 51000 Rijeka</item>
      <item>Milan Lukanović, OIB 42349621897, Bobovac 2, 51218 Čavle</item>
      <item>Miljenko Majcen, OIB 59249228585, Ladeti 60, 51410 Poljane</item>
      <item>Karmen Mandekić, OIB 61211973896, Emilija Randića 8, 51000 Rijeka</item>
      <item>Sanjin Maravić, OIB 53980604218, Sveti Petar 9, 51417 Mošćenička Draga</item>
      <item>Anto Marić, OIB 02452820290, Dr. Luje Naletilića Odvojak 30, 10000 Zagreb</item>
      <item>Izabella Markelić, OIB 63738600676, Tkalačka 3, 51000 Rijeka</item>
      <item>Verona Medić, OIB 91564611168, Drage Gervaisa 22, 51000 Rijeka</item>
      <item>Angelo Mian, OIB 48133038150, Petra Jurčića 6, 51000 Rijeka</item>
      <item>Predrag Miculinić, OIB 92126825909, Saverovac 2, 51218 Cernik</item>
      <item>Vladimir Miculinić, OIB 97661947761, Orišji 4, 51218 Čavle</item>
      <item>Josip Mikin, OIB 43744077288, Fiorella La Guardia 8, 51000 Rijeka</item>
      <item>Jelka Milković, OIB 52940826733, Krasica 77c, 51226 Krasica</item>
      <item>Tomislav Milković, OIB 00642791670, Draga 10c, 51216 Marinići</item>
      <item>Grozdana Milolaža, OIB 11749204362, Cesta 43.istarske Divizije 12, 51415 Lovran</item>
      <item>Silvana Milošević, OIB 79378866773, Osječka 14, 51000 Rijeka</item>
      <item>Sonja Mohorovičić, OIB 86964509585, Jušići 112, 51213 Jurdani</item>
      <item>Ljiljana Mrčela, OIB 06605812939, Ivana Gundulića 23, 32000 Vukovar</item>
      <item>Mladen Nakićen, OIB 06023523260, Pulac 45, 51000 Rijeka</item>
      <item>Zdravka Nazalević, OIB 07883725889, Antuna Barca 3b, 51000 Rijeka</item>
      <item>Ljubica Olujić, OIB 78120501901, Blažićevo B 6, 51000 Rijeka</item>
      <item>Milenka Omelić, OIB 74693554881, Emilija Randića 16, 51000 Rijeka</item>
      <item>Vlasta Murgić, OIB 77099402252, Svilno 46, 51219 Čavle</item>
      <item>Dragan Ostojić, OIB 33098989018, Kukuljanovo 190, 51227 Kukuljanovo</item>
      <item>Ružica Pašić, OIB 49103014402, Gustava Krkleca 16, 51000 Rijeka</item>
      <item>Igor Paulinić, OIB 62535588357, Franje Čandeka 23b, 51000 Rijeka</item>
      <item>Breda Rozman-Pavešić, OIB 24304794214, Kukuljanovo 213a, 51227 Kukuljanovo</item>
      <item>Andrej Pavešić, OIB 92040028964, Janka Polića Kamova 97, 51000 Rijeka</item>
      <item>Nives Pavlešić, OIB 01774727961, Galija 30, 51500 Krk</item>
      <item>Ante Peran, OIB 22290855207, Meštrovićeva 11, 51000 Rijeka</item>
      <item>Zoran Perić, OIB 78203627439, Zdravka Kučića 3, 51000 Rijeka</item>
      <item>Anka Pešić, OIB 17490612378, Ciottina 14, 51000 Rijeka</item>
      <item>Ksenija Pešušić, OIB 04610926013, Franje Petrića 3b, 23000 Zadar</item>
      <item>Željka Petešić, OIB 59126385800, Burićeva 4, 51262 Šmrika</item>
      <item>Anita Petrović, OIB 85602945736, Hahlić 17, 51000 Rijeka</item>
      <item>Miko Petrović, OIB 99756657607, Fiorella La Guardia 9, 51000 Rijeka</item>
      <item>Suzana Petrović, OIB 36412192494, Dobriše Cesarića 3, 51000 Rijeka</item>
      <item>Katarina Pletikosa, OIB 89450662060, Zorzići 69, 51216 Viškovo</item>
      <item>Milan Popović, OIB 32596816498, Vrandučka 22, 10000 Zagreb</item>
      <item>Mandica Pramparo, OIB 77646396086, Osječka 30, 51000 Rijeka</item>
      <item>Dragan Puž, OIB 65163916827, Omladinska Ulica 8, 51410 Ičići</item>
      <item>Vojislav Radalj, OIB 32561156795, Put Luskino 31, 51211 Matulji</item>
      <item>Kristina Radanec, OIB 14716284304, Hreljin 288, 51226 Hreljin</item>
      <item>Žarko Ratković, OIB 95587848976, Ilije Garašanina 8 E, 78000 Banja Luka</item>
      <item>Alen Relić, OIB 64981117563, Crnčićeva 7/252, 51000 Rijeka</item>
      <item>Nada Roch, OIB 72951572447, Pionirska 9c, 51000 Rijeka</item>
      <item>Alan Thomas Roško, OIB 72296414705, Braće Pavlinića 13, 51000 Rijeka</item>
      <item>Mirjana Rumora, OIB 66717024604, Dolac 8, 51000 Rijeka</item>
      <item>Josip Sakić, OIB 27092463304, Čavalsko 9, 51000 Rijeka</item>
      <item>Mile Sakić, OIB 20115195864, Braće Cetina 5a, 51000 Rijeka</item>
      <item>Radovan Sakić, OIB 92885813505, Hahlić 19, 51000 Rijeka</item>
      <item>Nevenka Samaržija, OIB 84464356181, Tizianova 1, 51000 Rijeka</item>
      <item>Nenad Savanović, OIB 09858121880, Uspon Ladislava Tomee 5, 51000 Rijeka</item>
      <item>Nikolina Savanović, OIB 27098348048, Uspon Ladislava Tomee 5, 51000 Rijeka</item>
      <item>Ljubica Savić, OIB 20373807105, Podugrinac 14, 51250 Bribir</item>
      <item>Stipe Sertić, OIB 19308296726, Petra Kružića 28, 53270 Senj</item>
      <item>Agneza Sironić, OIB 14744860161, Šetalište 13.divizije 24, 51000 Rijeka</item>
      <item>Ružica Skoblar, OIB 01529849019, Skoblari 45, 23233 Privlaka</item>
      <item>Anica Smolčić, OIB 96136888761, Nikole Cara 1, 51000 Rijeka</item>
      <item>Gordana Sochor, OIB 85353512554, Drage Gervaisa 37, 51000 Rijeka</item>
      <item>Mara Spajić, OIB 27528905057, Budicinova 4, 51000 Rijeka</item>
      <item>Robert Srdoč, OIB 54178910361, Žarka Pezelja 6, 51000 Kostrena</item>
      <item>Liljana Stambul, OIB 98936081948, Mučići 42, 51211 Matulji</item>
      <item>Dragan Starčević, OIB 63365878139, Tijani 17, 51000 Rijeka</item>
      <item>Irena Stevanović, OIB 50654589251, Fiorella La Guardia 1b, 51000 Rijeka</item>
      <item>Marijan Stipančić, OIB 04902703007, Zagrebačka 10, 51000 Rijeka</item>
      <item>Sabina Stojanović, OIB 58575038078, Trpimirova 2, 51000 Rijeka</item>
      <item>Marija Sučić, OIB 83675547136, Rastočine 6, 51000 Rijeka</item>
      <item>Dušan Surina, OIB 84594362417, Antuna Barca 10a, 51000 Rijeka</item>
      <item>Smilja Surina, OIB 89451405738, Mihelići 5, 51211 Matulji</item>
      <item>Alojzije Šegrt, OIB 89912667867, Matije Gupca 16, 51000 Rijeka</item>
      <item>Marina Šepac, OIB 10863262949, Drenovski Put 59, 51000 Rijeka</item>
      <item>Milbert Šimanić, OIB 79002313510, Rubeši 133a, 51215 Kastav</item>
      <item>Marina Širola, OIB 11498027172, Stane Vončine 5, 51000 Rijeka</item>
      <item>Laura Škerl, OIB 72885473184, Bok 28, 51000 Rijeka</item>
      <item>Milica Šubat, OIB 49400942301, Glavani 90, 51000 Kostrena</item>
      <item>Radmila Šušnjar, OIB 44473540227, Hahlić 23, 51000 Rijeka</item>
      <item>Anamarija Tabula, OIB 35786417600, Starci 4, 51000 Rijeka</item>
      <item>Margita Tomljanović, OIB 85651113494, Paulinska 11, 53270 Senj</item>
      <item>Slavica Tomljenović, OIB 02015053601, Kumičićeva 13, 51000 Rijeka</item>
      <item>Biserka Tonsa, OIB 11408620584, Emilija Randića 4, 51000 Rijeka</item>
      <item>Goran Tuk, OIB 44831804015, Stanka Frankovića 28, 51000 Rijeka</item>
      <item>Biserka Turk, OIB 93102214917, Ciottina 12, 51000 Rijeka</item>
      <item>Anita Turković Pavičić, OIB 07462652458, Pasjak 7, 51214 Šapjane</item>
      <item>Ines Vaci, OIB 63330674122, Matuljska Cesta 8, 51410 Opatija</item>
      <item>Jasna Valušek, OIB 73904703103, Zagrad 64, 51410 Veprinac</item>
      <item>Diana Valzania, OIB 35190935188, Alessandra Manzonia 5, 51000 Rijeka</item>
      <item>Dragan Vekić, OIB 12004092741, Kraška 12 A, 51000 Rijeka</item>
      <item>Đorđo Vergić, OIB 84494659374, Saršoni 48, 51216 Viškovo</item>
      <item>Darko Vičić, OIB 18844074311, Kvaternikova 62/III, 51000 Rijeka</item>
      <item>Dušan Vidović, OIB 15243672058, Žminjska 14, 51000 Rijeka</item>
      <item>Anka Vignjević, OIB 30391103478, Ulica Put Brdo 9a, 51211 Matulji</item>
      <item>Sidonija Vinter, OIB 40083585272, Vinka Benca 2, 51000 Rijeka</item>
      <item>Gordana Viskov, OIB 24241308330, Škurinjska Cesta 18, 51000 Rijeka</item>
      <item>Mladen Vlah, OIB 48093935534, R. K. Jeretova 3, 51410 Opatija</item>
      <item>Maja Volarić, OIB 28890010195, Verdijeva 11, 51000 Rijeka</item>
      <item>Mile Vorkapić, OIB 49352047171, Korzo 35, 51000 Rijeka</item>
      <item>Sonja Volf, OIB 91507573499, Ante Kovačića 4, 51000 Rijeka</item>
      <item>Marko Vranić, OIB 28108087182, Franca Prešerna 42, 51000 Rijeka</item>
      <item>Nevenka Vranić, OIB 58569938435, Hahlić 19, 51000 Rijeka</item>
      <item>Marijan Vrbos, OIB 98016224123, Antuna Barca 16, 51000 Rijeka</item>
      <item>Radmila Vučković, OIB 26237157662, Stupari 2/B, 51216 Viškovo</item>
      <item>Izabela Vukelić, OIB 51314745688, Krasica 120c, 51226 Krasica</item>
      <item>Juraj Vukelić, OIB 48880252551, Šibenska 1, 51000 Rijeka</item>
      <item>Ana Vukić, OIB 22067915408, Ratka Petrovića 4, 51000 Rijeka</item>
      <item>Marina Vuletić, OIB 28257516414, Krimeja 22, 51000 Rijeka</item>
      <item>Vlado Weiss, OIB 44753918180, Krasica 89, 51226 Krasica</item>
      <item>Ivanka Zaborac, OIB 23099919009, Slavka Krautzeka 57, 51000 Rijeka</item>
      <item>Miranda Zakarija, OIB 48378552073, Čavle 199, 51218 Čavle</item>
      <item>Ivan Zec, OIB 66300701498, Skrpčići 2c, 51500 Krk</item>
      <item>Nadica Zednik, OIB 35144444897, Labinska 12, 51000 Rijeka</item>
      <item>Ana Zlendić, OIB 02553980513, Škurinjskih Žrtava 24, 51000 Rijeka</item>
      <item>Ivan Zoretić, OIB 21553001558, Zoretići 23, 51218 Dražice</item>
      <item>Milka Zrnić, OIB 53792847178, Rikarda Benčića 11, 51000 Rijeka</item>
      <item>Boris Žic, OIB 38975138585, Ulica Žrtava Fašizma 20, 51211 Matulji</item>
      <item>Jasna Žic, OIB 45980904059, Žrtava Fašizma 15, 51000 Rijeka</item>
      <item>Milan Pokmajević, OIB , Fara 48, 51262 Kraljevica</item>
      <item>Jela Dobrić, OIB 80315415223, Žarka Pezelja 4, 51000 Kostrena</item>
      <item>Ana Grginčić, OIB 65853159676, Škrljevo 279, 51226 Škrljevo</item>
      <item>OSIMPEX - d.o.o. za unutarnju i vanjsku trgovinu, OIB 17937349035, Europske Avenije 2, 31000 Osijek</item>
      <item>Katica Simčevski, OIB 77610299963, Dolac 9, 51000 Rijeka</item>
      <item>Ilonka Pavelić, Udatnog 10, 51000 Rijeka</item>
      <item>Frane Trošelj, OIB 36147933178, Ratka Petrovića 22, 51000 Rijeka</item>
      <item>Antun Ožanić, OIB 55298672364, Andrije Peruča 5, 51000 Rijeka</item>
    </derivirana_varijabla>
  </DomainObject.Predmet.OstaliListFormatedWithAdressOIB>
  <DomainObject.Predmet.OstaliListNaziv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izvorni_sadrzaj>
    <derivirana_varijabla naziv="DomainObject.Predmet.OstaliListNaziv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derivirana_varijabla>
  </DomainObject.Predmet.OstaliListNazivFormated>
  <DomainObject.Predmet.OstaliListNaziv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  <item>Ilonka Pavelić</item>
      <item>Frane Trošelj, OIB 36147933178</item>
      <item>Antun Ožanić, OIB 55298672364</item>
    </izvorni_sadrzaj>
    <derivirana_varijabla naziv="DomainObject.Predmet.OstaliListNaziv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  <item>Ilonka Pavelić</item>
      <item>Frane Trošelj, OIB 36147933178</item>
      <item>Antun Ožanić, OIB 55298672364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RIJEKA</izvorni_sadrzaj>
    <derivirana_varijabla naziv="DomainObject.Predmet.StrankaIDrugi_1">GRAD RIJEKA</derivirana_varijabla>
  </DomainObject.Predmet.StrankaIDrugi>
  <DomainObject.Predmet.ProtustrankaIDrugi>
    <izvorni_sadrzaj>BRODOMATERIJAL d.d.  Rijeka</izvorni_sadrzaj>
    <derivirana_varijabla naziv="DomainObject.Predmet.ProtustrankaIDrugi_1">BRODOMATERIJAL d.d.  Rijeka</derivirana_varijabla>
  </DomainObject.Predmet.ProtustrankaIDrugi>
  <DomainObject.Predmet.StrankaIDrugiAdressOIB>
    <izvorni_sadrzaj>GRAD RIJEKA, OIB 54382731928, Korzo 16, 51000 Rijeka</izvorni_sadrzaj>
    <derivirana_varijabla naziv="DomainObject.Predmet.StrankaIDrugiAdressOIB_1">GRAD RIJEKA, OIB 54382731928, Korzo 16, 51000 Rijeka</derivirana_varijabla>
  </DomainObject.Predmet.StrankaIDrugiAdressOIB>
  <DomainObject.Predmet.ProtustrankaIDrugiAdressOIB>
    <izvorni_sadrzaj>BRODOMATERIJAL d.d.  Rijeka, OIB 32152751113, Martinšćica bb, 51000 Rijeka</izvorni_sadrzaj>
    <derivirana_varijabla naziv="DomainObject.Predmet.ProtustrankaIDrugiAdressOIB_1">BRODOMATERIJAL d.d.  Rijeka, OIB 32152751113, Martinšćica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BRODOMATERIJAL d.d.  Rijeka</item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izvorni_sadrzaj>
    <derivirana_varijabla naziv="DomainObject.Predmet.SudioniciListNaziv_1">
      <item>GRAD RIJEKA</item>
      <item>BRODOMATERIJAL d.d.  Rijeka</item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derivirana_varijabla>
  </DomainObject.Predmet.SudioniciListNaziv>
  <DomainObject.Predmet.SudioniciListAdressOIB>
    <izvorni_sadrzaj>
      <item>GRAD RIJEKA, OIB 54382731928, Korzo 16,51000 Rijeka</item>
      <item>BRODOMATERIJAL d.d.  Rijeka, OIB 32152751113, Martinšćica bb,51000 Rijeka</item>
      <item>GRADSKA BANKA d.d., TRG ANTE STARČEVIĆA 7,31000 Osijek</item>
      <item>ANTUN OŽANIĆ, ANDRIJE PERUČA 5,51000 Rijeka</item>
      <item>Milan Dokmanović, Ćićarijska 45,51000 Rijeka</item>
      <item>Nevenka Stašić, Balači 10,51414 Ičići</item>
      <item>Marica Dokmanović, Ćićarijska 45,51000 Rijeka</item>
      <item>Nataša Sinožić, S. Krautzeka 92c,51000 Rijeka</item>
      <item>Marica Ganić, Podhum,51218 Dražice</item>
      <item>Tomislav Špalj, OIB 36408267403,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OIB 16553854565, Drežničkih boraca 32,51218 Dražice Dražice</item>
      <item>Ante Brakus, B. Bačića 22a,Rijeka</item>
      <item>Anton Kovač, Irene Tome 4,Rijeka</item>
      <item>Radojka Iskra, Crnčićeva 9,Rijeka</item>
      <item>Karmela Špalj, OIB 91071467451, Ružić Selo 186,51226 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OIB 31268956712, Ružić Selo 93,51226 Hreljin</item>
      <item>Dorotea Žic, OIB 06536794478, Švalbina 3,51000 Rijeka</item>
      <item>Danijela Zidarić, Braće Blečića 2,Rijeka</item>
      <item>Jadranka Polić, OIB 22162281774, Mavrinci 63,51219 Čavle</item>
      <item>Katica Marković, OIB 94988362012, Brig 13,51000 Rijeka 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OIB 77403775998, Brig 71/3,51000 Rijeka</item>
      <item>Rozalija Štokić, OIB 23924434103, Pod Ohrušvom 6,51000 Rijeka</item>
      <item>Mirna Kučan, OIB 47881319285, Hreljin 29,51226 Hreljin</item>
      <item>Branka Frigan, Pilepići 10,Rijeka</item>
      <item>Bruno Vagaja, OIB 25823490850, J.P. Kamova 14/1,51000 Rijeka</item>
      <item>Svjetlana Reinić, OIB 05052071488, Tina Ujevića 2d,51000 Rijeka</item>
      <item>Sandra Rajčić Klapan, Braće Fućak 5,Rijeka</item>
      <item>Krunoslava Rumac, OIB 90498058157, Braće Fućak 5,51000 Rijeka</item>
      <item>Alka Volarić, Verdijeva 11,Rijeka</item>
      <item>Doris Vujnović, Dolac 14,51000 Rijeka</item>
      <item>Velimir Knežević, A.B.Šimića 50,51000 Rijeka</item>
      <item>Nataša Sinožić, S. Krautzeka 92c,51000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  <item>Pave Abramović, OIB 17644082257, Dinka Šimunovića 2,51215 Kastav</item>
      <item>Vinko Andrijčić, OIB 62808832719, Draga Bašćanska 157,51500 Krk</item>
      <item>Damir Antunović, OIB 25332956727, Vitezićeva 4,51000 Rijeka</item>
      <item>Lilijana Augustin, OIB 12365783008, Šmogorska Cesta 43,51211 Matulji</item>
      <item>Gordana Azinović, OIB 12669569335, Antuna Barca 12,51000 Rijeka</item>
      <item>Ivan Ažić, OIB 53451600492, Ažić Lokva 20,53270 Senj</item>
      <item>Šima Babić, OIB 70882195185, Škurinjskih Žrtava 9,51000 Rijeka</item>
      <item>Sanja Babić, OIB 95180155449, Zdravka Kučića 9,51000 Rijeka</item>
      <item>Anita Balen, OIB 19746601617, Hahlić 19,51000 Rijeka</item>
      <item>Marina Ban, OIB 94209878025, Konjuh 2,51218 Grobnik</item>
      <item>Slobodan Banašin, OIB 61319994678, Švalbina 13,51000 Rijeka</item>
      <item>Ante Banić, OIB 11612757977, Pilepići 29,51000 Rijeka</item>
      <item>Josipa Barak, OIB 38292221551, Pod Ohrušvom 15c,51000 Rijeka</item>
      <item>Ljiljana Barak, OIB 05727273308, Rudno 21,51215 Kastav</item>
      <item>Braco Baričević, OIB 12833770553, Škrljevo 1,51226 Škrljevo</item>
      <item>Mauricio Bastiancich, OIB 11170003706, Ede Jardasa 16,51000 Rijeka</item>
      <item>Elio Belak, OIB 96141783297, Franje Čandeka 38a,51000 Rijeka</item>
      <item>Radojka Benić, OIB 28863435311, Škurinjskih Žrtava 32,51000 Rijeka</item>
      <item>Luciana Berković, OIB 52065646589, Zvonimirova 48,51000 Rijeka</item>
      <item>Ive Bilen, OIB 49459470039, Krasica 176a,51226 Krasica</item>
      <item>Nadija Bilen-Križanec, OIB 01839519849, Antuna Marčelje Viškovića 10,51000 Rijeka</item>
      <item>Zdenko Bodakoš, OIB 59287542407, Bartolovo 14,51000 Rijeka</item>
      <item>Čedomir Borčić, OIB 79612712260, Blaža Polića 4,51000 Rijeka</item>
      <item>Vesna Bosak, OIB 02352532521, Franje Račkoga 56,51000 Rijeka</item>
      <item>Antonija-Nada Božić, OIB 21158498114, Ćićarijska 8,51000 Rijeka</item>
      <item>Slobodan Božić, OIB 87875241755, Blažićevo A 31,51000 Rijeka</item>
      <item>Nedeljka Bradanović, OIB 98664836371, Škurinjskih Žrtava 5,51000 Rijeka</item>
      <item>Gordana Brašnić, OIB 62526330231, Milana Rustanbega 27,51000 Rijeka</item>
      <item>Zlatan Bratina, OIB 13238933791, Trinajstići 13,51215 Kastav</item>
      <item>Zoran Brdar, OIB 71042541419, Kačani 104,51218 Grobnik</item>
      <item>Klaudio Brljafa, OIB 12508836356, Bok 25,51000 Rijeka</item>
      <item>Vladimir Brenko, OIB 59381266040, Zvonimirova 20,51000 Rijeka</item>
      <item>Rade Bunjevac, OIB 27606476304, Donji Jugi 17,51216 Viškovo</item>
      <item>Gordana Buratović, OIB 24902281402, Antuna Dalmatina 7,51000 Rijeka</item>
      <item>Ernada Burek Bećirović, OIB 05349704291, Vukovarska 1,51000 Rijeka</item>
      <item>Ljubomir Kremenović, OIB 37621014118, Primorska 15,10000 Zagreb</item>
      <item>Zora Butorac, OIB 49579717459, Plitvička 4,51000 Rijeka</item>
      <item>Jelena Carević, OIB 69801796757, Franje Matkovića 11,51000 Rijeka</item>
      <item>Ruža Cattarinuzzi, OIB 11339522794, Giuseppea Carabina 3,51000 Rijeka</item>
      <item>Željko Cergnar, OIB 35358295562, Pod Vrh 19,51218 Cernik</item>
      <item>Ivan Cicvarić, OIB 81146351134, Ante Jakšića 9,10000 Zagreb</item>
      <item>Boris Crnić, OIB 30002265925, Kvaternikova 62b,51000 Rijeka</item>
      <item>Milka Crnković, OIB 20711617243, Tina Ujevića 35,51000 Rijeka</item>
      <item>Vitomir Csorba, OIB 72281766935, Naselje Vulkan 4,51000 Rijeka</item>
      <item>Damir Cuculić, OIB 61246905397, Kukuljanovo 24,51227 Kukuljanovo</item>
      <item>Milvana Čabrijan, OIB 76283413080, Cernik 37,51218 Cernik</item>
      <item>Dubravka Čargonja, OIB 65205222341, Brig 7,51000 Rijeka</item>
      <item>Marinka Čaušević, OIB 51765527840, Krimeja 22,51000 Rijeka</item>
      <item>Mirjana Čulina, OIB 30425569537, Drenovski put 43,51000 Rijeka</item>
      <item>Jadranka Radošević, OIB 58098084042, Saršoni 7,51216 Saršoni</item>
      <item>Ahmet Didić, OIB 69157716173, Škrljevo 176,51226 Škrljevo</item>
      <item>Ljubica Doljak, OIB 74399338880, Mavrinci 24a,51218 Mavrinci</item>
      <item>Željko Domitrović, OIB 59684424075, Škrljevo 229,51226 Škrljevo</item>
      <item>Stoja Drača, OIB 80344187440, Brdo 8,51000 Rijeka</item>
      <item>Radojka Duković, OIB 00629323636, Pavla Radića 52,51260 Crikvenica</item>
      <item>Zorana Duković, OIB 33604761859, Gršćaki 26,47250 Gršćaki</item>
      <item>Josipa Ivanišević, OIB 90577378450, Barci 85,51244 Grižane-Belgrad</item>
      <item>Žarko Dumenčić, OIB 23948262479, Vukovarska 20,51000 Rijeka</item>
      <item>Mate Dundović, OIB 57071796302, Orlići 7d,51000 Rijeka</item>
      <item>Vesna Dunić-bačić, OIB 14285029326, Cambierieva Ulica 1,51000 Rijeka</item>
      <item>Dušan Đogo, OIB 04472395355, Donji Kašić 139,23420 Donji Kašić</item>
      <item>Jadranka Đukić, OIB 73857839189, Mornarska 309,51222 Bakar</item>
      <item>Mladen Galović, OIB 71438831471, Mihanovićeva 38,51000 Rijeka</item>
      <item>Jovan Eraković, OIB 44116068329, Bezjaki 37,51216 Marinići</item>
      <item>Snežana Erlić, OIB 24511147332, Crnčićeva 7,51000 Rijeka</item>
      <item>Reza Fajdiga, OIB , Bok 25,51000 Rijeka</item>
      <item>Arnold Ferk, OIB 46687545302, Ive Šodića 10,51000 Kostrena</item>
      <item>Anton Franki, OIB 91392221144, Brgučena 25,51511 Omišalj</item>
      <item>Verica Galina, OIB 86606757275, Štivar 7,51215 Kastav</item>
      <item>Nada Kruljac, OIB 00262142321, Bok 25,51000 Rijeka</item>
      <item>Nedeljka Marković, OIB 08811554244, Nadin 152a,23223 Nadin</item>
      <item>Marija Kuzmić, OIB 68362654493, Vrtače 86,51216 Marčelji</item>
      <item>Marica Lakić, OIB 40265061474, Jurjenići 34,51215 Kastav</item>
      <item>Zorica Leber, OIB 87796106891, Blažićevo D 23,51000 Rijeka</item>
      <item>Željka Lekić, OIB 46205160191, Braće Fućak 4,51000 Rijeka</item>
      <item>Silvija Lerga, OIB 49268757404, Ratka Petrovića 25,51000 Rijeka</item>
      <item>Vesna Lipovac, OIB 37090195603, Antuna Barca 4,51000 Rijeka</item>
      <item>Adema Lovrić, OIB 80969742684, Bošket 5,51000 Rijeka</item>
      <item>Mira Lovrović, OIB 96737474322, Bok 25,51000 Rijeka</item>
      <item>Vesna Lučić, OIB 48224033639, Kosi 81,51216 Kosi</item>
      <item>Nada Ludvig, OIB 49597765707, Slavka Krautzeka 92b,51000 Rijeka</item>
      <item>Goran Ludvig, OIB 37275663866, Zdravka Kučića 37,51000 Rijeka</item>
      <item>Milan Lukanović, OIB 42349621897, Bobovac 2,51218 Čavle</item>
      <item>Miljenko Majcen, OIB 59249228585, Ladeti 60,51410 Poljane</item>
      <item>Karmen Mandekić, OIB 61211973896, Emilija Randića 8,51000 Rijeka</item>
      <item>Sanjin Maravić, OIB 53980604218, Sveti Petar 9,51417 Mošćenička Draga</item>
      <item>Anto Marić, OIB 02452820290, Dr. Luje Naletilića Odvojak 30,10000 Zagreb</item>
      <item>Izabella Markelić, OIB 63738600676, Tkalačka 3,51000 Rijeka</item>
      <item>Verona Medić, OIB 91564611168, Drage Gervaisa 22,51000 Rijeka</item>
      <item>Angelo Mian, OIB 48133038150, Petra Jurčića 6,51000 Rijeka</item>
      <item>Predrag Miculinić, OIB 92126825909, Saverovac 2,51218 Cernik</item>
      <item>Vladimir Miculinić, OIB 97661947761, Orišji 4,51218 Čavle</item>
      <item>Josip Mikin, OIB 43744077288, Fiorella La Guardia 8,51000 Rijeka</item>
      <item>Jelka Milković, OIB 52940826733, Krasica 77c,51226 Krasica</item>
      <item>Tomislav Milković, OIB 00642791670, Draga 10c,51216 Marinići</item>
      <item>Grozdana Milolaža, OIB 11749204362, Cesta 43.istarske Divizije 12,51415 Lovran</item>
      <item>Silvana Milošević, OIB 79378866773, Osječka 14,51000 Rijeka</item>
      <item>Sonja Mohorovičić, OIB 86964509585, Jušići 112,51213 Jurdani</item>
      <item>Ljiljana Mrčela, OIB 06605812939, Ivana Gundulića 23,32000 Vukovar</item>
      <item>Mladen Nakićen, OIB 06023523260, Pulac 45,51000 Rijeka</item>
      <item>Zdravka Nazalević, OIB 07883725889, Antuna Barca 3b,51000 Rijeka</item>
      <item>Ljubica Olujić, OIB 78120501901, Blažićevo B 6,51000 Rijeka</item>
      <item>Milenka Omelić, OIB 74693554881, Emilija Randića 16,51000 Rijeka</item>
      <item>Vlasta Murgić, OIB 77099402252, Svilno 46,51219 Čavle</item>
      <item>Dragan Ostojić, OIB 33098989018, Kukuljanovo 190,51227 Kukuljanovo</item>
      <item>Ružica Pašić, OIB 49103014402, Gustava Krkleca 16,51000 Rijeka</item>
      <item>Igor Paulinić, OIB 62535588357, Franje Čandeka 23b,51000 Rijeka</item>
      <item>Breda Rozman-Pavešić, OIB 24304794214, Kukuljanovo 213a,51227 Kukuljanovo</item>
      <item>Andrej Pavešić, OIB 92040028964, Janka Polića Kamova 97,51000 Rijeka</item>
      <item>Nives Pavlešić, OIB 01774727961, Galija 30,51500 Krk</item>
      <item>Ante Peran, OIB 22290855207, Meštrovićeva 11,51000 Rijeka</item>
      <item>Zoran Perić, OIB 78203627439, Zdravka Kučića 3,51000 Rijeka</item>
      <item>Anka Pešić, OIB 17490612378, Ciottina 14,51000 Rijeka</item>
      <item>Ksenija Pešušić, OIB 04610926013, Franje Petrića 3b,23000 Zadar</item>
      <item>Željka Petešić, OIB 59126385800, Burićeva 4,51262 Šmrika</item>
      <item>Anita Petrović, OIB 85602945736, Hahlić 17,51000 Rijeka</item>
      <item>Miko Petrović, OIB 99756657607, Fiorella La Guardia 9,51000 Rijeka</item>
      <item>Suzana Petrović, OIB 36412192494, Dobriše Cesarića 3,51000 Rijeka</item>
      <item>Katarina Pletikosa, OIB 89450662060, Zorzići 69,51216 Viškovo</item>
      <item>Milan Popović, OIB 32596816498, Vrandučka 22,10000 Zagreb</item>
      <item>Mandica Pramparo, OIB 77646396086, Osječka 30,51000 Rijeka</item>
      <item>Dragan Puž, OIB 65163916827, Omladinska Ulica 8,51410 Ičići</item>
      <item>Vojislav Radalj, OIB 32561156795, Put Luskino 31,51211 Matulji</item>
      <item>Kristina Radanec, OIB 14716284304, Hreljin 288,51226 Hreljin</item>
      <item>Žarko Ratković, OIB 95587848976, Ilije Garašanina 8 E,78000 Banja Luka</item>
      <item>Alen Relić, OIB 64981117563, Crnčićeva 7/252,51000 Rijeka</item>
      <item>Nada Roch, OIB 72951572447, Pionirska 9c,51000 Rijeka</item>
      <item>Alan Thomas Roško, OIB 72296414705, Braće Pavlinića 13,51000 Rijeka</item>
      <item>Mirjana Rumora, OIB 66717024604, Dolac 8,51000 Rijeka</item>
      <item>Josip Sakić, OIB 27092463304, Čavalsko 9,51000 Rijeka</item>
      <item>Mile Sakić, OIB 20115195864, Braće Cetina 5a,51000 Rijeka</item>
      <item>Radovan Sakić, OIB 92885813505, Hahlić 19,51000 Rijeka</item>
      <item>Nevenka Samaržija, OIB 84464356181, Tizianova 1,51000 Rijeka</item>
      <item>Nenad Savanović, OIB 09858121880, Uspon Ladislava Tomee 5,51000 Rijeka</item>
      <item>Nikolina Savanović, OIB 27098348048, Uspon Ladislava Tomee 5,51000 Rijeka</item>
      <item>Ljubica Savić, OIB 20373807105, Podugrinac 14,51250 Bribir</item>
      <item>Stipe Sertić, OIB 19308296726, Petra Kružića 28,53270 Senj</item>
      <item>Agneza Sironić, OIB 14744860161, Šetalište 13.divizije 24,51000 Rijeka</item>
      <item>Ružica Skoblar, OIB 01529849019, Skoblari 45,23233 Privlaka</item>
      <item>Anica Smolčić, OIB 96136888761, Nikole Cara 1,51000 Rijeka</item>
      <item>Gordana Sochor, OIB 85353512554, Drage Gervaisa 37,51000 Rijeka</item>
      <item>Mara Spajić, OIB 27528905057, Budicinova 4,51000 Rijeka</item>
      <item>Robert Srdoč, OIB 54178910361, Žarka Pezelja 6,51000 Kostrena</item>
      <item>Liljana Stambul, OIB 98936081948, Mučići 42,51211 Matulji</item>
      <item>Dragan Starčević, OIB 63365878139, Tijani 17,51000 Rijeka</item>
      <item>Irena Stevanović, OIB 50654589251, Fiorella La Guardia 1b,51000 Rijeka</item>
      <item>Marijan Stipančić, OIB 04902703007, Zagrebačka 10,51000 Rijeka</item>
      <item>Sabina Stojanović, OIB 58575038078, Trpimirova 2,51000 Rijeka</item>
      <item>Marija Sučić, OIB 83675547136, Rastočine 6,51000 Rijeka</item>
      <item>Dušan Surina, OIB 84594362417, Antuna Barca 10a,51000 Rijeka</item>
      <item>Smilja Surina, OIB 89451405738, Mihelići 5,51211 Matulji</item>
      <item>Alojzije Šegrt, OIB 89912667867, Matije Gupca 16,51000 Rijeka</item>
      <item>Marina Šepac, OIB 10863262949, Drenovski Put 59,51000 Rijeka</item>
      <item>Milbert Šimanić, OIB 79002313510, Rubeši 133a,51215 Kastav</item>
      <item>Marina Širola, OIB 11498027172, Stane Vončine 5,51000 Rijeka</item>
      <item>Laura Škerl, OIB 72885473184, Bok 28,51000 Rijeka</item>
      <item>Milica Šubat, OIB 49400942301, Glavani 90,51000 Kostrena</item>
      <item>Radmila Šušnjar, OIB 44473540227, Hahlić 23,51000 Rijeka</item>
      <item>Anamarija Tabula, OIB 35786417600, Starci 4,51000 Rijeka</item>
      <item>Margita Tomljanović, OIB 85651113494, Paulinska 11,53270 Senj</item>
      <item>Slavica Tomljenović, OIB 02015053601, Kumičićeva 13,51000 Rijeka</item>
      <item>Biserka Tonsa, OIB 11408620584, Emilija Randića 4,51000 Rijeka</item>
      <item>Goran Tuk, OIB 44831804015, Stanka Frankovića 28,51000 Rijeka</item>
      <item>Biserka Turk, OIB 93102214917, Ciottina 12,51000 Rijeka</item>
      <item>Anita Turković Pavičić, OIB 07462652458, Pasjak 7,51214 Šapjane</item>
      <item>Ines Vaci, OIB 63330674122, Matuljska Cesta 8,51410 Opatija</item>
      <item>Jasna Valušek, OIB 73904703103, Zagrad 64,51410 Veprinac</item>
      <item>Diana Valzania, OIB 35190935188, Alessandra Manzonia 5,51000 Rijeka</item>
      <item>Dragan Vekić, OIB 12004092741, Kraška 12 A,51000 Rijeka</item>
      <item>Đorđo Vergić, OIB 84494659374, Saršoni 48,51216 Viškovo</item>
      <item>Darko Vičić, OIB 18844074311, Kvaternikova 62/III,51000 Rijeka</item>
      <item>Dušan Vidović, OIB 15243672058, Žminjska 14,51000 Rijeka</item>
      <item>Anka Vignjević, OIB 30391103478, Ulica Put Brdo 9a,51211 Matulji</item>
      <item>Sidonija Vinter, OIB 40083585272, Vinka Benca 2,51000 Rijeka</item>
      <item>Gordana Viskov, OIB 24241308330, Škurinjska Cesta 18,51000 Rijeka</item>
      <item>Mladen Vlah, OIB 48093935534, R. K. Jeretova 3,51410 Opatija</item>
      <item>Maja Volarić, OIB 28890010195, Verdijeva 11,51000 Rijeka</item>
      <item>Mile Vorkapić, OIB 49352047171, Korzo 35,51000 Rijeka</item>
      <item>Sonja Volf, OIB 91507573499, Ante Kovačića 4,51000 Rijeka</item>
      <item>Marko Vranić, OIB 28108087182, Franca Prešerna 42,51000 Rijeka</item>
      <item>Nevenka Vranić, OIB 58569938435, Hahlić 19,51000 Rijeka</item>
      <item>Marijan Vrbos, OIB 98016224123, Antuna Barca 16,51000 Rijeka</item>
      <item>Radmila Vučković, OIB 26237157662, Stupari 2/B,51216 Viškovo</item>
      <item>Izabela Vukelić, OIB 51314745688, Krasica 120c,51226 Krasica</item>
      <item>Juraj Vukelić, OIB 48880252551, Šibenska 1,51000 Rijeka</item>
      <item>Ana Vukić, OIB 22067915408, Ratka Petrovića 4,51000 Rijeka</item>
      <item>Marina Vuletić, OIB 28257516414, Krimeja 22,51000 Rijeka</item>
      <item>Vlado Weiss, OIB 44753918180, Krasica 89,51226 Krasica</item>
      <item>Ivanka Zaborac, OIB 23099919009, Slavka Krautzeka 57,51000 Rijeka</item>
      <item>Miranda Zakarija, OIB 48378552073, Čavle 199,51218 Čavle</item>
      <item>Ivan Zec, OIB 66300701498, Skrpčići 2c,51500 Krk</item>
      <item>Nadica Zednik, OIB 35144444897, Labinska 12,51000 Rijeka</item>
      <item>Ana Zlendić, OIB 02553980513, Škurinjskih Žrtava 24,51000 Rijeka</item>
      <item>Ivan Zoretić, OIB 21553001558, Zoretići 23,51218 Dražice</item>
      <item>Milka Zrnić, OIB 53792847178, Rikarda Benčića 11,51000 Rijeka</item>
      <item>Boris Žic, OIB 38975138585, Ulica Žrtava Fašizma 20,51211 Matulji</item>
      <item>Jasna Žic, OIB 45980904059, Žrtava Fašizma 15,51000 Rijeka</item>
      <item>Milan Pokmajević, OIB , Fara 48,51262 Kraljevica</item>
      <item>Jela Dobrić, OIB 80315415223, Žarka Pezelja 4,51000 Kostrena</item>
      <item>Ana Grginčić, OIB 65853159676, Škrljevo 279,51226 Škrljevo</item>
      <item>OSIMPEX - d.o.o. za unutarnju i vanjsku trgovinu, OIB 17937349035, Europske Avenije 2,31000 Osijek</item>
      <item>Katica Simčevski, OIB 77610299963, Dolac 9,51000 Rijeka</item>
      <item>Ilonka Pavelić, Udatnog 10,51000 Rijeka</item>
      <item>Frane Trošelj, OIB 36147933178, Ratka Petrovića 22,51000 Rijeka</item>
      <item>Antun Ožanić, OIB 55298672364, Andrije Peruča 5,51000 Rijeka</item>
    </izvorni_sadrzaj>
    <derivirana_varijabla naziv="DomainObject.Predmet.SudioniciListAdressOIB_1">
      <item>GRAD RIJEKA, OIB 54382731928, Korzo 16,51000 Rijeka</item>
      <item>BRODOMATERIJAL d.d.  Rijeka, OIB 32152751113, Martinšćica bb,51000 Rijeka</item>
      <item>GRADSKA BANKA d.d., TRG ANTE STARČEVIĆA 7,31000 Osijek</item>
      <item>ANTUN OŽANIĆ, ANDRIJE PERUČA 5,51000 Rijeka</item>
      <item>Milan Dokmanović, Ćićarijska 45,51000 Rijeka</item>
      <item>Nevenka Stašić, Balači 10,51414 Ičići</item>
      <item>Marica Dokmanović, Ćićarijska 45,51000 Rijeka</item>
      <item>Nataša Sinožić, S. Krautzeka 92c,51000 Rijeka</item>
      <item>Marica Ganić, Podhum,51218 Dražice</item>
      <item>Tomislav Špalj, OIB 36408267403,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OIB 16553854565, Drežničkih boraca 32,51218 Dražice Dražice</item>
      <item>Ante Brakus, B. Bačića 22a,Rijeka</item>
      <item>Anton Kovač, Irene Tome 4,Rijeka</item>
      <item>Radojka Iskra, Crnčićeva 9,Rijeka</item>
      <item>Karmela Špalj, OIB 91071467451, Ružić Selo 186,51226 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OIB 31268956712, Ružić Selo 93,51226 Hreljin</item>
      <item>Dorotea Žic, OIB 06536794478, Švalbina 3,51000 Rijeka</item>
      <item>Danijela Zidarić, Braće Blečića 2,Rijeka</item>
      <item>Jadranka Polić, OIB 22162281774, Mavrinci 63,51219 Čavle</item>
      <item>Katica Marković, OIB 94988362012, Brig 13,51000 Rijeka 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OIB 77403775998, Brig 71/3,51000 Rijeka</item>
      <item>Rozalija Štokić, OIB 23924434103, Pod Ohrušvom 6,51000 Rijeka</item>
      <item>Mirna Kučan, OIB 47881319285, Hreljin 29,51226 Hreljin</item>
      <item>Branka Frigan, Pilepići 10,Rijeka</item>
      <item>Bruno Vagaja, OIB 25823490850, J.P. Kamova 14/1,51000 Rijeka</item>
      <item>Svjetlana Reinić, OIB 05052071488, Tina Ujevića 2d,51000 Rijeka</item>
      <item>Sandra Rajčić Klapan, Braće Fućak 5,Rijeka</item>
      <item>Krunoslava Rumac, OIB 90498058157, Braće Fućak 5,51000 Rijeka</item>
      <item>Alka Volarić, Verdijeva 11,Rijeka</item>
      <item>Doris Vujnović, Dolac 14,51000 Rijeka</item>
      <item>Velimir Knežević, A.B.Šimića 50,51000 Rijeka</item>
      <item>Nataša Sinožić, S. Krautzeka 92c,51000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  <item>Pave Abramović, OIB 17644082257, Dinka Šimunovića 2,51215 Kastav</item>
      <item>Vinko Andrijčić, OIB 62808832719, Draga Bašćanska 157,51500 Krk</item>
      <item>Damir Antunović, OIB 25332956727, Vitezićeva 4,51000 Rijeka</item>
      <item>Lilijana Augustin, OIB 12365783008, Šmogorska Cesta 43,51211 Matulji</item>
      <item>Gordana Azinović, OIB 12669569335, Antuna Barca 12,51000 Rijeka</item>
      <item>Ivan Ažić, OIB 53451600492, Ažić Lokva 20,53270 Senj</item>
      <item>Šima Babić, OIB 70882195185, Škurinjskih Žrtava 9,51000 Rijeka</item>
      <item>Sanja Babić, OIB 95180155449, Zdravka Kučića 9,51000 Rijeka</item>
      <item>Anita Balen, OIB 19746601617, Hahlić 19,51000 Rijeka</item>
      <item>Marina Ban, OIB 94209878025, Konjuh 2,51218 Grobnik</item>
      <item>Slobodan Banašin, OIB 61319994678, Švalbina 13,51000 Rijeka</item>
      <item>Ante Banić, OIB 11612757977, Pilepići 29,51000 Rijeka</item>
      <item>Josipa Barak, OIB 38292221551, Pod Ohrušvom 15c,51000 Rijeka</item>
      <item>Ljiljana Barak, OIB 05727273308, Rudno 21,51215 Kastav</item>
      <item>Braco Baričević, OIB 12833770553, Škrljevo 1,51226 Škrljevo</item>
      <item>Mauricio Bastiancich, OIB 11170003706, Ede Jardasa 16,51000 Rijeka</item>
      <item>Elio Belak, OIB 96141783297, Franje Čandeka 38a,51000 Rijeka</item>
      <item>Radojka Benić, OIB 28863435311, Škurinjskih Žrtava 32,51000 Rijeka</item>
      <item>Luciana Berković, OIB 52065646589, Zvonimirova 48,51000 Rijeka</item>
      <item>Ive Bilen, OIB 49459470039, Krasica 176a,51226 Krasica</item>
      <item>Nadija Bilen-Križanec, OIB 01839519849, Antuna Marčelje Viškovića 10,51000 Rijeka</item>
      <item>Zdenko Bodakoš, OIB 59287542407, Bartolovo 14,51000 Rijeka</item>
      <item>Čedomir Borčić, OIB 79612712260, Blaža Polića 4,51000 Rijeka</item>
      <item>Vesna Bosak, OIB 02352532521, Franje Račkoga 56,51000 Rijeka</item>
      <item>Antonija-Nada Božić, OIB 21158498114, Ćićarijska 8,51000 Rijeka</item>
      <item>Slobodan Božić, OIB 87875241755, Blažićevo A 31,51000 Rijeka</item>
      <item>Nedeljka Bradanović, OIB 98664836371, Škurinjskih Žrtava 5,51000 Rijeka</item>
      <item>Gordana Brašnić, OIB 62526330231, Milana Rustanbega 27,51000 Rijeka</item>
      <item>Zlatan Bratina, OIB 13238933791, Trinajstići 13,51215 Kastav</item>
      <item>Zoran Brdar, OIB 71042541419, Kačani 104,51218 Grobnik</item>
      <item>Klaudio Brljafa, OIB 12508836356, Bok 25,51000 Rijeka</item>
      <item>Vladimir Brenko, OIB 59381266040, Zvonimirova 20,51000 Rijeka</item>
      <item>Rade Bunjevac, OIB 27606476304, Donji Jugi 17,51216 Viškovo</item>
      <item>Gordana Buratović, OIB 24902281402, Antuna Dalmatina 7,51000 Rijeka</item>
      <item>Ernada Burek Bećirović, OIB 05349704291, Vukovarska 1,51000 Rijeka</item>
      <item>Ljubomir Kremenović, OIB 37621014118, Primorska 15,10000 Zagreb</item>
      <item>Zora Butorac, OIB 49579717459, Plitvička 4,51000 Rijeka</item>
      <item>Jelena Carević, OIB 69801796757, Franje Matkovića 11,51000 Rijeka</item>
      <item>Ruža Cattarinuzzi, OIB 11339522794, Giuseppea Carabina 3,51000 Rijeka</item>
      <item>Željko Cergnar, OIB 35358295562, Pod Vrh 19,51218 Cernik</item>
      <item>Ivan Cicvarić, OIB 81146351134, Ante Jakšića 9,10000 Zagreb</item>
      <item>Boris Crnić, OIB 30002265925, Kvaternikova 62b,51000 Rijeka</item>
      <item>Milka Crnković, OIB 20711617243, Tina Ujevića 35,51000 Rijeka</item>
      <item>Vitomir Csorba, OIB 72281766935, Naselje Vulkan 4,51000 Rijeka</item>
      <item>Damir Cuculić, OIB 61246905397, Kukuljanovo 24,51227 Kukuljanovo</item>
      <item>Milvana Čabrijan, OIB 76283413080, Cernik 37,51218 Cernik</item>
      <item>Dubravka Čargonja, OIB 65205222341, Brig 7,51000 Rijeka</item>
      <item>Marinka Čaušević, OIB 51765527840, Krimeja 22,51000 Rijeka</item>
      <item>Mirjana Čulina, OIB 30425569537, Drenovski put 43,51000 Rijeka</item>
      <item>Jadranka Radošević, OIB 58098084042, Saršoni 7,51216 Saršoni</item>
      <item>Ahmet Didić, OIB 69157716173, Škrljevo 176,51226 Škrljevo</item>
      <item>Ljubica Doljak, OIB 74399338880, Mavrinci 24a,51218 Mavrinci</item>
      <item>Željko Domitrović, OIB 59684424075, Škrljevo 229,51226 Škrljevo</item>
      <item>Stoja Drača, OIB 80344187440, Brdo 8,51000 Rijeka</item>
      <item>Radojka Duković, OIB 00629323636, Pavla Radića 52,51260 Crikvenica</item>
      <item>Zorana Duković, OIB 33604761859, Gršćaki 26,47250 Gršćaki</item>
      <item>Josipa Ivanišević, OIB 90577378450, Barci 85,51244 Grižane-Belgrad</item>
      <item>Žarko Dumenčić, OIB 23948262479, Vukovarska 20,51000 Rijeka</item>
      <item>Mate Dundović, OIB 57071796302, Orlići 7d,51000 Rijeka</item>
      <item>Vesna Dunić-bačić, OIB 14285029326, Cambierieva Ulica 1,51000 Rijeka</item>
      <item>Dušan Đogo, OIB 04472395355, Donji Kašić 139,23420 Donji Kašić</item>
      <item>Jadranka Đukić, OIB 73857839189, Mornarska 309,51222 Bakar</item>
      <item>Mladen Galović, OIB 71438831471, Mihanovićeva 38,51000 Rijeka</item>
      <item>Jovan Eraković, OIB 44116068329, Bezjaki 37,51216 Marinići</item>
      <item>Snežana Erlić, OIB 24511147332, Crnčićeva 7,51000 Rijeka</item>
      <item>Reza Fajdiga, OIB , Bok 25,51000 Rijeka</item>
      <item>Arnold Ferk, OIB 46687545302, Ive Šodića 10,51000 Kostrena</item>
      <item>Anton Franki, OIB 91392221144, Brgučena 25,51511 Omišalj</item>
      <item>Verica Galina, OIB 86606757275, Štivar 7,51215 Kastav</item>
      <item>Nada Kruljac, OIB 00262142321, Bok 25,51000 Rijeka</item>
      <item>Nedeljka Marković, OIB 08811554244, Nadin 152a,23223 Nadin</item>
      <item>Marija Kuzmić, OIB 68362654493, Vrtače 86,51216 Marčelji</item>
      <item>Marica Lakić, OIB 40265061474, Jurjenići 34,51215 Kastav</item>
      <item>Zorica Leber, OIB 87796106891, Blažićevo D 23,51000 Rijeka</item>
      <item>Željka Lekić, OIB 46205160191, Braće Fućak 4,51000 Rijeka</item>
      <item>Silvija Lerga, OIB 49268757404, Ratka Petrovića 25,51000 Rijeka</item>
      <item>Vesna Lipovac, OIB 37090195603, Antuna Barca 4,51000 Rijeka</item>
      <item>Adema Lovrić, OIB 80969742684, Bošket 5,51000 Rijeka</item>
      <item>Mira Lovrović, OIB 96737474322, Bok 25,51000 Rijeka</item>
      <item>Vesna Lučić, OIB 48224033639, Kosi 81,51216 Kosi</item>
      <item>Nada Ludvig, OIB 49597765707, Slavka Krautzeka 92b,51000 Rijeka</item>
      <item>Goran Ludvig, OIB 37275663866, Zdravka Kučića 37,51000 Rijeka</item>
      <item>Milan Lukanović, OIB 42349621897, Bobovac 2,51218 Čavle</item>
      <item>Miljenko Majcen, OIB 59249228585, Ladeti 60,51410 Poljane</item>
      <item>Karmen Mandekić, OIB 61211973896, Emilija Randića 8,51000 Rijeka</item>
      <item>Sanjin Maravić, OIB 53980604218, Sveti Petar 9,51417 Mošćenička Draga</item>
      <item>Anto Marić, OIB 02452820290, Dr. Luje Naletilića Odvojak 30,10000 Zagreb</item>
      <item>Izabella Markelić, OIB 63738600676, Tkalačka 3,51000 Rijeka</item>
      <item>Verona Medić, OIB 91564611168, Drage Gervaisa 22,51000 Rijeka</item>
      <item>Angelo Mian, OIB 48133038150, Petra Jurčića 6,51000 Rijeka</item>
      <item>Predrag Miculinić, OIB 92126825909, Saverovac 2,51218 Cernik</item>
      <item>Vladimir Miculinić, OIB 97661947761, Orišji 4,51218 Čavle</item>
      <item>Josip Mikin, OIB 43744077288, Fiorella La Guardia 8,51000 Rijeka</item>
      <item>Jelka Milković, OIB 52940826733, Krasica 77c,51226 Krasica</item>
      <item>Tomislav Milković, OIB 00642791670, Draga 10c,51216 Marinići</item>
      <item>Grozdana Milolaža, OIB 11749204362, Cesta 43.istarske Divizije 12,51415 Lovran</item>
      <item>Silvana Milošević, OIB 79378866773, Osječka 14,51000 Rijeka</item>
      <item>Sonja Mohorovičić, OIB 86964509585, Jušići 112,51213 Jurdani</item>
      <item>Ljiljana Mrčela, OIB 06605812939, Ivana Gundulića 23,32000 Vukovar</item>
      <item>Mladen Nakićen, OIB 06023523260, Pulac 45,51000 Rijeka</item>
      <item>Zdravka Nazalević, OIB 07883725889, Antuna Barca 3b,51000 Rijeka</item>
      <item>Ljubica Olujić, OIB 78120501901, Blažićevo B 6,51000 Rijeka</item>
      <item>Milenka Omelić, OIB 74693554881, Emilija Randića 16,51000 Rijeka</item>
      <item>Vlasta Murgić, OIB 77099402252, Svilno 46,51219 Čavle</item>
      <item>Dragan Ostojić, OIB 33098989018, Kukuljanovo 190,51227 Kukuljanovo</item>
      <item>Ružica Pašić, OIB 49103014402, Gustava Krkleca 16,51000 Rijeka</item>
      <item>Igor Paulinić, OIB 62535588357, Franje Čandeka 23b,51000 Rijeka</item>
      <item>Breda Rozman-Pavešić, OIB 24304794214, Kukuljanovo 213a,51227 Kukuljanovo</item>
      <item>Andrej Pavešić, OIB 92040028964, Janka Polića Kamova 97,51000 Rijeka</item>
      <item>Nives Pavlešić, OIB 01774727961, Galija 30,51500 Krk</item>
      <item>Ante Peran, OIB 22290855207, Meštrovićeva 11,51000 Rijeka</item>
      <item>Zoran Perić, OIB 78203627439, Zdravka Kučića 3,51000 Rijeka</item>
      <item>Anka Pešić, OIB 17490612378, Ciottina 14,51000 Rijeka</item>
      <item>Ksenija Pešušić, OIB 04610926013, Franje Petrića 3b,23000 Zadar</item>
      <item>Željka Petešić, OIB 59126385800, Burićeva 4,51262 Šmrika</item>
      <item>Anita Petrović, OIB 85602945736, Hahlić 17,51000 Rijeka</item>
      <item>Miko Petrović, OIB 99756657607, Fiorella La Guardia 9,51000 Rijeka</item>
      <item>Suzana Petrović, OIB 36412192494, Dobriše Cesarića 3,51000 Rijeka</item>
      <item>Katarina Pletikosa, OIB 89450662060, Zorzići 69,51216 Viškovo</item>
      <item>Milan Popović, OIB 32596816498, Vrandučka 22,10000 Zagreb</item>
      <item>Mandica Pramparo, OIB 77646396086, Osječka 30,51000 Rijeka</item>
      <item>Dragan Puž, OIB 65163916827, Omladinska Ulica 8,51410 Ičići</item>
      <item>Vojislav Radalj, OIB 32561156795, Put Luskino 31,51211 Matulji</item>
      <item>Kristina Radanec, OIB 14716284304, Hreljin 288,51226 Hreljin</item>
      <item>Žarko Ratković, OIB 95587848976, Ilije Garašanina 8 E,78000 Banja Luka</item>
      <item>Alen Relić, OIB 64981117563, Crnčićeva 7/252,51000 Rijeka</item>
      <item>Nada Roch, OIB 72951572447, Pionirska 9c,51000 Rijeka</item>
      <item>Alan Thomas Roško, OIB 72296414705, Braće Pavlinića 13,51000 Rijeka</item>
      <item>Mirjana Rumora, OIB 66717024604, Dolac 8,51000 Rijeka</item>
      <item>Josip Sakić, OIB 27092463304, Čavalsko 9,51000 Rijeka</item>
      <item>Mile Sakić, OIB 20115195864, Braće Cetina 5a,51000 Rijeka</item>
      <item>Radovan Sakić, OIB 92885813505, Hahlić 19,51000 Rijeka</item>
      <item>Nevenka Samaržija, OIB 84464356181, Tizianova 1,51000 Rijeka</item>
      <item>Nenad Savanović, OIB 09858121880, Uspon Ladislava Tomee 5,51000 Rijeka</item>
      <item>Nikolina Savanović, OIB 27098348048, Uspon Ladislava Tomee 5,51000 Rijeka</item>
      <item>Ljubica Savić, OIB 20373807105, Podugrinac 14,51250 Bribir</item>
      <item>Stipe Sertić, OIB 19308296726, Petra Kružića 28,53270 Senj</item>
      <item>Agneza Sironić, OIB 14744860161, Šetalište 13.divizije 24,51000 Rijeka</item>
      <item>Ružica Skoblar, OIB 01529849019, Skoblari 45,23233 Privlaka</item>
      <item>Anica Smolčić, OIB 96136888761, Nikole Cara 1,51000 Rijeka</item>
      <item>Gordana Sochor, OIB 85353512554, Drage Gervaisa 37,51000 Rijeka</item>
      <item>Mara Spajić, OIB 27528905057, Budicinova 4,51000 Rijeka</item>
      <item>Robert Srdoč, OIB 54178910361, Žarka Pezelja 6,51000 Kostrena</item>
      <item>Liljana Stambul, OIB 98936081948, Mučići 42,51211 Matulji</item>
      <item>Dragan Starčević, OIB 63365878139, Tijani 17,51000 Rijeka</item>
      <item>Irena Stevanović, OIB 50654589251, Fiorella La Guardia 1b,51000 Rijeka</item>
      <item>Marijan Stipančić, OIB 04902703007, Zagrebačka 10,51000 Rijeka</item>
      <item>Sabina Stojanović, OIB 58575038078, Trpimirova 2,51000 Rijeka</item>
      <item>Marija Sučić, OIB 83675547136, Rastočine 6,51000 Rijeka</item>
      <item>Dušan Surina, OIB 84594362417, Antuna Barca 10a,51000 Rijeka</item>
      <item>Smilja Surina, OIB 89451405738, Mihelići 5,51211 Matulji</item>
      <item>Alojzije Šegrt, OIB 89912667867, Matije Gupca 16,51000 Rijeka</item>
      <item>Marina Šepac, OIB 10863262949, Drenovski Put 59,51000 Rijeka</item>
      <item>Milbert Šimanić, OIB 79002313510, Rubeši 133a,51215 Kastav</item>
      <item>Marina Širola, OIB 11498027172, Stane Vončine 5,51000 Rijeka</item>
      <item>Laura Škerl, OIB 72885473184, Bok 28,51000 Rijeka</item>
      <item>Milica Šubat, OIB 49400942301, Glavani 90,51000 Kostrena</item>
      <item>Radmila Šušnjar, OIB 44473540227, Hahlić 23,51000 Rijeka</item>
      <item>Anamarija Tabula, OIB 35786417600, Starci 4,51000 Rijeka</item>
      <item>Margita Tomljanović, OIB 85651113494, Paulinska 11,53270 Senj</item>
      <item>Slavica Tomljenović, OIB 02015053601, Kumičićeva 13,51000 Rijeka</item>
      <item>Biserka Tonsa, OIB 11408620584, Emilija Randića 4,51000 Rijeka</item>
      <item>Goran Tuk, OIB 44831804015, Stanka Frankovića 28,51000 Rijeka</item>
      <item>Biserka Turk, OIB 93102214917, Ciottina 12,51000 Rijeka</item>
      <item>Anita Turković Pavičić, OIB 07462652458, Pasjak 7,51214 Šapjane</item>
      <item>Ines Vaci, OIB 63330674122, Matuljska Cesta 8,51410 Opatija</item>
      <item>Jasna Valušek, OIB 73904703103, Zagrad 64,51410 Veprinac</item>
      <item>Diana Valzania, OIB 35190935188, Alessandra Manzonia 5,51000 Rijeka</item>
      <item>Dragan Vekić, OIB 12004092741, Kraška 12 A,51000 Rijeka</item>
      <item>Đorđo Vergić, OIB 84494659374, Saršoni 48,51216 Viškovo</item>
      <item>Darko Vičić, OIB 18844074311, Kvaternikova 62/III,51000 Rijeka</item>
      <item>Dušan Vidović, OIB 15243672058, Žminjska 14,51000 Rijeka</item>
      <item>Anka Vignjević, OIB 30391103478, Ulica Put Brdo 9a,51211 Matulji</item>
      <item>Sidonija Vinter, OIB 40083585272, Vinka Benca 2,51000 Rijeka</item>
      <item>Gordana Viskov, OIB 24241308330, Škurinjska Cesta 18,51000 Rijeka</item>
      <item>Mladen Vlah, OIB 48093935534, R. K. Jeretova 3,51410 Opatija</item>
      <item>Maja Volarić, OIB 28890010195, Verdijeva 11,51000 Rijeka</item>
      <item>Mile Vorkapić, OIB 49352047171, Korzo 35,51000 Rijeka</item>
      <item>Sonja Volf, OIB 91507573499, Ante Kovačića 4,51000 Rijeka</item>
      <item>Marko Vranić, OIB 28108087182, Franca Prešerna 42,51000 Rijeka</item>
      <item>Nevenka Vranić, OIB 58569938435, Hahlić 19,51000 Rijeka</item>
      <item>Marijan Vrbos, OIB 98016224123, Antuna Barca 16,51000 Rijeka</item>
      <item>Radmila Vučković, OIB 26237157662, Stupari 2/B,51216 Viškovo</item>
      <item>Izabela Vukelić, OIB 51314745688, Krasica 120c,51226 Krasica</item>
      <item>Juraj Vukelić, OIB 48880252551, Šibenska 1,51000 Rijeka</item>
      <item>Ana Vukić, OIB 22067915408, Ratka Petrovića 4,51000 Rijeka</item>
      <item>Marina Vuletić, OIB 28257516414, Krimeja 22,51000 Rijeka</item>
      <item>Vlado Weiss, OIB 44753918180, Krasica 89,51226 Krasica</item>
      <item>Ivanka Zaborac, OIB 23099919009, Slavka Krautzeka 57,51000 Rijeka</item>
      <item>Miranda Zakarija, OIB 48378552073, Čavle 199,51218 Čavle</item>
      <item>Ivan Zec, OIB 66300701498, Skrpčići 2c,51500 Krk</item>
      <item>Nadica Zednik, OIB 35144444897, Labinska 12,51000 Rijeka</item>
      <item>Ana Zlendić, OIB 02553980513, Škurinjskih Žrtava 24,51000 Rijeka</item>
      <item>Ivan Zoretić, OIB 21553001558, Zoretići 23,51218 Dražice</item>
      <item>Milka Zrnić, OIB 53792847178, Rikarda Benčića 11,51000 Rijeka</item>
      <item>Boris Žic, OIB 38975138585, Ulica Žrtava Fašizma 20,51211 Matulji</item>
      <item>Jasna Žic, OIB 45980904059, Žrtava Fašizma 15,51000 Rijeka</item>
      <item>Milan Pokmajević, OIB , Fara 48,51262 Kraljevica</item>
      <item>Jela Dobrić, OIB 80315415223, Žarka Pezelja 4,51000 Kostrena</item>
      <item>Ana Grginčić, OIB 65853159676, Škrljevo 279,51226 Škrljevo</item>
      <item>OSIMPEX - d.o.o. za unutarnju i vanjsku trgovinu, OIB 17937349035, Europske Avenije 2,31000 Osijek</item>
      <item>Katica Simčevski, OIB 77610299963, Dolac 9,51000 Rijeka</item>
      <item>Ilonka Pavelić, Udatnog 10,51000 Rijeka</item>
      <item>Frane Trošelj, OIB 36147933178, Ratka Petrovića 22,51000 Rijeka</item>
      <item>Antun Ožanić, OIB 55298672364, Andrije Peruča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54382731928</item>
      <item>, OIB 32152751113</item>
      <item>, OIB null</item>
      <item>, OIB null</item>
      <item>, OIB null</item>
      <item>, OIB null</item>
      <item>, OIB null</item>
      <item>, OIB null</item>
      <item>, OIB null</item>
      <item>, OIB 36408267403</item>
      <item>, OIB null</item>
      <item>, OIB null</item>
      <item>, OIB null</item>
      <item>, OIB null</item>
      <item>, OIB null</item>
      <item>, OIB 16553854565</item>
      <item>, OIB null</item>
      <item>, OIB null</item>
      <item>, OIB null</item>
      <item>, OIB 91071467451</item>
      <item>, OIB null</item>
      <item>, OIB null</item>
      <item>, OIB null</item>
      <item>, OIB null</item>
      <item>, OIB 31268956712</item>
      <item>, OIB 06536794478</item>
      <item>, OIB null</item>
      <item>, OIB 22162281774</item>
      <item>, OIB 94988362012</item>
      <item>, OIB null</item>
      <item>, OIB null</item>
      <item>, OIB null</item>
      <item>, OIB null</item>
      <item>, OIB null</item>
      <item>, OIB 77403775998</item>
      <item>, OIB 23924434103</item>
      <item>, OIB 47881319285</item>
      <item>, OIB null</item>
      <item>, OIB 25823490850</item>
      <item>, OIB 05052071488</item>
      <item>, OIB null</item>
      <item>, OIB 90498058157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17644082257</item>
      <item>, OIB 62808832719</item>
      <item>, OIB 25332956727</item>
      <item>, OIB 12365783008</item>
      <item>, OIB 12669569335</item>
      <item>, OIB 53451600492</item>
      <item>, OIB 70882195185</item>
      <item>, OIB 95180155449</item>
      <item>, OIB 19746601617</item>
      <item>, OIB 94209878025</item>
      <item>, OIB 61319994678</item>
      <item>, OIB 11612757977</item>
      <item>, OIB 38292221551</item>
      <item>, OIB 05727273308</item>
      <item>, OIB 12833770553</item>
      <item>, OIB 11170003706</item>
      <item>, OIB 96141783297</item>
      <item>, OIB 28863435311</item>
      <item>, OIB 52065646589</item>
      <item>, OIB 49459470039</item>
      <item>, OIB 01839519849</item>
      <item>, OIB 59287542407</item>
      <item>, OIB 79612712260</item>
      <item>, OIB 02352532521</item>
      <item>, OIB 21158498114</item>
      <item>, OIB 87875241755</item>
      <item>, OIB 98664836371</item>
      <item>, OIB 62526330231</item>
      <item>, OIB 13238933791</item>
      <item>, OIB 71042541419</item>
      <item>, OIB 12508836356</item>
      <item>, OIB 59381266040</item>
      <item>, OIB 27606476304</item>
      <item>, OIB 24902281402</item>
      <item>, OIB 05349704291</item>
      <item>, OIB 37621014118</item>
      <item>, OIB 49579717459</item>
      <item>, OIB 69801796757</item>
      <item>, OIB 11339522794</item>
      <item>, OIB 35358295562</item>
      <item>, OIB 81146351134</item>
      <item>, OIB 30002265925</item>
      <item>, OIB 20711617243</item>
      <item>, OIB 72281766935</item>
      <item>, OIB 61246905397</item>
      <item>, OIB 76283413080</item>
      <item>, OIB 65205222341</item>
      <item>, OIB 51765527840</item>
      <item>, OIB 30425569537</item>
      <item>, OIB 58098084042</item>
      <item>, OIB 69157716173</item>
      <item>, OIB 74399338880</item>
      <item>, OIB 59684424075</item>
      <item>, OIB 80344187440</item>
      <item>, OIB 00629323636</item>
      <item>, OIB 33604761859</item>
      <item>, OIB 90577378450</item>
      <item>, OIB 23948262479</item>
      <item>, OIB 57071796302</item>
      <item>, OIB 14285029326</item>
      <item>, OIB 04472395355</item>
      <item>, OIB 73857839189</item>
      <item>, OIB 71438831471</item>
      <item>, OIB 44116068329</item>
      <item>, OIB 24511147332</item>
      <item>, OIB </item>
      <item>, OIB 46687545302</item>
      <item>, OIB 91392221144</item>
      <item>, OIB 86606757275</item>
      <item>, OIB 00262142321</item>
      <item>, OIB 08811554244</item>
      <item>, OIB 68362654493</item>
      <item>, OIB 40265061474</item>
      <item>, OIB 87796106891</item>
      <item>, OIB 46205160191</item>
      <item>, OIB 49268757404</item>
      <item>, OIB 37090195603</item>
      <item>, OIB 80969742684</item>
      <item>, OIB 96737474322</item>
      <item>, OIB 48224033639</item>
      <item>, OIB 49597765707</item>
      <item>, OIB 37275663866</item>
      <item>, OIB 42349621897</item>
      <item>, OIB 59249228585</item>
      <item>, OIB 61211973896</item>
      <item>, OIB 53980604218</item>
      <item>, OIB 02452820290</item>
      <item>, OIB 63738600676</item>
      <item>, OIB 91564611168</item>
      <item>, OIB 48133038150</item>
      <item>, OIB 92126825909</item>
      <item>, OIB 97661947761</item>
      <item>, OIB 43744077288</item>
      <item>, OIB 52940826733</item>
      <item>, OIB 00642791670</item>
      <item>, OIB 11749204362</item>
      <item>, OIB 79378866773</item>
      <item>, OIB 86964509585</item>
      <item>, OIB 06605812939</item>
      <item>, OIB 06023523260</item>
      <item>, OIB 07883725889</item>
      <item>, OIB 78120501901</item>
      <item>, OIB 74693554881</item>
      <item>, OIB 77099402252</item>
      <item>, OIB 33098989018</item>
      <item>, OIB 49103014402</item>
      <item>, OIB 62535588357</item>
      <item>, OIB 24304794214</item>
      <item>, OIB 92040028964</item>
      <item>, OIB 01774727961</item>
      <item>, OIB 22290855207</item>
      <item>, OIB 78203627439</item>
      <item>, OIB 17490612378</item>
      <item>, OIB 04610926013</item>
      <item>, OIB 59126385800</item>
      <item>, OIB 85602945736</item>
      <item>, OIB 99756657607</item>
      <item>, OIB 36412192494</item>
      <item>, OIB 89450662060</item>
      <item>, OIB 32596816498</item>
      <item>, OIB 77646396086</item>
      <item>, OIB 65163916827</item>
      <item>, OIB 32561156795</item>
      <item>, OIB 14716284304</item>
      <item>, OIB 95587848976</item>
      <item>, OIB 64981117563</item>
      <item>, OIB 72951572447</item>
      <item>, OIB 72296414705</item>
      <item>, OIB 66717024604</item>
      <item>, OIB 27092463304</item>
      <item>, OIB 20115195864</item>
      <item>, OIB 92885813505</item>
      <item>, OIB 84464356181</item>
      <item>, OIB 09858121880</item>
      <item>, OIB 27098348048</item>
      <item>, OIB 20373807105</item>
      <item>, OIB 19308296726</item>
      <item>, OIB 14744860161</item>
      <item>, OIB 01529849019</item>
      <item>, OIB 96136888761</item>
      <item>, OIB 85353512554</item>
      <item>, OIB 27528905057</item>
      <item>, OIB 54178910361</item>
      <item>, OIB 98936081948</item>
      <item>, OIB 63365878139</item>
      <item>, OIB 50654589251</item>
      <item>, OIB 04902703007</item>
      <item>, OIB 58575038078</item>
      <item>, OIB 83675547136</item>
      <item>, OIB 84594362417</item>
      <item>, OIB 89451405738</item>
      <item>, OIB 89912667867</item>
      <item>, OIB 10863262949</item>
      <item>, OIB 79002313510</item>
      <item>, OIB 11498027172</item>
      <item>, OIB 72885473184</item>
      <item>, OIB 49400942301</item>
      <item>, OIB 44473540227</item>
      <item>, OIB 35786417600</item>
      <item>, OIB 85651113494</item>
      <item>, OIB 02015053601</item>
      <item>, OIB 11408620584</item>
      <item>, OIB 44831804015</item>
      <item>, OIB 93102214917</item>
      <item>, OIB 07462652458</item>
      <item>, OIB 63330674122</item>
      <item>, OIB 73904703103</item>
      <item>, OIB 35190935188</item>
      <item>, OIB 12004092741</item>
      <item>, OIB 84494659374</item>
      <item>, OIB 18844074311</item>
      <item>, OIB 15243672058</item>
      <item>, OIB 30391103478</item>
      <item>, OIB 40083585272</item>
      <item>, OIB 24241308330</item>
      <item>, OIB 48093935534</item>
      <item>, OIB 28890010195</item>
      <item>, OIB 49352047171</item>
      <item>, OIB 91507573499</item>
      <item>, OIB 28108087182</item>
      <item>, OIB 58569938435</item>
      <item>, OIB 98016224123</item>
      <item>, OIB 26237157662</item>
      <item>, OIB 51314745688</item>
      <item>, OIB 48880252551</item>
      <item>, OIB 22067915408</item>
      <item>, OIB 28257516414</item>
      <item>, OIB 44753918180</item>
      <item>, OIB 23099919009</item>
      <item>, OIB 48378552073</item>
      <item>, OIB 66300701498</item>
      <item>, OIB 35144444897</item>
      <item>, OIB 02553980513</item>
      <item>, OIB 21553001558</item>
      <item>, OIB 53792847178</item>
      <item>, OIB 38975138585</item>
      <item>, OIB 45980904059</item>
      <item>, OIB </item>
      <item>, OIB 80315415223</item>
      <item>, OIB 65853159676</item>
      <item>, OIB 17937349035</item>
      <item>, OIB 77610299963</item>
      <item>, OIB null</item>
      <item>, OIB 36147933178</item>
      <item>, OIB 55298672364</item>
    </izvorni_sadrzaj>
    <derivirana_varijabla naziv="DomainObject.Predmet.SudioniciListNazivOIB_1">
      <item>, OIB 54382731928</item>
      <item>, OIB 32152751113</item>
      <item>, OIB null</item>
      <item>, OIB null</item>
      <item>, OIB null</item>
      <item>, OIB null</item>
      <item>, OIB null</item>
      <item>, OIB null</item>
      <item>, OIB null</item>
      <item>, OIB 36408267403</item>
      <item>, OIB null</item>
      <item>, OIB null</item>
      <item>, OIB null</item>
      <item>, OIB null</item>
      <item>, OIB null</item>
      <item>, OIB 16553854565</item>
      <item>, OIB null</item>
      <item>, OIB null</item>
      <item>, OIB null</item>
      <item>, OIB 91071467451</item>
      <item>, OIB null</item>
      <item>, OIB null</item>
      <item>, OIB null</item>
      <item>, OIB null</item>
      <item>, OIB 31268956712</item>
      <item>, OIB 06536794478</item>
      <item>, OIB null</item>
      <item>, OIB 22162281774</item>
      <item>, OIB 94988362012</item>
      <item>, OIB null</item>
      <item>, OIB null</item>
      <item>, OIB null</item>
      <item>, OIB null</item>
      <item>, OIB null</item>
      <item>, OIB 77403775998</item>
      <item>, OIB 23924434103</item>
      <item>, OIB 47881319285</item>
      <item>, OIB null</item>
      <item>, OIB 25823490850</item>
      <item>, OIB 05052071488</item>
      <item>, OIB null</item>
      <item>, OIB 90498058157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17644082257</item>
      <item>, OIB 62808832719</item>
      <item>, OIB 25332956727</item>
      <item>, OIB 12365783008</item>
      <item>, OIB 12669569335</item>
      <item>, OIB 53451600492</item>
      <item>, OIB 70882195185</item>
      <item>, OIB 95180155449</item>
      <item>, OIB 19746601617</item>
      <item>, OIB 94209878025</item>
      <item>, OIB 61319994678</item>
      <item>, OIB 11612757977</item>
      <item>, OIB 38292221551</item>
      <item>, OIB 05727273308</item>
      <item>, OIB 12833770553</item>
      <item>, OIB 11170003706</item>
      <item>, OIB 96141783297</item>
      <item>, OIB 28863435311</item>
      <item>, OIB 52065646589</item>
      <item>, OIB 49459470039</item>
      <item>, OIB 01839519849</item>
      <item>, OIB 59287542407</item>
      <item>, OIB 79612712260</item>
      <item>, OIB 02352532521</item>
      <item>, OIB 21158498114</item>
      <item>, OIB 87875241755</item>
      <item>, OIB 98664836371</item>
      <item>, OIB 62526330231</item>
      <item>, OIB 13238933791</item>
      <item>, OIB 71042541419</item>
      <item>, OIB 12508836356</item>
      <item>, OIB 59381266040</item>
      <item>, OIB 27606476304</item>
      <item>, OIB 24902281402</item>
      <item>, OIB 05349704291</item>
      <item>, OIB 37621014118</item>
      <item>, OIB 49579717459</item>
      <item>, OIB 69801796757</item>
      <item>, OIB 11339522794</item>
      <item>, OIB 35358295562</item>
      <item>, OIB 81146351134</item>
      <item>, OIB 30002265925</item>
      <item>, OIB 20711617243</item>
      <item>, OIB 72281766935</item>
      <item>, OIB 61246905397</item>
      <item>, OIB 76283413080</item>
      <item>, OIB 65205222341</item>
      <item>, OIB 51765527840</item>
      <item>, OIB 30425569537</item>
      <item>, OIB 58098084042</item>
      <item>, OIB 69157716173</item>
      <item>, OIB 74399338880</item>
      <item>, OIB 59684424075</item>
      <item>, OIB 80344187440</item>
      <item>, OIB 00629323636</item>
      <item>, OIB 33604761859</item>
      <item>, OIB 90577378450</item>
      <item>, OIB 23948262479</item>
      <item>, OIB 57071796302</item>
      <item>, OIB 14285029326</item>
      <item>, OIB 04472395355</item>
      <item>, OIB 73857839189</item>
      <item>, OIB 71438831471</item>
      <item>, OIB 44116068329</item>
      <item>, OIB 24511147332</item>
      <item>, OIB </item>
      <item>, OIB 46687545302</item>
      <item>, OIB 91392221144</item>
      <item>, OIB 86606757275</item>
      <item>, OIB 00262142321</item>
      <item>, OIB 08811554244</item>
      <item>, OIB 68362654493</item>
      <item>, OIB 40265061474</item>
      <item>, OIB 87796106891</item>
      <item>, OIB 46205160191</item>
      <item>, OIB 49268757404</item>
      <item>, OIB 37090195603</item>
      <item>, OIB 80969742684</item>
      <item>, OIB 96737474322</item>
      <item>, OIB 48224033639</item>
      <item>, OIB 49597765707</item>
      <item>, OIB 37275663866</item>
      <item>, OIB 42349621897</item>
      <item>, OIB 59249228585</item>
      <item>, OIB 61211973896</item>
      <item>, OIB 53980604218</item>
      <item>, OIB 02452820290</item>
      <item>, OIB 63738600676</item>
      <item>, OIB 91564611168</item>
      <item>, OIB 48133038150</item>
      <item>, OIB 92126825909</item>
      <item>, OIB 97661947761</item>
      <item>, OIB 43744077288</item>
      <item>, OIB 52940826733</item>
      <item>, OIB 00642791670</item>
      <item>, OIB 11749204362</item>
      <item>, OIB 79378866773</item>
      <item>, OIB 86964509585</item>
      <item>, OIB 06605812939</item>
      <item>, OIB 06023523260</item>
      <item>, OIB 07883725889</item>
      <item>, OIB 78120501901</item>
      <item>, OIB 74693554881</item>
      <item>, OIB 77099402252</item>
      <item>, OIB 33098989018</item>
      <item>, OIB 49103014402</item>
      <item>, OIB 62535588357</item>
      <item>, OIB 24304794214</item>
      <item>, OIB 92040028964</item>
      <item>, OIB 01774727961</item>
      <item>, OIB 22290855207</item>
      <item>, OIB 78203627439</item>
      <item>, OIB 17490612378</item>
      <item>, OIB 04610926013</item>
      <item>, OIB 59126385800</item>
      <item>, OIB 85602945736</item>
      <item>, OIB 99756657607</item>
      <item>, OIB 36412192494</item>
      <item>, OIB 89450662060</item>
      <item>, OIB 32596816498</item>
      <item>, OIB 77646396086</item>
      <item>, OIB 65163916827</item>
      <item>, OIB 32561156795</item>
      <item>, OIB 14716284304</item>
      <item>, OIB 95587848976</item>
      <item>, OIB 64981117563</item>
      <item>, OIB 72951572447</item>
      <item>, OIB 72296414705</item>
      <item>, OIB 66717024604</item>
      <item>, OIB 27092463304</item>
      <item>, OIB 20115195864</item>
      <item>, OIB 92885813505</item>
      <item>, OIB 84464356181</item>
      <item>, OIB 09858121880</item>
      <item>, OIB 27098348048</item>
      <item>, OIB 20373807105</item>
      <item>, OIB 19308296726</item>
      <item>, OIB 14744860161</item>
      <item>, OIB 01529849019</item>
      <item>, OIB 96136888761</item>
      <item>, OIB 85353512554</item>
      <item>, OIB 27528905057</item>
      <item>, OIB 54178910361</item>
      <item>, OIB 98936081948</item>
      <item>, OIB 63365878139</item>
      <item>, OIB 50654589251</item>
      <item>, OIB 04902703007</item>
      <item>, OIB 58575038078</item>
      <item>, OIB 83675547136</item>
      <item>, OIB 84594362417</item>
      <item>, OIB 89451405738</item>
      <item>, OIB 89912667867</item>
      <item>, OIB 10863262949</item>
      <item>, OIB 79002313510</item>
      <item>, OIB 11498027172</item>
      <item>, OIB 72885473184</item>
      <item>, OIB 49400942301</item>
      <item>, OIB 44473540227</item>
      <item>, OIB 35786417600</item>
      <item>, OIB 85651113494</item>
      <item>, OIB 02015053601</item>
      <item>, OIB 11408620584</item>
      <item>, OIB 44831804015</item>
      <item>, OIB 93102214917</item>
      <item>, OIB 07462652458</item>
      <item>, OIB 63330674122</item>
      <item>, OIB 73904703103</item>
      <item>, OIB 35190935188</item>
      <item>, OIB 12004092741</item>
      <item>, OIB 84494659374</item>
      <item>, OIB 18844074311</item>
      <item>, OIB 15243672058</item>
      <item>, OIB 30391103478</item>
      <item>, OIB 40083585272</item>
      <item>, OIB 24241308330</item>
      <item>, OIB 48093935534</item>
      <item>, OIB 28890010195</item>
      <item>, OIB 49352047171</item>
      <item>, OIB 91507573499</item>
      <item>, OIB 28108087182</item>
      <item>, OIB 58569938435</item>
      <item>, OIB 98016224123</item>
      <item>, OIB 26237157662</item>
      <item>, OIB 51314745688</item>
      <item>, OIB 48880252551</item>
      <item>, OIB 22067915408</item>
      <item>, OIB 28257516414</item>
      <item>, OIB 44753918180</item>
      <item>, OIB 23099919009</item>
      <item>, OIB 48378552073</item>
      <item>, OIB 66300701498</item>
      <item>, OIB 35144444897</item>
      <item>, OIB 02553980513</item>
      <item>, OIB 21553001558</item>
      <item>, OIB 53792847178</item>
      <item>, OIB 38975138585</item>
      <item>, OIB 45980904059</item>
      <item>, OIB </item>
      <item>, OIB 80315415223</item>
      <item>, OIB 65853159676</item>
      <item>, OIB 17937349035</item>
      <item>, OIB 77610299963</item>
      <item>, OIB null</item>
      <item>, OIB 36147933178</item>
      <item>, OIB 55298672364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St-64/1999-1457</izvorni_sadrzaj>
    <derivirana_varijabla naziv="DomainObject.PredzadnjaOdlukaIzPredmeta.Oznaka_1">St-64/1999-1457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714EAD-57B4-4B8B-984C-FC9F1FA9F4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408</properties:Words>
  <properties:Characters>2145</properties:Characters>
  <properties:Lines>70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2622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2018-10-10T06:48:00Z</dcterms:created>
  <dc:creator>radni</dc:creator>
  <cp:lastModifiedBy>Elizabet Jovanović</cp:lastModifiedBy>
  <cp:lastPrinted>2018-10-10T06:48:00Z</cp:lastPrinted>
  <dcterms:modified xmlns:xsi="http://www.w3.org/2001/XMLSchema-instance" xsi:type="dcterms:W3CDTF">2018-10-10T06:50:00Z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(naknada troškova stečajnom upravitelju 4  - 9  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