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b3ba" w14:paraId="ea2b3b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06D21">
        <w:rPr>
          <w:szCs w:val="24"/>
          <w:lang w:val="hr-HR"/>
        </w:rPr>
        <w:t>922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306D21">
        <w:rPr>
          <w:lang w:val="hr-HR"/>
        </w:rPr>
        <w:t xml:space="preserve">EKO-PRO društvo s ograničenom odgovornošću za trgovinu i usluge, Karlovac, Naselje Marka Marulića 10A, </w:t>
      </w:r>
      <w:r w:rsidR="00306D21" w:rsidRPr="000664E3">
        <w:rPr>
          <w:lang w:val="hr-HR"/>
        </w:rPr>
        <w:t>MB</w:t>
      </w:r>
      <w:r w:rsidR="00306D21">
        <w:rPr>
          <w:lang w:val="hr-HR"/>
        </w:rPr>
        <w:t>S: 020040841, OIB: 91741799059</w:t>
      </w:r>
      <w:r>
        <w:rPr>
          <w:lang w:val="hr-HR"/>
        </w:rPr>
        <w:t xml:space="preserve">, dana </w:t>
      </w:r>
      <w:r w:rsidR="00A70F4D">
        <w:rPr>
          <w:lang w:val="hr-HR"/>
        </w:rPr>
        <w:t>04</w:t>
      </w:r>
      <w:r>
        <w:rPr>
          <w:lang w:val="hr-HR"/>
        </w:rPr>
        <w:t xml:space="preserve">. </w:t>
      </w:r>
      <w:r w:rsidR="00A70F4D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06D21">
        <w:rPr>
          <w:lang w:val="hr-HR"/>
        </w:rPr>
        <w:t xml:space="preserve">EKO-PRO društvo s ograničenom odgovornošću za trgovinu i usluge, Karlovac, Naselje Marka Marulića 10A, </w:t>
      </w:r>
      <w:r w:rsidR="00306D21" w:rsidRPr="000664E3">
        <w:rPr>
          <w:lang w:val="hr-HR"/>
        </w:rPr>
        <w:t>MB</w:t>
      </w:r>
      <w:r w:rsidR="00306D21">
        <w:rPr>
          <w:lang w:val="hr-HR"/>
        </w:rPr>
        <w:t>S: 020040841, OIB: 91741799059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70F4D">
        <w:rPr>
          <w:szCs w:val="24"/>
          <w:lang w:val="hr-HR"/>
        </w:rPr>
        <w:t>DINKA TRUMBIĆ, iz Splita, Lovretska 10, OIB:  43468134790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06D21">
        <w:rPr>
          <w:lang w:val="hr-HR"/>
        </w:rPr>
        <w:t xml:space="preserve">EKO-PRO društvo s ograničenom odgovornošću za trgovinu i usluge, Karlovac, Naselje Marka Marulića 10A, </w:t>
      </w:r>
      <w:r w:rsidR="00306D21" w:rsidRPr="000664E3">
        <w:rPr>
          <w:lang w:val="hr-HR"/>
        </w:rPr>
        <w:t>MB</w:t>
      </w:r>
      <w:r w:rsidR="00306D21">
        <w:rPr>
          <w:lang w:val="hr-HR"/>
        </w:rPr>
        <w:t>S: 020040841, OIB: 91741799059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A70F4D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70F4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10F0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06D21">
        <w:rPr>
          <w:szCs w:val="24"/>
          <w:lang w:val="hr-HR"/>
        </w:rPr>
        <w:t>922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228EF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A70F4D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A70F4D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A70F4D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A70F4D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773B8"/>
    <w:rsid w:val="00281774"/>
    <w:rsid w:val="002C6722"/>
    <w:rsid w:val="002E5CB1"/>
    <w:rsid w:val="002F3C4A"/>
    <w:rsid w:val="002F7716"/>
    <w:rsid w:val="00306D21"/>
    <w:rsid w:val="00310F0E"/>
    <w:rsid w:val="003114FB"/>
    <w:rsid w:val="00315336"/>
    <w:rsid w:val="00327C2F"/>
    <w:rsid w:val="003323CC"/>
    <w:rsid w:val="00373185"/>
    <w:rsid w:val="003C095D"/>
    <w:rsid w:val="003D5A29"/>
    <w:rsid w:val="003D79F5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45B53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0F4D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5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B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B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B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B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5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B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B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B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B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EKO-PRO d.o.o. zastupanog po punomoćniku Milan Božić</izvorni_sadrzaj>
    <derivirana_varijabla naziv="DomainObject.Predmet.ProtustrankaFormated_1">  EKO-PRO d.o.o. zastupanog po punomoćniku Milan Božić</derivirana_varijabla>
  </DomainObject.Predmet.ProtustrankaFormated>
  <DomainObject.Predmet.ProtustrankaFormatedOIB>
    <izvorni_sadrzaj>  EKO-PRO d.o.o., OIB 91741799059 zastupanog po punomoćniku Milan Božić</izvorni_sadrzaj>
    <derivirana_varijabla naziv="DomainObject.Predmet.ProtustrankaFormatedOIB_1">  EKO-PRO d.o.o., OIB 91741799059 zastupanog po punomoćniku Milan Božić</derivirana_varijabla>
  </DomainObject.Predmet.ProtustrankaFormatedOIB>
  <DomainObject.Predmet.ProtustrankaFormatedWithAdress>
    <izvorni_sadrzaj> EKO-PRO d.o.o., Naselje Marka Marulića 10/A, 47000 Karlovac zastupanog po punomoćniku Milan Božić</izvorni_sadrzaj>
    <derivirana_varijabla naziv="DomainObject.Predmet.ProtustrankaFormatedWithAdress_1"> EKO-PRO d.o.o., Naselje Marka Marulića 10/A, 47000 Karlovac zastupanog po punomoćniku Milan Božić</derivirana_varijabla>
  </DomainObject.Predmet.ProtustrankaFormatedWithAdress>
  <DomainObject.Predmet.ProtustrankaFormatedWithAdressOIB>
    <izvorni_sadrzaj> EKO-PRO d.o.o., OIB 91741799059, Naselje Marka Marulića 10/A, 47000 Karlovac zastupanog po punomoćniku Milan Božić</izvorni_sadrzaj>
    <derivirana_varijabla naziv="DomainObject.Predmet.ProtustrankaFormatedWithAdressOIB_1"> EKO-PRO d.o.o., OIB 91741799059, Naselje Marka Marulića 10/A, 47000 Karlovac zastupanog po punomoćniku Milan Božić</derivirana_varijabla>
  </DomainObject.Predmet.ProtustrankaFormatedWithAdressOIB>
  <DomainObject.Predmet.ProtustrankaWithAdress>
    <izvorni_sadrzaj>EKO-PRO d.o.o. Naselje Marka Marulića 10/A, 47000 Karlovac</izvorni_sadrzaj>
    <derivirana_varijabla naziv="DomainObject.Predmet.ProtustrankaWithAdress_1">EKO-PRO d.o.o. Naselje Marka Marulića 10/A, 47000 Karlovac</derivirana_varijabla>
  </DomainObject.Predmet.ProtustrankaWithAdress>
  <DomainObject.Predmet.ProtustrankaWithAdressOIB>
    <izvorni_sadrzaj>EKO-PRO d.o.o., OIB 91741799059, Naselje Marka Marulića 10/A, 47000 Karlovac</izvorni_sadrzaj>
    <derivirana_varijabla naziv="DomainObject.Predmet.ProtustrankaWithAdressOIB_1">EKO-PRO d.o.o., OIB 91741799059, Naselje Marka Marulića 10/A, 47000 Karlovac</derivirana_varijabla>
  </DomainObject.Predmet.ProtustrankaWithAdressOIB>
  <DomainObject.Predmet.ProtustrankaNazivFormated>
    <izvorni_sadrzaj>EKO-PRO d.o.o.</izvorni_sadrzaj>
    <derivirana_varijabla naziv="DomainObject.Predmet.ProtustrankaNazivFormated_1">EKO-PRO d.o.o.</derivirana_varijabla>
  </DomainObject.Predmet.ProtustrankaNazivFormated>
  <DomainObject.Predmet.ProtustrankaNazivFormatedOIB>
    <izvorni_sadrzaj>EKO-PRO d.o.o., OIB 91741799059</izvorni_sadrzaj>
    <derivirana_varijabla naziv="DomainObject.Predmet.ProtustrankaNazivFormatedOIB_1">EKO-PRO d.o.o., OIB 91741799059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EKO-PRO d.o.o. zastupanog po punomoćniku Milan Božić</item>
    </izvorni_sadrzaj>
    <derivirana_varijabla naziv="DomainObject.Predmet.ProtuStrankaListFormated_1">
      <item>EKO-PRO d.o.o. zastupanog po punomoćniku Milan Božić</item>
    </derivirana_varijabla>
  </DomainObject.Predmet.ProtuStrankaListFormated>
  <DomainObject.Predmet.ProtuStrankaListFormatedOIB>
    <izvorni_sadrzaj>
      <item>EKO-PRO d.o.o., OIB 91741799059 zastupanog po punomoćniku Milan Božić</item>
    </izvorni_sadrzaj>
    <derivirana_varijabla naziv="DomainObject.Predmet.ProtuStrankaListFormatedOIB_1">
      <item>EKO-PRO d.o.o., OIB 91741799059 zastupanog po punomoćniku Milan Božić</item>
    </derivirana_varijabla>
  </DomainObject.Predmet.ProtuStrankaListFormatedOIB>
  <DomainObject.Predmet.ProtuStrankaListFormatedWithAdress>
    <izvorni_sadrzaj>
      <item>EKO-PRO d.o.o., Naselje Marka Marulića 10/A, 47000 Karlovac zastupanog po punomoćniku Milan Božić</item>
    </izvorni_sadrzaj>
    <derivirana_varijabla naziv="DomainObject.Predmet.ProtuStrankaListFormatedWithAdress_1">
      <item>EKO-PRO d.o.o., Naselje Marka Marulića 10/A, 47000 Karlovac zastupanog po punomoćniku Milan Božić</item>
    </derivirana_varijabla>
  </DomainObject.Predmet.ProtuStrankaListFormatedWithAdress>
  <DomainObject.Predmet.ProtuStrankaListFormatedWithAdressOIB>
    <izvorni_sadrzaj>
      <item>EKO-PRO d.o.o., OIB 91741799059, Naselje Marka Marulića 10/A, 47000 Karlovac zastupanog po punomoćniku Milan Božić</item>
    </izvorni_sadrzaj>
    <derivirana_varijabla naziv="DomainObject.Predmet.ProtuStrankaListFormatedWithAdressOIB_1">
      <item>EKO-PRO d.o.o., OIB 91741799059, Naselje Marka Marulića 10/A, 47000 Karlovac zastupanog po punomoćniku Milan Božić</item>
    </derivirana_varijabla>
  </DomainObject.Predmet.ProtuStrankaListFormatedWithAdressOIB>
  <DomainObject.Predmet.ProtuStrankaListNazivFormated>
    <izvorni_sadrzaj>
      <item>EKO-PRO d.o.o.</item>
    </izvorni_sadrzaj>
    <derivirana_varijabla naziv="DomainObject.Predmet.ProtuStrankaListNazivFormated_1">
      <item>EKO-PRO d.o.o.</item>
    </derivirana_varijabla>
  </DomainObject.Predmet.ProtuStrankaListNazivFormated>
  <DomainObject.Predmet.ProtuStrankaListNazivFormatedOIB>
    <izvorni_sadrzaj>
      <item>EKO-PRO d.o.o., OIB 91741799059</item>
    </izvorni_sadrzaj>
    <derivirana_varijabla naziv="DomainObject.Predmet.ProtuStrankaListNazivFormatedOIB_1">
      <item>EKO-PRO d.o.o., OIB 91741799059</item>
    </derivirana_varijabla>
  </DomainObject.Predmet.ProtuStrankaListNazivFormatedOIB>
  <DomainObject.Predmet.OstaliListFormated>
    <izvorni_sadrzaj>
      <item>Milan Božić punomoćnik sudionika u postupku EKO-PRO d.o.o.</item>
    </izvorni_sadrzaj>
    <derivirana_varijabla naziv="DomainObject.Predmet.OstaliListFormated_1">
      <item>Milan Božić punomoćnik sudionika u postupku EKO-PRO d.o.o.</item>
    </derivirana_varijabla>
  </DomainObject.Predmet.OstaliListFormated>
  <DomainObject.Predmet.OstaliListFormatedOIB>
    <izvorni_sadrzaj>
      <item>Milan Božić, OIB 49423239157 punomoćnik sudionika u postupku EKO-PRO d.o.o.</item>
    </izvorni_sadrzaj>
    <derivirana_varijabla naziv="DomainObject.Predmet.OstaliListFormatedOIB_1">
      <item>Milan Božić, OIB 49423239157 punomoćnik sudionika u postupku EKO-PRO d.o.o.</item>
    </derivirana_varijabla>
  </DomainObject.Predmet.OstaliListFormatedOIB>
  <DomainObject.Predmet.OstaliListFormatedWithAdress>
    <izvorni_sadrzaj>
      <item>Milan Božić, Naselje Marka Marulića 10/A, 47000 Karlovac punomoćnik sudionika u postupku EKO-PRO d.o.o.</item>
    </izvorni_sadrzaj>
    <derivirana_varijabla naziv="DomainObject.Predmet.OstaliListFormatedWithAdress_1">
      <item>Milan Božić, Naselje Marka Marulića 10/A, 47000 Karlovac punomoćnik sudionika u postupku EKO-PRO d.o.o.</item>
    </derivirana_varijabla>
  </DomainObject.Predmet.OstaliListFormatedWithAdress>
  <DomainObject.Predmet.OstaliListFormatedWithAdressOIB>
    <izvorni_sadrzaj>
      <item>Milan Božić, OIB 49423239157, Naselje Marka Marulića 10/A, 47000 Karlovac punomoćnik sudionika u postupku EKO-PRO d.o.o.</item>
    </izvorni_sadrzaj>
    <derivirana_varijabla naziv="DomainObject.Predmet.OstaliListFormatedWithAdressOIB_1">
      <item>Milan Božić, OIB 49423239157, Naselje Marka Marulića 10/A, 47000 Karlovac punomoćnik sudionika u postupku EKO-PRO d.o.o.</item>
    </derivirana_varijabla>
  </DomainObject.Predmet.OstaliListFormatedWithAdressOIB>
  <DomainObject.Predmet.OstaliListNazivFormated>
    <izvorni_sadrzaj>
      <item>Milan Božić</item>
    </izvorni_sadrzaj>
    <derivirana_varijabla naziv="DomainObject.Predmet.OstaliListNazivFormated_1">
      <item>Milan Božić</item>
    </derivirana_varijabla>
  </DomainObject.Predmet.OstaliListNazivFormated>
  <DomainObject.Predmet.OstaliListNazivFormatedOIB>
    <izvorni_sadrzaj>
      <item>Milan Božić, OIB 49423239157</item>
    </izvorni_sadrzaj>
    <derivirana_varijabla naziv="DomainObject.Predmet.OstaliListNazivFormatedOIB_1">
      <item>Milan Božić, OIB 49423239157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EKO-PRO d.o.o.</izvorni_sadrzaj>
    <derivirana_varijabla naziv="DomainObject.Predmet.ProtustrankaIDrugi_1">EKO-PRO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EKO-PRO d.o.o., OIB 91741799059, Naselje Marka Marulića 10/A, 47000 Karlovac</izvorni_sadrzaj>
    <derivirana_varijabla naziv="DomainObject.Predmet.ProtustrankaIDrugiAdressOIB_1">EKO-PRO d.o.o., OIB 91741799059,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EKO-PRO d.o.o.</item>
      <item>FINA Regionalni centar Zagreb</item>
      <item>Milan Božić</item>
    </izvorni_sadrzaj>
    <derivirana_varijabla naziv="DomainObject.Predmet.SudioniciListNaziv_1">
      <item>EKO-PRO d.o.o.</item>
      <item>FINA Regionalni centar Zagreb</item>
      <item>Milan Božić</item>
    </derivirana_varijabla>
  </DomainObject.Predmet.SudioniciListNaziv>
  <DomainObject.Predmet.SudioniciListAdressOIB>
    <izvorni_sadrzaj>
      <item>EKO-PRO d.o.o., OIB 91741799059, Naselje Marka Marulića 10/A,47000 Karlovac</item>
      <item>FINA Regionalni centar Zagreb, OIB 85821130368, Ulica Pavla Vitezovića 1,47000 Karlovac</item>
      <item>Milan Božić, OIB 49423239157, Naselje Marka Marulića 10/A,47000 Karlovac</item>
    </izvorni_sadrzaj>
    <derivirana_varijabla naziv="DomainObject.Predmet.SudioniciListAdressOIB_1">
      <item>EKO-PRO d.o.o., OIB 91741799059, Naselje Marka Marulića 10/A,47000 Karlovac</item>
      <item>FINA Regionalni centar Zagreb, OIB 85821130368, Ulica Pavla Vitezovića 1,47000 Karlovac</item>
      <item>Milan Božić, OIB 49423239157,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91741799059</item>
      <item>, OIB 85821130368</item>
      <item>, OIB 49423239157</item>
    </izvorni_sadrzaj>
    <derivirana_varijabla naziv="DomainObject.Predmet.SudioniciListNazivOIB_1">
      <item>, OIB 91741799059</item>
      <item>, OIB 85821130368</item>
      <item>, OIB 49423239157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180B8-FA24-407B-BE85-54E3BF7B6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3858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2016-08-19T09:00:00Z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