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de29" w14:paraId="89bde29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AD21A7" w:rsidRPr="00AD21A7">
        <w:t>TEHNO-PRODUCT j.d.o.o.</w:t>
      </w:r>
      <w:r w:rsidR="009745DD">
        <w:t xml:space="preserve">, </w:t>
      </w:r>
      <w:r w:rsidR="00AD21A7" w:rsidRPr="00AD21A7">
        <w:t>Donji Miholjac</w:t>
      </w:r>
      <w:r w:rsidR="009745DD">
        <w:t xml:space="preserve">, </w:t>
      </w:r>
      <w:r w:rsidR="00AD21A7" w:rsidRPr="00AD21A7">
        <w:t>Vukovarska 10</w:t>
      </w:r>
      <w:r w:rsidR="009745DD">
        <w:t xml:space="preserve">, MBS: </w:t>
      </w:r>
      <w:r w:rsidR="00AD21A7" w:rsidRPr="00AD21A7">
        <w:t>030158178</w:t>
      </w:r>
      <w:r w:rsidR="009745DD">
        <w:t xml:space="preserve">, OIB: </w:t>
      </w:r>
      <w:r w:rsidR="00AD21A7" w:rsidRPr="00AD21A7">
        <w:t>85533096095</w:t>
      </w:r>
      <w:r w:rsidRPr="00B37760">
        <w:rPr>
          <w:color w:val="000000"/>
        </w:rPr>
        <w:t xml:space="preserve">, dana </w:t>
      </w:r>
      <w:r w:rsidR="000772B7">
        <w:rPr>
          <w:color w:val="000000"/>
        </w:rPr>
        <w:t>2</w:t>
      </w:r>
      <w:r w:rsidR="00262F4B">
        <w:rPr>
          <w:color w:val="000000"/>
        </w:rPr>
        <w:t>9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E080D" w:rsidRPr="00AD21A7">
        <w:t>TEHNO-PRODUCT j.d.o.o.</w:t>
      </w:r>
      <w:r w:rsidR="006E080D">
        <w:t xml:space="preserve">, </w:t>
      </w:r>
      <w:r w:rsidR="006E080D" w:rsidRPr="00AD21A7">
        <w:t>Donji Miholjac</w:t>
      </w:r>
      <w:r w:rsidR="006E080D">
        <w:t xml:space="preserve">, </w:t>
      </w:r>
      <w:r w:rsidR="006E080D" w:rsidRPr="00AD21A7">
        <w:t>Vukovarska 10</w:t>
      </w:r>
      <w:r w:rsidR="006E080D">
        <w:t xml:space="preserve">, MBS: </w:t>
      </w:r>
      <w:r w:rsidR="006E080D" w:rsidRPr="00AD21A7">
        <w:t>030158178</w:t>
      </w:r>
      <w:r w:rsidR="006E080D">
        <w:t xml:space="preserve">, OIB: </w:t>
      </w:r>
      <w:r w:rsidR="006E080D" w:rsidRPr="00AD21A7">
        <w:t>85533096095</w:t>
      </w:r>
      <w:r w:rsidRPr="00B37760">
        <w:rPr>
          <w:color w:val="000000"/>
        </w:rPr>
        <w:t>.</w:t>
      </w:r>
      <w:r w:rsidR="00E818BE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270143" w:rsidP="00270143" w:rsidR="00270143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Vinka Ivanković OIB: 75124619693 sa sjedištem, poslovnom adresom i adresom prebivališta u Vinko</w:t>
      </w:r>
      <w:r w:rsidR="00007540">
        <w:t>vcima, Sv. Antuna Padovanskog 5</w:t>
      </w:r>
      <w:r>
        <w:t>A,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D3929" w:rsidRPr="00AD21A7">
        <w:t>TEHNO-PRODUCT j.d.o.o.</w:t>
      </w:r>
      <w:r w:rsidR="008D3929">
        <w:t xml:space="preserve">, </w:t>
      </w:r>
      <w:r w:rsidR="008D3929" w:rsidRPr="00AD21A7">
        <w:t>Donji Miholjac</w:t>
      </w:r>
      <w:r w:rsidR="008D3929">
        <w:t xml:space="preserve">, </w:t>
      </w:r>
      <w:r w:rsidR="008D3929" w:rsidRPr="00AD21A7">
        <w:t>Vukovarska 10</w:t>
      </w:r>
      <w:r w:rsidR="008D3929">
        <w:t xml:space="preserve">, MBS: </w:t>
      </w:r>
      <w:r w:rsidR="008D3929" w:rsidRPr="00AD21A7">
        <w:t>030158178</w:t>
      </w:r>
      <w:r w:rsidR="008D3929">
        <w:t xml:space="preserve">, OIB: </w:t>
      </w:r>
      <w:r w:rsidR="008D3929" w:rsidRPr="00AD21A7">
        <w:t>85533096095</w:t>
      </w:r>
      <w:r w:rsidR="005D0309">
        <w:t>,</w:t>
      </w:r>
      <w:r w:rsidR="005A3D9C">
        <w:t xml:space="preserve"> za dan</w:t>
      </w:r>
    </w:p>
    <w:p w:rsidRDefault="0043157D" w:rsidP="00F84CE1" w:rsidR="0085221D" w:rsidRPr="00F84CE1">
      <w:pPr>
        <w:pStyle w:val="Odlomakpopisa"/>
        <w:numPr>
          <w:ilvl w:val="0"/>
          <w:numId w:val="15"/>
        </w:numPr>
        <w:jc w:val="center"/>
        <w:rPr>
          <w:b/>
        </w:rPr>
      </w:pPr>
      <w:r w:rsidRPr="00F84CE1">
        <w:rPr>
          <w:b/>
          <w:color w:val="000000"/>
        </w:rPr>
        <w:t>ožujka</w:t>
      </w:r>
      <w:r w:rsidR="00ED6F97" w:rsidRPr="00F84CE1">
        <w:rPr>
          <w:b/>
          <w:color w:val="000000"/>
        </w:rPr>
        <w:t xml:space="preserve"> 201</w:t>
      </w:r>
      <w:r w:rsidR="00DB48D4" w:rsidRPr="00F84CE1">
        <w:rPr>
          <w:b/>
          <w:color w:val="000000"/>
        </w:rPr>
        <w:t>8</w:t>
      </w:r>
      <w:r w:rsidR="00ED6F97" w:rsidRPr="00F84CE1">
        <w:rPr>
          <w:b/>
          <w:color w:val="000000"/>
        </w:rPr>
        <w:t xml:space="preserve">. u </w:t>
      </w:r>
      <w:r w:rsidR="00F94BE9">
        <w:rPr>
          <w:b/>
          <w:color w:val="000000"/>
        </w:rPr>
        <w:t>10,2</w:t>
      </w:r>
      <w:r w:rsidR="00F84CE1">
        <w:rPr>
          <w:b/>
          <w:color w:val="000000"/>
        </w:rPr>
        <w:t>0</w:t>
      </w:r>
      <w:r w:rsidR="0085221D" w:rsidRPr="00F84CE1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51277F" w:rsidR="0085221D" w:rsidRPr="0051277F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13787F" w:rsidP="00BA415D" w:rsidR="0013787F"/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4255BC">
        <w:t xml:space="preserve">21. </w:t>
      </w:r>
      <w:r w:rsidR="00DE1C7E">
        <w:t xml:space="preserve">lipnja </w:t>
      </w:r>
      <w:r w:rsidR="00FC7320">
        <w:t>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DE1C7E">
        <w:t>3245</w:t>
      </w:r>
      <w:r>
        <w:t xml:space="preserve"> od </w:t>
      </w:r>
      <w:r w:rsidR="00105450">
        <w:t xml:space="preserve">20. lipnja </w:t>
      </w:r>
      <w:r w:rsidR="00232BE1">
        <w:t>2017</w:t>
      </w:r>
      <w:r w:rsidR="000B1FC5">
        <w:t>.</w:t>
      </w:r>
      <w:r>
        <w:t xml:space="preserve"> godine, za otvaranje stečajnog postupka nad dužnikom </w:t>
      </w:r>
      <w:r w:rsidR="00105450">
        <w:t>TEHNO-PRODUCT j.d.o.o., Donji Miholjac, Vukovarska 10, MBS: 030158178, OIB: 85533096095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105450">
        <w:t xml:space="preserve">19. lipnja </w:t>
      </w:r>
      <w:r w:rsidR="00163074">
        <w:t xml:space="preserve">2017. </w:t>
      </w:r>
      <w:r>
        <w:t xml:space="preserve">godine dužnik u Očevidniku redoslijeda osnova za plaćanje ima evidentirane neizvršene osnove za plaćanje u </w:t>
      </w:r>
      <w:r w:rsidRPr="00136561">
        <w:t xml:space="preserve">neprekinutom razdoblju od </w:t>
      </w:r>
      <w:r w:rsidR="00DD24EA" w:rsidRPr="00136561">
        <w:t>120</w:t>
      </w:r>
      <w:r w:rsidRPr="00136561">
        <w:t xml:space="preserve"> dana, u ukupnom iznosu od </w:t>
      </w:r>
      <w:r w:rsidR="00220D67">
        <w:t>22.424,83</w:t>
      </w:r>
      <w:r w:rsidRPr="00136561">
        <w:t xml:space="preserve"> kn, u koji iznos je</w:t>
      </w:r>
      <w:r>
        <w:t xml:space="preserve"> uračunata kamata i naknada FINE za provedbu ovrhe na novčanim sredstvima dužnika. Navodi da dužnik ima </w:t>
      </w:r>
      <w:r w:rsidR="00B26AA3">
        <w:t>1</w:t>
      </w:r>
      <w:r>
        <w:t xml:space="preserve"> zaposlen</w:t>
      </w:r>
      <w:r w:rsidR="00B26AA3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AF1E46">
        <w:t>19. lipnja</w:t>
      </w:r>
      <w:r w:rsidR="00D21E12">
        <w:t xml:space="preserve"> 2017. </w:t>
      </w:r>
      <w:r>
        <w:t xml:space="preserve"> godine te u svom podnesku od </w:t>
      </w:r>
      <w:r w:rsidR="00AF1E46">
        <w:t xml:space="preserve">20. lipnja </w:t>
      </w:r>
      <w:r w:rsidR="00D21E12">
        <w:t xml:space="preserve">2017. </w:t>
      </w:r>
      <w:r>
        <w:t xml:space="preserve">godine navodi da dužnik na dan </w:t>
      </w:r>
      <w:r w:rsidR="00AF1E46">
        <w:t xml:space="preserve">19. lipnja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 w:rsidRPr="003C2D6A">
        <w:t xml:space="preserve">oročena novčana sredstva: </w:t>
      </w:r>
      <w:r w:rsidR="00AF1E46">
        <w:t xml:space="preserve">HR1523400091110718441 </w:t>
      </w:r>
      <w:r w:rsidR="00B24D24">
        <w:t xml:space="preserve">Privredna </w:t>
      </w:r>
      <w:r w:rsidR="00AF1E46">
        <w:t>banka</w:t>
      </w:r>
      <w:r w:rsidR="00E1624B" w:rsidRPr="003C2D6A">
        <w:rPr>
          <w:color w:val="000000"/>
        </w:rPr>
        <w:t xml:space="preserve">, </w:t>
      </w:r>
      <w:r w:rsidR="00E1624B" w:rsidRPr="003C2D6A">
        <w:t>te da na temelju čl.</w:t>
      </w:r>
      <w:r w:rsidR="00E1624B">
        <w:t xml:space="preserve"> 112. </w:t>
      </w:r>
      <w:r w:rsidR="00635EE3">
        <w:t xml:space="preserve"> </w:t>
      </w:r>
      <w:r w:rsidR="00E1624B">
        <w:t xml:space="preserve">st. 5. Stečajnog zakona dužnik na dan </w:t>
      </w:r>
      <w:r w:rsidR="006636F5">
        <w:t xml:space="preserve">19. lipnja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  <w:r w:rsidR="006636F5">
        <w:t xml:space="preserve"> 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EF7824">
        <w:t>2</w:t>
      </w:r>
      <w:r w:rsidR="00295506">
        <w:t>9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44CFF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270143" w:rsidP="00270143" w:rsidR="00270143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 xml:space="preserve">. upravitelju Vinki Ivanković, Vinkovci, Sv. Antuna </w:t>
      </w:r>
      <w:r w:rsidR="004E05E8">
        <w:t>Padovanskog 5</w:t>
      </w:r>
      <w:r>
        <w:t>A</w:t>
      </w:r>
    </w:p>
    <w:p w:rsidRDefault="00270143" w:rsidP="00270143" w:rsidR="00EF26C3">
      <w:pPr>
        <w:jc w:val="both"/>
      </w:pPr>
      <w:r>
        <w:t>-dužniku</w:t>
      </w:r>
      <w:r w:rsidR="00D42457">
        <w:t xml:space="preserve"> </w:t>
      </w:r>
      <w:r w:rsidR="00EF26C3">
        <w:t>TEHNO-PRODUCT j.d.o.o., Donji Miholjac, Vukovarska 10</w:t>
      </w:r>
    </w:p>
    <w:p w:rsidRDefault="00270143" w:rsidP="00270143" w:rsidR="00270143">
      <w:pPr>
        <w:jc w:val="both"/>
      </w:pPr>
      <w:r w:rsidRPr="00FE2157">
        <w:t>-</w:t>
      </w:r>
      <w:proofErr w:type="spellStart"/>
      <w:r w:rsidRPr="00FE2157">
        <w:t>zz</w:t>
      </w:r>
      <w:proofErr w:type="spellEnd"/>
      <w:r w:rsidRPr="00FE2157">
        <w:t xml:space="preserve"> dužnika</w:t>
      </w:r>
      <w:r w:rsidR="00D42457" w:rsidRPr="00FE2157">
        <w:t xml:space="preserve"> </w:t>
      </w:r>
      <w:r w:rsidR="00EF26C3" w:rsidRPr="00FE2157">
        <w:t xml:space="preserve">Vladimir </w:t>
      </w:r>
      <w:proofErr w:type="spellStart"/>
      <w:r w:rsidR="00EF26C3" w:rsidRPr="00FE2157">
        <w:t>Šiljeg</w:t>
      </w:r>
      <w:proofErr w:type="spellEnd"/>
      <w:r w:rsidR="00EF26C3" w:rsidRPr="00FE2157">
        <w:t xml:space="preserve">, Donji Miholjac, Prilaz </w:t>
      </w:r>
      <w:r w:rsidR="00EA65D3" w:rsidRPr="00FE2157">
        <w:t xml:space="preserve">stadionu </w:t>
      </w:r>
      <w:r w:rsidR="00EF26C3" w:rsidRPr="00FE2157">
        <w:t>11</w:t>
      </w:r>
    </w:p>
    <w:p w:rsidRDefault="00270143" w:rsidP="00270143" w:rsidR="00270143">
      <w:pPr>
        <w:jc w:val="both"/>
      </w:pPr>
      <w:r>
        <w:t xml:space="preserve">-FINA </w:t>
      </w:r>
    </w:p>
    <w:p w:rsidRDefault="00270143" w:rsidP="00270143" w:rsidR="00270143">
      <w:pPr>
        <w:jc w:val="both"/>
      </w:pPr>
      <w:r>
        <w:t>-Ministarstvu pravosuđa RH, Zagreb, Ulica Grada Vukovara 49, elektroničkom poštom</w:t>
      </w:r>
    </w:p>
    <w:p w:rsidRDefault="00270143" w:rsidP="00270143" w:rsidR="00270143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270143" w:rsidP="00270143" w:rsidR="006D3C3F" w:rsidRPr="00B37760">
      <w:pPr>
        <w:jc w:val="both"/>
      </w:pPr>
      <w:r>
        <w:t>- R 15.3.2018 u 9,40h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6CF" w:rsidR="004406CF">
      <w:r>
        <w:separator/>
      </w:r>
    </w:p>
  </w:endnote>
  <w:endnote w:id="0" w:type="continuationSeparator">
    <w:p w:rsidRDefault="004406CF" w:rsidR="00440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6CF" w:rsidR="004406CF">
      <w:r>
        <w:separator/>
      </w:r>
    </w:p>
  </w:footnote>
  <w:footnote w:id="0" w:type="continuationSeparator">
    <w:p w:rsidRDefault="004406CF" w:rsidR="00440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66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4B251B" w:rsidR="004B251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B251B">
      <w:t>7 St-625/17-13</w:t>
    </w:r>
  </w:p>
  <w:p w:rsidRDefault="00027AED" w:rsidP="00027AED" w:rsidR="00027AED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456A86" w:rsidR="008775CB">
    <w:pPr>
      <w:jc w:val="right"/>
    </w:pPr>
    <w:r>
      <w:t>7 St-</w:t>
    </w:r>
    <w:r w:rsidR="007C08E4">
      <w:t>625</w:t>
    </w:r>
    <w:r w:rsidR="00705FB3">
      <w:t>/17-</w:t>
    </w:r>
    <w:r w:rsidR="007C08E4">
      <w:t>13</w:t>
    </w: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A5DFF"/>
    <w:multiLevelType w:val="hybridMultilevel"/>
    <w:tmpl w:val="1696F0CA"/>
    <w:lvl w:tplc="7EC2803C" w:ilvl="0">
      <w:start w:val="1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540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AED"/>
    <w:rsid w:val="00027D08"/>
    <w:rsid w:val="0003012B"/>
    <w:rsid w:val="000303CB"/>
    <w:rsid w:val="00033093"/>
    <w:rsid w:val="000342C5"/>
    <w:rsid w:val="00034EE2"/>
    <w:rsid w:val="000350A4"/>
    <w:rsid w:val="000409D9"/>
    <w:rsid w:val="00044CFF"/>
    <w:rsid w:val="00045B24"/>
    <w:rsid w:val="00047237"/>
    <w:rsid w:val="0004776D"/>
    <w:rsid w:val="00047817"/>
    <w:rsid w:val="0005229E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450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561"/>
    <w:rsid w:val="00136F12"/>
    <w:rsid w:val="001375A0"/>
    <w:rsid w:val="0013787F"/>
    <w:rsid w:val="001409A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1685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0D67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4B"/>
    <w:rsid w:val="00262F86"/>
    <w:rsid w:val="002669E3"/>
    <w:rsid w:val="00270143"/>
    <w:rsid w:val="00273B2E"/>
    <w:rsid w:val="00273B39"/>
    <w:rsid w:val="002757BC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95506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AF3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154"/>
    <w:rsid w:val="00382E90"/>
    <w:rsid w:val="00385C34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2D6A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55BC"/>
    <w:rsid w:val="00426521"/>
    <w:rsid w:val="00426D7B"/>
    <w:rsid w:val="0043157D"/>
    <w:rsid w:val="00433C94"/>
    <w:rsid w:val="00435DE7"/>
    <w:rsid w:val="004378B5"/>
    <w:rsid w:val="00437F2E"/>
    <w:rsid w:val="004406CF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56A8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417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6F8"/>
    <w:rsid w:val="00486C17"/>
    <w:rsid w:val="0048705B"/>
    <w:rsid w:val="0048746B"/>
    <w:rsid w:val="00487909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51B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5E8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277F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16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5EE3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36F5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080D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4F9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09E7"/>
    <w:rsid w:val="007A122F"/>
    <w:rsid w:val="007A14B1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69B0"/>
    <w:rsid w:val="007B784C"/>
    <w:rsid w:val="007C0217"/>
    <w:rsid w:val="007C08E4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2E6"/>
    <w:rsid w:val="008C6C31"/>
    <w:rsid w:val="008D13DA"/>
    <w:rsid w:val="008D3929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0E9E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2234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6E0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9EC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1A7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1E46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24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04E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415D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648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2457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686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5AEA"/>
    <w:rsid w:val="00DB6077"/>
    <w:rsid w:val="00DB62A5"/>
    <w:rsid w:val="00DB77DD"/>
    <w:rsid w:val="00DC2A34"/>
    <w:rsid w:val="00DC68C6"/>
    <w:rsid w:val="00DC7EA3"/>
    <w:rsid w:val="00DD1593"/>
    <w:rsid w:val="00DD24EA"/>
    <w:rsid w:val="00DD3504"/>
    <w:rsid w:val="00DD58B4"/>
    <w:rsid w:val="00DD6F38"/>
    <w:rsid w:val="00DD7E77"/>
    <w:rsid w:val="00DE05E4"/>
    <w:rsid w:val="00DE1C7E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561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8BE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5D3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26C3"/>
    <w:rsid w:val="00EF3E67"/>
    <w:rsid w:val="00EF6A98"/>
    <w:rsid w:val="00EF7824"/>
    <w:rsid w:val="00EF7A6A"/>
    <w:rsid w:val="00F0145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854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7F3"/>
    <w:rsid w:val="00F3679A"/>
    <w:rsid w:val="00F36A3D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8EC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83E"/>
    <w:rsid w:val="00F81E21"/>
    <w:rsid w:val="00F83813"/>
    <w:rsid w:val="00F84CE1"/>
    <w:rsid w:val="00F90246"/>
    <w:rsid w:val="00F92006"/>
    <w:rsid w:val="00F9354C"/>
    <w:rsid w:val="00F94499"/>
    <w:rsid w:val="00F94BE9"/>
    <w:rsid w:val="00F94FCC"/>
    <w:rsid w:val="00FA0930"/>
    <w:rsid w:val="00FA1E75"/>
    <w:rsid w:val="00FA227C"/>
    <w:rsid w:val="00FA4A9E"/>
    <w:rsid w:val="00FA7A09"/>
    <w:rsid w:val="00FA7B04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2157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251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6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866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866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6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6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251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66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866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866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6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6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269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241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83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TEHNO-PRODUCT jednostavno društvo s ograničenom odgovornošću za proizvodnju</izvorni_sadrzaj>
    <derivirana_varijabla naziv="DomainObject.Predmet.ProtustrankaFormated_1">  TEHNO-PRODUCT jednostavno društvo s ograničenom odgovornošću za proizvodnju</derivirana_varijabla>
  </DomainObject.Predmet.ProtustrankaFormated>
  <DomainObject.Predmet.ProtustrankaFormatedOIB>
    <izvorni_sadrzaj>  TEHNO-PRODUCT jednostavno društvo s ograničenom odgovornošću za proizvodnju, OIB 85533096095</izvorni_sadrzaj>
    <derivirana_varijabla naziv="DomainObject.Predmet.ProtustrankaFormatedOIB_1">  TEHNO-PRODUCT jednostavno društvo s ograničenom odgovornošću za proizvodnju, OIB 85533096095</derivirana_varijabla>
  </DomainObject.Predmet.ProtustrankaFormatedOIB>
  <DomainObject.Predmet.ProtustrankaFormatedWithAdress>
    <izvorni_sadrzaj> TEHNO-PRODUCT jednostavno društvo s ograničenom odgovornošću za proizvodnju, Vukovarska 10, 31540 Donji Miholjac</izvorni_sadrzaj>
    <derivirana_varijabla naziv="DomainObject.Predmet.ProtustrankaFormatedWithAdress_1"> TEHNO-PRODUCT jednostavno društvo s ograničenom odgovornošću za proizvodnju, Vukovarska 10, 31540 Donji Miholjac</derivirana_varijabla>
  </DomainObject.Predmet.ProtustrankaFormatedWithAdress>
  <DomainObject.Predmet.ProtustrankaFormatedWithAdressOIB>
    <izvorni_sadrzaj> TEHNO-PRODUCT jednostavno društvo s ograničenom odgovornošću za proizvodnju, OIB 85533096095, Vukovarska 10, 31540 Donji Miholjac</izvorni_sadrzaj>
    <derivirana_varijabla naziv="DomainObject.Predmet.ProtustrankaFormatedWithAdressOIB_1"> TEHNO-PRODUCT jednostavno društvo s ograničenom odgovornošću za proizvodnju, OIB 85533096095, Vukovarska 10, 31540 Donji Miholjac</derivirana_varijabla>
  </DomainObject.Predmet.ProtustrankaFormatedWithAdressOIB>
  <DomainObject.Predmet.ProtustrankaWithAdress>
    <izvorni_sadrzaj>TEHNO-PRODUCT jednostavno društvo s ograničenom odgovornošću za proizvodnju Vukovarska 10, 31540 Donji Miholjac</izvorni_sadrzaj>
    <derivirana_varijabla naziv="DomainObject.Predmet.ProtustrankaWithAdress_1">TEHNO-PRODUCT jednostavno društvo s ograničenom odgovornošću za proizvodnju Vukovarska 10, 31540 Donji Miholjac</derivirana_varijabla>
  </DomainObject.Predmet.ProtustrankaWithAdress>
  <DomainObject.Predmet.ProtustrankaWithAdressOIB>
    <izvorni_sadrzaj>TEHNO-PRODUCT jednostavno društvo s ograničenom odgovornošću za proizvodnju, OIB 85533096095, Vukovarska 10, 31540 Donji Miholjac</izvorni_sadrzaj>
    <derivirana_varijabla naziv="DomainObject.Predmet.ProtustrankaWithAdressOIB_1">TEHNO-PRODUCT jednostavno društvo s ograničenom odgovornošću za proizvodnju, OIB 85533096095, Vukovarska 10, 31540 Donji Miholjac</derivirana_varijabla>
  </DomainObject.Predmet.ProtustrankaWithAdressOIB>
  <DomainObject.Predmet.ProtustrankaNazivFormated>
    <izvorni_sadrzaj>TEHNO-PRODUCT jednostavno društvo s ograničenom odgovornošću za proizvodnju</izvorni_sadrzaj>
    <derivirana_varijabla naziv="DomainObject.Predmet.ProtustrankaNazivFormated_1">TEHNO-PRODUCT jednostavno društvo s ograničenom odgovornošću za proizvodnju</derivirana_varijabla>
  </DomainObject.Predmet.ProtustrankaNazivFormated>
  <DomainObject.Predmet.ProtustrankaNazivFormatedOIB>
    <izvorni_sadrzaj>TEHNO-PRODUCT jednostavno društvo s ograničenom odgovornošću za proizvodnju, OIB 85533096095</izvorni_sadrzaj>
    <derivirana_varijabla naziv="DomainObject.Predmet.ProtustrankaNazivFormatedOIB_1">TEHNO-PRODUCT jednostavno društvo s ograničenom odgovornošću za proizvodnju, OIB 85533096095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TEHNO-PRODUCT jednostavno društvo s ograničenom odgovornošću za proizvodnju</item>
    </izvorni_sadrzaj>
    <derivirana_varijabla naziv="DomainObject.Predmet.ProtuStrankaListFormated_1">
      <item>TEHNO-PRODUCT jednostavno društvo s ograničenom odgovornošću za proizvodnju</item>
    </derivirana_varijabla>
  </DomainObject.Predmet.ProtuStrankaListFormated>
  <DomainObject.Predmet.ProtuStrankaListFormatedOIB>
    <izvorni_sadrzaj>
      <item>TEHNO-PRODUCT jednostavno društvo s ograničenom odgovornošću za proizvodnju, OIB 85533096095</item>
    </izvorni_sadrzaj>
    <derivirana_varijabla naziv="DomainObject.Predmet.ProtuStrankaListFormatedOIB_1">
      <item>TEHNO-PRODUCT jednostavno društvo s ograničenom odgovornošću za proizvodnju, OIB 85533096095</item>
    </derivirana_varijabla>
  </DomainObject.Predmet.ProtuStrankaListFormatedOIB>
  <DomainObject.Predmet.ProtuStrankaListFormatedWithAdress>
    <izvorni_sadrzaj>
      <item>TEHNO-PRODUCT jednostavno društvo s ograničenom odgovornošću za proizvodnju, Vukovarska 10, 31540 Donji Miholjac</item>
    </izvorni_sadrzaj>
    <derivirana_varijabla naziv="DomainObject.Predmet.ProtuStrankaListFormatedWithAdress_1">
      <item>TEHNO-PRODUCT jednostavno društvo s ograničenom odgovornošću za proizvodnju, Vukovarska 10, 31540 Donji Miholjac</item>
    </derivirana_varijabla>
  </DomainObject.Predmet.ProtuStrankaListFormatedWithAdress>
  <DomainObject.Predmet.ProtuStrankaListFormatedWithAdressOIB>
    <izvorni_sadrzaj>
      <item>TEHNO-PRODUCT jednostavno društvo s ograničenom odgovornošću za proizvodnju, OIB 85533096095, Vukovarska 10, 31540 Donji Miholjac</item>
    </izvorni_sadrzaj>
    <derivirana_varijabla naziv="DomainObject.Predmet.ProtuStrankaListFormatedWithAdressOIB_1">
      <item>TEHNO-PRODUCT jednostavno društvo s ograničenom odgovornošću za proizvodnju, OIB 85533096095, Vukovarska 10, 31540 Donji Miholjac</item>
    </derivirana_varijabla>
  </DomainObject.Predmet.ProtuStrankaListFormatedWithAdressOIB>
  <DomainObject.Predmet.ProtuStrankaListNazivFormated>
    <izvorni_sadrzaj>
      <item>TEHNO-PRODUCT jednostavno društvo s ograničenom odgovornošću za proizvodnju</item>
    </izvorni_sadrzaj>
    <derivirana_varijabla naziv="DomainObject.Predmet.ProtuStrankaListNazivFormated_1">
      <item>TEHNO-PRODUCT jednostavno društvo s ograničenom odgovornošću za proizvodnju</item>
    </derivirana_varijabla>
  </DomainObject.Predmet.ProtuStrankaListNazivFormated>
  <DomainObject.Predmet.ProtuStrankaListNazivFormatedOIB>
    <izvorni_sadrzaj>
      <item>TEHNO-PRODUCT jednostavno društvo s ograničenom odgovornošću za proizvodnju, OIB 85533096095</item>
    </izvorni_sadrzaj>
    <derivirana_varijabla naziv="DomainObject.Predmet.ProtuStrankaListNazivFormatedOIB_1">
      <item>TEHNO-PRODUCT jednostavno društvo s ograničenom odgovornošću za proizvodnju, OIB 85533096095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TEHNO-PRODUCT jednostavno društvo s ograničenom odgovornošću za proizvodnju</izvorni_sadrzaj>
    <derivirana_varijabla naziv="DomainObject.Predmet.ProtustrankaIDrugi_1">TEHNO-PRODUCT jednostavno društvo s ograničenom odgovornošću za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TEHNO-PRODUCT jednostavno društvo s ograničenom odgovornošću za proizvodnju, OIB 85533096095, Vukovarska 10, 31540 Donji Miholjac</izvorni_sadrzaj>
    <derivirana_varijabla naziv="DomainObject.Predmet.ProtustrankaIDrugiAdressOIB_1">TEHNO-PRODUCT jednostavno društvo s ograničenom odgovornošću za proizvodnju, OIB 85533096095, Vukovarska 10,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TEHNO-PRODUCT jednostavno društvo s ograničenom odgovornošću za proizvodnju</item>
    </izvorni_sadrzaj>
    <derivirana_varijabla naziv="DomainObject.Predmet.SudioniciListNaziv_1">
      <item>FINA RC OSIJEK</item>
      <item>TEHNO-PRODUCT jednostavno društvo s ograničenom odgovornošću za proizvodnju</item>
    </derivirana_varijabla>
  </DomainObject.Predmet.SudioniciListNaziv>
  <DomainObject.Predmet.SudioniciListAdressOIB>
    <izvorni_sadrzaj>
      <item>FINA RC OSIJEK, OIB 85821130368</item>
      <item>TEHNO-PRODUCT jednostavno društvo s ograničenom odgovornošću za proizvodnju, OIB 85533096095, Vukovarska 10,31540 Donji Miholjac</item>
    </izvorni_sadrzaj>
    <derivirana_varijabla naziv="DomainObject.Predmet.SudioniciListAdressOIB_1">
      <item>FINA RC OSIJEK, OIB 85821130368</item>
      <item>TEHNO-PRODUCT jednostavno društvo s ograničenom odgovornošću za proizvodnju, OIB 85533096095, Vukovarska 10,31540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85533096095</item>
    </izvorni_sadrzaj>
    <derivirana_varijabla naziv="DomainObject.Predmet.SudioniciListNazivOIB_1">
      <item>, OIB 85821130368</item>
      <item>, OIB 85533096095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D00B3-203B-4CDD-965A-7A0FD1B352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731</properties:Words>
  <properties:Characters>4160</properties:Characters>
  <properties:Lines>105</properties:Lines>
  <properties:Paragraphs>36</properties:Paragraphs>
  <properties:TotalTime>835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2018-01-29T10:35:00Z</cp:lastPrinted>
  <dcterms:modified xmlns:xsi="http://www.w3.org/2001/XMLSchema-instance" xsi:type="dcterms:W3CDTF">2018-01-29T10:35:00Z</dcterms:modified>
  <cp:revision>833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