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96E81" w:rsidR="00DE029E" w:rsidRPr="000528A8">
        <w:tc>
          <w:tcPr>
            <w:tcW w:type="dxa" w:w="3060"/>
          </w:tcPr>
          <w:p w:rsidRDefault="00DE029E" w:rsidP="00696E81" w:rsidR="00DE029E">
            <w:r>
              <w:rPr>
                <w:noProof/>
                <w:lang w:eastAsia="hr-HR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C5F68A.E045398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C5F68A.E045398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E029E" w:rsidP="00696E81" w:rsidR="00DE029E" w:rsidRPr="000528A8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DE029E" w:rsidP="00696E81" w:rsidR="00DE029E" w:rsidRPr="000528A8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DE029E" w:rsidP="00696E81" w:rsidR="00DE029E" w:rsidRPr="000528A8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0528A8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DE029E" w:rsidP="00696E81" w:rsidR="00DE029E" w:rsidRPr="000528A8">
            <w:pPr>
              <w:jc w:val="center"/>
            </w:pPr>
            <w:r w:rsidRPr="000528A8">
              <w:t>Trgovački sud u Zagrebu</w:t>
            </w:r>
          </w:p>
          <w:p w:rsidRDefault="00DE029E" w:rsidP="00696E81" w:rsidR="00DE029E" w:rsidRPr="000528A8">
            <w:pPr>
              <w:jc w:val="center"/>
            </w:pPr>
            <w:r w:rsidRPr="000528A8">
              <w:t xml:space="preserve">Zagreb, </w:t>
            </w:r>
            <w:proofErr w:type="spellStart"/>
            <w:r w:rsidRPr="000528A8">
              <w:t>Amruševa</w:t>
            </w:r>
            <w:proofErr w:type="spellEnd"/>
            <w:r w:rsidRPr="000528A8">
              <w:t xml:space="preserve"> 2/II</w:t>
            </w:r>
          </w:p>
        </w:tc>
      </w:tr>
    </w:tbl>
    <w:p w14:textId="d0677c0" w14:paraId="d0677c0" w:rsidRDefault="00DE029E" w:rsidP="00DE029E" w:rsidR="00DE029E" w:rsidRPr="000528A8">
      <w:pPr>
        <w:jc w:val="right"/>
        <w15:collapsed w:val="false"/>
        <w:rPr>
          <w:b/>
        </w:rPr>
      </w:pPr>
    </w:p>
    <w:p w:rsidRDefault="00DE029E" w:rsidP="00DE029E" w:rsidR="00DE029E" w:rsidRPr="000528A8">
      <w:pPr>
        <w:jc w:val="right"/>
        <w:rPr>
          <w:b/>
        </w:rPr>
      </w:pPr>
    </w:p>
    <w:p w:rsidRDefault="00DE029E" w:rsidP="00DE029E" w:rsidR="00DE029E" w:rsidRPr="000528A8">
      <w:pPr>
        <w:jc w:val="right"/>
        <w:rPr>
          <w:lang w:val="pt-BR"/>
        </w:rPr>
      </w:pPr>
      <w:r w:rsidRPr="000528A8">
        <w:rPr>
          <w:b/>
        </w:rPr>
        <w:tab/>
      </w:r>
      <w:r w:rsidRPr="000528A8">
        <w:rPr>
          <w:b/>
        </w:rPr>
        <w:tab/>
      </w:r>
      <w:r w:rsidRPr="000528A8">
        <w:rPr>
          <w:b/>
        </w:rPr>
        <w:tab/>
      </w:r>
      <w:r w:rsidRPr="000528A8">
        <w:t xml:space="preserve">      </w:t>
      </w:r>
      <w:r w:rsidRPr="000528A8">
        <w:rPr>
          <w:lang w:val="pt-BR"/>
        </w:rPr>
        <w:t xml:space="preserve">                                       </w:t>
      </w:r>
    </w:p>
    <w:p w:rsidRDefault="00DE029E" w:rsidP="00DE029E" w:rsidR="00DE029E" w:rsidRPr="000528A8">
      <w:pPr>
        <w:jc w:val="center"/>
        <w:rPr>
          <w:lang w:val="pt-BR"/>
        </w:rPr>
      </w:pPr>
      <w:r w:rsidRPr="000528A8">
        <w:rPr>
          <w:lang w:val="pt-BR"/>
        </w:rPr>
        <w:t>R E P U B L I K A  H R V A T S K A</w:t>
      </w:r>
    </w:p>
    <w:p w:rsidRDefault="00DE029E" w:rsidP="00DE029E" w:rsidR="00DE029E" w:rsidRPr="000528A8">
      <w:pPr>
        <w:jc w:val="center"/>
        <w:rPr>
          <w:b/>
        </w:rPr>
      </w:pPr>
    </w:p>
    <w:p w:rsidRDefault="00DE029E" w:rsidP="00DE029E" w:rsidR="00DE029E" w:rsidRPr="000528A8">
      <w:pPr>
        <w:jc w:val="center"/>
        <w:rPr>
          <w:lang w:val="pt-BR"/>
        </w:rPr>
      </w:pPr>
      <w:r w:rsidRPr="000528A8">
        <w:t>Z A K LJ U Č A K</w:t>
      </w:r>
    </w:p>
    <w:p w:rsidRDefault="00DE029E" w:rsidP="00DE029E" w:rsidR="00DE029E" w:rsidRPr="007C0FBE">
      <w:pPr>
        <w:rPr>
          <w:b/>
        </w:rPr>
      </w:pPr>
    </w:p>
    <w:p w:rsidRDefault="00DE029E" w:rsidP="00DE029E" w:rsidR="00DE029E" w:rsidRPr="006B578C">
      <w:pPr>
        <w:jc w:val="both"/>
      </w:pPr>
      <w:r w:rsidRPr="00DD0196">
        <w:rPr>
          <w:lang w:val="pt-BR"/>
        </w:rPr>
        <w:t xml:space="preserve">Trgovački sud u Zagrebu, po sucu Nikoli Ribariću, kao stečajnom sucu, u stečajnom predmetu nad stečajnim dužnikom VILINSKE POLJANE d.o.o. u stečaju, Donja Stubica (Grad Donja Stubica), Dvorac Stubički Golubovec, Golubovečka 42, OIB: 99874651208, MBS: 080518382, </w:t>
      </w:r>
      <w:r>
        <w:rPr>
          <w:lang w:val="pt-BR"/>
        </w:rPr>
        <w:t>dana 2</w:t>
      </w:r>
      <w:r w:rsidR="003C092F">
        <w:rPr>
          <w:lang w:val="pt-BR"/>
        </w:rPr>
        <w:t>2</w:t>
      </w:r>
      <w:r>
        <w:rPr>
          <w:lang w:val="pt-BR"/>
        </w:rPr>
        <w:t>. kolovoza 2018. godine</w:t>
      </w:r>
      <w:r w:rsidRPr="00DD0196">
        <w:rPr>
          <w:lang w:val="pt-BR"/>
        </w:rPr>
        <w:t xml:space="preserve">.,   </w:t>
      </w:r>
    </w:p>
    <w:p w:rsidRDefault="00C42F8E" w:rsidP="00C42F8E" w:rsidR="00C42F8E">
      <w:pPr>
        <w:rPr>
          <w:lang w:val="pt-BR"/>
        </w:rPr>
      </w:pPr>
    </w:p>
    <w:p w:rsidRDefault="00C42F8E" w:rsidP="00C42F8E" w:rsidR="00C42F8E" w:rsidRPr="0064776F"/>
    <w:p w:rsidRDefault="0058716C" w:rsidP="0058716C" w:rsidR="0058716C" w:rsidRPr="00CC3F52">
      <w:pPr>
        <w:jc w:val="center"/>
      </w:pPr>
      <w:r w:rsidRPr="00CC3F52">
        <w:t>z a k l j u č i o   j e</w:t>
      </w:r>
    </w:p>
    <w:p w:rsidRDefault="00180663" w:rsidP="0058716C" w:rsidR="00180663" w:rsidRPr="0064776F">
      <w:pPr>
        <w:jc w:val="center"/>
        <w:rPr>
          <w:b/>
        </w:rPr>
      </w:pPr>
    </w:p>
    <w:p w:rsidRDefault="00186327" w:rsidP="002574AA" w:rsidR="00A80B28">
      <w:pPr>
        <w:ind w:firstLine="360"/>
        <w:jc w:val="both"/>
        <w:rPr>
          <w:color w:val="000000"/>
        </w:rPr>
      </w:pPr>
      <w:r w:rsidRPr="0064776F">
        <w:t>I</w:t>
      </w:r>
      <w:r w:rsidRPr="0064776F">
        <w:tab/>
        <w:t xml:space="preserve">Nalaže se računovodstvu Trgovačkog suda u Zagrebu, iznos od </w:t>
      </w:r>
      <w:r w:rsidR="007E679B">
        <w:t>60</w:t>
      </w:r>
      <w:r w:rsidR="002574AA">
        <w:t>.000,00</w:t>
      </w:r>
      <w:r w:rsidR="00F028DE">
        <w:t xml:space="preserve"> kuna</w:t>
      </w:r>
      <w:r w:rsidRPr="0064776F">
        <w:t xml:space="preserve"> koji</w:t>
      </w:r>
      <w:r w:rsidR="00571703">
        <w:t xml:space="preserve"> je</w:t>
      </w:r>
      <w:r w:rsidRPr="0064776F">
        <w:t xml:space="preserve"> </w:t>
      </w:r>
      <w:r w:rsidR="007E679B">
        <w:t xml:space="preserve">uplatitelj </w:t>
      </w:r>
      <w:r w:rsidR="007E679B" w:rsidRPr="007E679B">
        <w:t>MOSOR PROJEKT d.o.o. za usluge, Zagreb (Grad Zagreb), Ilica 93, OIB:24310112551</w:t>
      </w:r>
      <w:r w:rsidR="002574AA">
        <w:t xml:space="preserve">, </w:t>
      </w:r>
      <w:r w:rsidR="00B26474" w:rsidRPr="0064776F">
        <w:t>uplati</w:t>
      </w:r>
      <w:r w:rsidR="002574AA">
        <w:t>o</w:t>
      </w:r>
      <w:r w:rsidR="00B26474" w:rsidRPr="0064776F">
        <w:t xml:space="preserve"> kao jamčevinu u </w:t>
      </w:r>
      <w:proofErr w:type="spellStart"/>
      <w:r w:rsidR="00B26474" w:rsidRPr="0064776F">
        <w:t>ovosudnom</w:t>
      </w:r>
      <w:proofErr w:type="spellEnd"/>
      <w:r w:rsidR="00B26474" w:rsidRPr="0064776F">
        <w:t xml:space="preserve"> predmetu</w:t>
      </w:r>
      <w:r w:rsidR="007E679B">
        <w:t xml:space="preserve"> za javnu dražbu održanu </w:t>
      </w:r>
      <w:r w:rsidR="00E322A3">
        <w:t>20. ožujka 2018.</w:t>
      </w:r>
      <w:r w:rsidR="00A80B28">
        <w:t xml:space="preserve">, </w:t>
      </w:r>
      <w:r w:rsidR="00B26474" w:rsidRPr="0064776F">
        <w:t xml:space="preserve">a sve </w:t>
      </w:r>
      <w:r w:rsidRPr="0064776F">
        <w:t xml:space="preserve">na depozitni račun ovoga suda otvoren u Hrvatskoj poštanskoj banci </w:t>
      </w:r>
      <w:r w:rsidR="00A80B28">
        <w:t xml:space="preserve">IBAN: HR92 </w:t>
      </w:r>
      <w:r w:rsidRPr="0064776F">
        <w:t xml:space="preserve"> </w:t>
      </w:r>
      <w:r w:rsidRPr="0064776F">
        <w:rPr>
          <w:color w:val="000000"/>
        </w:rPr>
        <w:t xml:space="preserve">23900011300000460, s pozivom na 05 St- </w:t>
      </w:r>
      <w:r w:rsidR="00E322A3">
        <w:rPr>
          <w:color w:val="000000"/>
        </w:rPr>
        <w:t>1693/2013</w:t>
      </w:r>
      <w:r w:rsidRPr="0064776F">
        <w:rPr>
          <w:color w:val="000000"/>
        </w:rPr>
        <w:t>, sa svr</w:t>
      </w:r>
      <w:r w:rsidR="00B26474" w:rsidRPr="0064776F">
        <w:rPr>
          <w:color w:val="000000"/>
        </w:rPr>
        <w:t>hom jamčevina</w:t>
      </w:r>
      <w:r w:rsidRPr="0064776F">
        <w:rPr>
          <w:color w:val="000000"/>
        </w:rPr>
        <w:t xml:space="preserve">, vratiti odnosno prebaciti na račun uplatitelja </w:t>
      </w:r>
    </w:p>
    <w:p w:rsidRDefault="00A80B28" w:rsidP="00B26474" w:rsidR="00A80B28">
      <w:pPr>
        <w:jc w:val="both"/>
        <w:rPr>
          <w:color w:val="000000"/>
        </w:rPr>
      </w:pPr>
    </w:p>
    <w:p w:rsidRDefault="007E679B" w:rsidP="00E322A3" w:rsidR="00A80B28">
      <w:pPr>
        <w:jc w:val="both"/>
        <w:rPr>
          <w:color w:val="000000"/>
        </w:rPr>
      </w:pPr>
      <w:r w:rsidRPr="007E679B">
        <w:t>MOSOR PROJEKT d.o.o. za usluge, Zagreb (Grad Zagreb), Ilica 93, OIB:24310112551</w:t>
      </w:r>
      <w:r w:rsidR="002C4B12">
        <w:t xml:space="preserve">, </w:t>
      </w:r>
      <w:r w:rsidR="00A80B28">
        <w:rPr>
          <w:color w:val="000000"/>
        </w:rPr>
        <w:t>broj:</w:t>
      </w:r>
    </w:p>
    <w:p w:rsidRDefault="00A80B28" w:rsidP="00B26474" w:rsidR="00A80B28">
      <w:pPr>
        <w:jc w:val="both"/>
        <w:rPr>
          <w:color w:val="000000"/>
        </w:rPr>
      </w:pPr>
    </w:p>
    <w:p w:rsidRDefault="00A80B28" w:rsidP="00B26474" w:rsidR="0064776F">
      <w:pPr>
        <w:jc w:val="both"/>
        <w:rPr>
          <w:b/>
          <w:color w:val="000000"/>
        </w:rPr>
      </w:pPr>
      <w:r w:rsidRPr="00A80B28">
        <w:rPr>
          <w:b/>
          <w:color w:val="000000"/>
        </w:rPr>
        <w:t>IBAN:  HR</w:t>
      </w:r>
      <w:r w:rsidR="002C4B12">
        <w:rPr>
          <w:b/>
          <w:color w:val="000000"/>
        </w:rPr>
        <w:t xml:space="preserve"> </w:t>
      </w:r>
      <w:r w:rsidR="007E679B">
        <w:rPr>
          <w:b/>
          <w:color w:val="000000"/>
        </w:rPr>
        <w:t>70</w:t>
      </w:r>
      <w:r w:rsidR="00FA5923">
        <w:rPr>
          <w:b/>
          <w:color w:val="000000"/>
        </w:rPr>
        <w:t xml:space="preserve"> 2</w:t>
      </w:r>
      <w:r w:rsidR="007E679B">
        <w:rPr>
          <w:b/>
          <w:color w:val="000000"/>
        </w:rPr>
        <w:t xml:space="preserve">33 000 311 519 </w:t>
      </w:r>
      <w:r w:rsidR="00FD0C64">
        <w:rPr>
          <w:b/>
          <w:color w:val="000000"/>
        </w:rPr>
        <w:t>29121</w:t>
      </w:r>
      <w:r w:rsidR="00F028DE">
        <w:rPr>
          <w:b/>
          <w:color w:val="000000"/>
        </w:rPr>
        <w:t xml:space="preserve"> </w:t>
      </w:r>
    </w:p>
    <w:p w:rsidRDefault="002C4B12" w:rsidP="00B26474" w:rsidR="002C4B12" w:rsidRPr="0064776F">
      <w:pPr>
        <w:jc w:val="both"/>
      </w:pPr>
    </w:p>
    <w:p w:rsidRDefault="00180663" w:rsidP="00180663" w:rsidR="00180663" w:rsidRPr="0064776F">
      <w:pPr>
        <w:ind w:firstLine="720" w:left="2880"/>
      </w:pPr>
      <w:r w:rsidRPr="0064776F">
        <w:t>Obrazloženje</w:t>
      </w:r>
    </w:p>
    <w:p w:rsidRDefault="00180663" w:rsidP="00180663" w:rsidR="00180663" w:rsidRPr="0064776F"/>
    <w:p w:rsidRDefault="007C1739" w:rsidP="00180663" w:rsidR="00296CEB">
      <w:pPr>
        <w:ind w:firstLine="720"/>
        <w:jc w:val="both"/>
      </w:pPr>
      <w:r w:rsidRPr="0064776F">
        <w:t>U stečajnom postupku koji se vodi nad stečajnim dužnikom, zaključ</w:t>
      </w:r>
      <w:r w:rsidR="00296CEB">
        <w:t xml:space="preserve">cima suda zakazane su javne dražbe radi prodaje nekretnina u vlasništvu stečajnog dužnika na kojima postoji </w:t>
      </w:r>
      <w:proofErr w:type="spellStart"/>
      <w:r w:rsidR="00296CEB">
        <w:t>razlučno</w:t>
      </w:r>
      <w:proofErr w:type="spellEnd"/>
      <w:r w:rsidR="00296CEB">
        <w:t xml:space="preserve"> pravo.</w:t>
      </w:r>
    </w:p>
    <w:p w:rsidRDefault="00FD0C64" w:rsidP="00296CEB" w:rsidR="00296CEB">
      <w:pPr>
        <w:ind w:firstLine="720"/>
        <w:jc w:val="both"/>
      </w:pPr>
      <w:r w:rsidRPr="00FD0C64">
        <w:t>MOSOR PROJEKT d.o.o. za usluge, Zagreb (Grad Zagreb), Ilica 93, OIB:24310112551</w:t>
      </w:r>
      <w:r w:rsidR="00296CEB">
        <w:t xml:space="preserve">, uplatio je iznos od </w:t>
      </w:r>
      <w:r>
        <w:t>60.</w:t>
      </w:r>
      <w:r w:rsidR="00296CEB">
        <w:t xml:space="preserve">000,00 kuna na ime jamčevine radi sudjelovanja u javnoj dražbi na depozitni račun suda,  </w:t>
      </w:r>
      <w:r w:rsidR="00F32761" w:rsidRPr="00F32761">
        <w:t>otvoren u Hrvatskoj poštanskoj banci IBAN: HR92  23900011300000460, s pozivom na 05 St- 1693/2013, sa svrhom jamčevina</w:t>
      </w:r>
      <w:r w:rsidR="00F32761">
        <w:t>.</w:t>
      </w:r>
    </w:p>
    <w:p w:rsidRDefault="00F32761" w:rsidP="00296CEB" w:rsidR="00F32761">
      <w:pPr>
        <w:ind w:firstLine="720"/>
        <w:jc w:val="both"/>
      </w:pPr>
      <w:r>
        <w:lastRenderedPageBreak/>
        <w:t>Zaključkom suda od 23. srpnja 2018. godine pozvan je uplatitelj na dostavu računa radi povrata jamčevine.</w:t>
      </w:r>
    </w:p>
    <w:p w:rsidRDefault="00F32761" w:rsidP="009411D3" w:rsidR="009411D3">
      <w:pPr>
        <w:ind w:firstLine="720"/>
        <w:jc w:val="both"/>
      </w:pPr>
      <w:r>
        <w:t xml:space="preserve">Podneskom od 31. srpnja 2018. godine uplatitelj </w:t>
      </w:r>
      <w:r w:rsidR="00FD0C64" w:rsidRPr="00FD0C64">
        <w:t>MOSOR PROJEKT d.o.o. za usluge, Zagreb (Grad Zagreb), Ilica 93, OIB:24310112551</w:t>
      </w:r>
      <w:r w:rsidR="00FD0C64">
        <w:t xml:space="preserve">, </w:t>
      </w:r>
      <w:r w:rsidR="009411D3">
        <w:t>dostavio je broj računa radi povrata jamčevine.</w:t>
      </w:r>
    </w:p>
    <w:p w:rsidRDefault="007C1739" w:rsidP="00CA33AE" w:rsidR="00F3229B" w:rsidRPr="0064776F">
      <w:pPr>
        <w:ind w:firstLine="720"/>
        <w:jc w:val="both"/>
      </w:pPr>
      <w:r w:rsidRPr="0064776F">
        <w:t>Sud je utvrdio da je udovoljeno uvjetima za povratom uplaćene jamčevine, te je odlučio kao u izreci zaključka.</w:t>
      </w:r>
    </w:p>
    <w:p w:rsidRDefault="00692E1E" w:rsidP="0058716C" w:rsidR="00692E1E">
      <w:pPr>
        <w:pStyle w:val="Tijeloteksta"/>
        <w:jc w:val="center"/>
      </w:pPr>
    </w:p>
    <w:p w:rsidRDefault="00F063DB" w:rsidP="0058716C" w:rsidR="0058716C" w:rsidRPr="0064776F">
      <w:pPr>
        <w:pStyle w:val="Tijeloteksta"/>
        <w:jc w:val="center"/>
      </w:pPr>
      <w:r w:rsidRPr="0064776F">
        <w:t xml:space="preserve">U Zagrebu, </w:t>
      </w:r>
      <w:r w:rsidR="009411D3">
        <w:t>2</w:t>
      </w:r>
      <w:r w:rsidR="003C092F">
        <w:t>2</w:t>
      </w:r>
      <w:r w:rsidR="007C1739" w:rsidRPr="0064776F">
        <w:t>.</w:t>
      </w:r>
      <w:r w:rsidR="00733FB5">
        <w:t xml:space="preserve"> </w:t>
      </w:r>
      <w:r w:rsidR="009411D3">
        <w:t>kolovoza</w:t>
      </w:r>
      <w:r w:rsidR="009459B8" w:rsidRPr="0064776F">
        <w:t xml:space="preserve"> 201</w:t>
      </w:r>
      <w:r w:rsidR="009411D3">
        <w:t>8</w:t>
      </w:r>
      <w:r w:rsidR="009459B8" w:rsidRPr="0064776F">
        <w:t>.</w:t>
      </w:r>
      <w:r w:rsidR="00866CD2" w:rsidRPr="0064776F">
        <w:t xml:space="preserve"> </w:t>
      </w:r>
    </w:p>
    <w:p w:rsidRDefault="0058716C" w:rsidP="00E91121" w:rsidR="00CC3F52">
      <w:pPr>
        <w:pStyle w:val="Podnaslov"/>
        <w:ind w:firstLine="708" w:left="4956"/>
      </w:pPr>
      <w:r w:rsidRPr="0064776F">
        <w:tab/>
        <w:t xml:space="preserve">  </w:t>
      </w:r>
    </w:p>
    <w:p w:rsidRDefault="0058716C" w:rsidP="00E91121" w:rsidR="003C092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64776F">
        <w:t xml:space="preserve"> </w:t>
      </w:r>
      <w:r w:rsidR="003C092F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C092F" w:rsidP="00E91121" w:rsidR="003C092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C092F" w:rsidP="00E91121" w:rsidR="003C092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C092F" w:rsidP="00E91121" w:rsidR="003C092F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3C092F" w:rsidP="00E91121" w:rsidR="003C092F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A3695" w:rsidP="003C092F" w:rsidR="00190E9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190E98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692E1E" w:rsidP="00B44727" w:rsidR="00692E1E">
      <w:pPr>
        <w:pStyle w:val="Tijeloteksta"/>
      </w:pPr>
    </w:p>
    <w:p w:rsidRDefault="00692E1E" w:rsidP="00B44727" w:rsidR="00692E1E">
      <w:pPr>
        <w:pStyle w:val="Tijeloteksta"/>
      </w:pPr>
    </w:p>
    <w:p w:rsidRDefault="0058716C" w:rsidP="00B44727" w:rsidR="0058716C" w:rsidRPr="0064776F">
      <w:pPr>
        <w:pStyle w:val="Tijeloteksta"/>
      </w:pPr>
      <w:r w:rsidRPr="0064776F">
        <w:t>UPUTA O PRAVNOM LIJEKU:</w:t>
      </w:r>
    </w:p>
    <w:p w:rsidRDefault="0058716C" w:rsidP="0058716C" w:rsidR="00CA33AE" w:rsidRPr="0064776F">
      <w:pPr>
        <w:pStyle w:val="Tijeloteksta"/>
        <w:jc w:val="left"/>
      </w:pPr>
      <w:r w:rsidRPr="0064776F">
        <w:t xml:space="preserve">Protiv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64776F">
          <w:t>11. st</w:t>
        </w:r>
      </w:smartTag>
      <w:r w:rsidRPr="0064776F">
        <w:t>.9. SZ )</w:t>
      </w:r>
    </w:p>
    <w:p w:rsidRDefault="00692E1E" w:rsidP="0058716C" w:rsidR="00692E1E">
      <w:pPr>
        <w:pStyle w:val="Tijeloteksta"/>
        <w:jc w:val="left"/>
      </w:pPr>
    </w:p>
    <w:p w:rsidRDefault="00190E98" w:rsidP="0058716C" w:rsidR="00190E98">
      <w:pPr>
        <w:pStyle w:val="Tijeloteksta"/>
        <w:jc w:val="left"/>
      </w:pPr>
    </w:p>
    <w:p w:rsidRDefault="003C092F" w:rsidP="0058716C" w:rsidR="003C092F">
      <w:pPr>
        <w:pStyle w:val="Tijeloteksta"/>
        <w:jc w:val="left"/>
      </w:pPr>
    </w:p>
    <w:p w:rsidRDefault="003C092F" w:rsidP="0058716C" w:rsidR="003C092F">
      <w:pPr>
        <w:pStyle w:val="Tijeloteksta"/>
        <w:jc w:val="left"/>
      </w:pPr>
    </w:p>
    <w:p w:rsidRDefault="003C092F" w:rsidP="0058716C" w:rsidR="003C092F">
      <w:pPr>
        <w:pStyle w:val="Tijeloteksta"/>
        <w:jc w:val="left"/>
      </w:pPr>
    </w:p>
    <w:p w:rsidRDefault="003C092F" w:rsidP="0058716C" w:rsidR="003C092F">
      <w:pPr>
        <w:pStyle w:val="Tijeloteksta"/>
        <w:jc w:val="left"/>
      </w:pPr>
    </w:p>
    <w:p w:rsidRDefault="003C092F" w:rsidP="0058716C" w:rsidR="003C092F">
      <w:pPr>
        <w:pStyle w:val="Tijeloteksta"/>
        <w:jc w:val="left"/>
      </w:pPr>
    </w:p>
    <w:p w:rsidRDefault="003C092F" w:rsidP="0058716C" w:rsidR="003C092F">
      <w:pPr>
        <w:pStyle w:val="Tijeloteksta"/>
        <w:jc w:val="left"/>
      </w:pPr>
    </w:p>
    <w:p w:rsidRDefault="003C092F" w:rsidP="0058716C" w:rsidR="003C092F">
      <w:pPr>
        <w:pStyle w:val="Tijeloteksta"/>
        <w:jc w:val="left"/>
      </w:pPr>
    </w:p>
    <w:p w:rsidRDefault="003C092F" w:rsidP="0058716C" w:rsidR="003C092F">
      <w:pPr>
        <w:pStyle w:val="Tijeloteksta"/>
        <w:jc w:val="left"/>
      </w:pPr>
    </w:p>
    <w:p w:rsidRDefault="003C092F" w:rsidP="0058716C" w:rsidR="003C092F">
      <w:pPr>
        <w:pStyle w:val="Tijeloteksta"/>
        <w:jc w:val="left"/>
      </w:pPr>
    </w:p>
    <w:p w:rsidRDefault="003C092F" w:rsidP="0058716C" w:rsidR="003C092F">
      <w:pPr>
        <w:pStyle w:val="Tijeloteksta"/>
        <w:jc w:val="left"/>
      </w:pPr>
    </w:p>
    <w:p w:rsidRDefault="003C092F" w:rsidP="0058716C" w:rsidR="003C092F">
      <w:pPr>
        <w:pStyle w:val="Tijeloteksta"/>
        <w:jc w:val="left"/>
      </w:pPr>
    </w:p>
    <w:p w:rsidRDefault="003C092F" w:rsidP="0058716C" w:rsidR="003C092F">
      <w:pPr>
        <w:pStyle w:val="Tijeloteksta"/>
        <w:jc w:val="left"/>
      </w:pPr>
    </w:p>
    <w:p w:rsidRDefault="003C092F" w:rsidP="0058716C" w:rsidR="003C092F">
      <w:pPr>
        <w:pStyle w:val="Tijeloteksta"/>
        <w:jc w:val="left"/>
      </w:pPr>
    </w:p>
    <w:p w:rsidRDefault="003C092F" w:rsidP="0058716C" w:rsidR="003C092F">
      <w:pPr>
        <w:pStyle w:val="Tijeloteksta"/>
        <w:jc w:val="left"/>
      </w:pPr>
    </w:p>
    <w:p w:rsidRDefault="003C092F" w:rsidP="0058716C" w:rsidR="003C092F">
      <w:pPr>
        <w:pStyle w:val="Tijeloteksta"/>
        <w:jc w:val="left"/>
      </w:pPr>
    </w:p>
    <w:p w:rsidRDefault="003C092F" w:rsidP="0058716C" w:rsidR="003C092F">
      <w:pPr>
        <w:pStyle w:val="Tijeloteksta"/>
        <w:jc w:val="left"/>
      </w:pPr>
    </w:p>
    <w:p w:rsidRDefault="003C092F" w:rsidP="0058716C" w:rsidR="003C092F">
      <w:pPr>
        <w:pStyle w:val="Tijeloteksta"/>
        <w:jc w:val="left"/>
      </w:pPr>
    </w:p>
    <w:p w:rsidRDefault="003C092F" w:rsidP="0058716C" w:rsidR="003C092F">
      <w:pPr>
        <w:pStyle w:val="Tijeloteksta"/>
        <w:jc w:val="left"/>
      </w:pPr>
    </w:p>
    <w:p w:rsidRDefault="003C092F" w:rsidP="0058716C" w:rsidR="003C092F">
      <w:pPr>
        <w:pStyle w:val="Tijeloteksta"/>
        <w:jc w:val="left"/>
      </w:pPr>
    </w:p>
    <w:p w:rsidRDefault="003C092F" w:rsidP="0058716C" w:rsidR="003C092F">
      <w:pPr>
        <w:pStyle w:val="Tijeloteksta"/>
        <w:jc w:val="left"/>
      </w:pPr>
    </w:p>
    <w:p w:rsidRDefault="003C092F" w:rsidP="0058716C" w:rsidR="003C092F">
      <w:pPr>
        <w:pStyle w:val="Tijeloteksta"/>
        <w:jc w:val="left"/>
      </w:pPr>
    </w:p>
    <w:p w:rsidRDefault="003C092F" w:rsidP="0058716C" w:rsidR="003C092F">
      <w:pPr>
        <w:pStyle w:val="Tijeloteksta"/>
        <w:jc w:val="left"/>
      </w:pPr>
    </w:p>
    <w:p w:rsidRDefault="003C092F" w:rsidP="0058716C" w:rsidR="003C092F">
      <w:pPr>
        <w:pStyle w:val="Tijeloteksta"/>
        <w:jc w:val="left"/>
      </w:pPr>
    </w:p>
    <w:p w:rsidRDefault="003C092F" w:rsidP="0058716C" w:rsidR="003C092F">
      <w:pPr>
        <w:pStyle w:val="Tijeloteksta"/>
        <w:jc w:val="left"/>
      </w:pPr>
    </w:p>
    <w:p w:rsidRDefault="003C092F" w:rsidP="0058716C" w:rsidR="003C092F">
      <w:pPr>
        <w:pStyle w:val="Tijeloteksta"/>
        <w:jc w:val="left"/>
      </w:pPr>
    </w:p>
    <w:p w:rsidRDefault="003C092F" w:rsidP="0058716C" w:rsidR="003C092F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  <w:bookmarkStart w:name="_GoBack" w:id="0"/>
      <w:bookmarkEnd w:id="0"/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sectPr w:rsidSect="00DE029E" w:rsidR="004A3695">
      <w:headerReference w:type="even" r:id="rId10"/>
      <w:headerReference w:type="default" r:id="rId11"/>
      <w:pgSz w:h="15840" w:w="12240"/>
      <w:pgMar w:gutter="0" w:footer="709" w:header="709" w:left="1620" w:bottom="1440" w:right="162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0F72" w:rsidR="00030F72">
      <w:r>
        <w:separator/>
      </w:r>
    </w:p>
  </w:endnote>
  <w:endnote w:id="0" w:type="continuationSeparator">
    <w:p w:rsidRDefault="00030F72" w:rsidR="00030F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0F72" w:rsidR="00030F72">
      <w:r>
        <w:separator/>
      </w:r>
    </w:p>
  </w:footnote>
  <w:footnote w:id="0" w:type="continuationSeparator">
    <w:p w:rsidRDefault="00030F72" w:rsidR="00030F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6DAD" w:rsidP="00E25608" w:rsidR="000D6D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6DAD" w:rsidR="000D6D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6DAD" w:rsidP="00E25608" w:rsidR="000D6D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3D0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D6DAD" w:rsidR="000D6DAD">
    <w:pPr>
      <w:pStyle w:val="Zaglavlje"/>
    </w:pPr>
    <w:r>
      <w:tab/>
      <w:t>-  -</w:t>
    </w:r>
    <w:r>
      <w:tab/>
      <w:t>72 St-</w:t>
    </w:r>
    <w:r w:rsidR="00DE029E">
      <w:t>1693/2013</w:t>
    </w:r>
    <w:r w:rsidR="003C092F">
      <w:t>-151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5B6421E"/>
    <w:multiLevelType w:val="hybridMultilevel"/>
    <w:tmpl w:val="B404970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23318"/>
    <w:rsid w:val="00030F72"/>
    <w:rsid w:val="00035FB3"/>
    <w:rsid w:val="000A285F"/>
    <w:rsid w:val="000D6DAD"/>
    <w:rsid w:val="00150C36"/>
    <w:rsid w:val="00180663"/>
    <w:rsid w:val="00186327"/>
    <w:rsid w:val="00190E98"/>
    <w:rsid w:val="00192636"/>
    <w:rsid w:val="001B710F"/>
    <w:rsid w:val="001E7E66"/>
    <w:rsid w:val="00200591"/>
    <w:rsid w:val="00202372"/>
    <w:rsid w:val="002144A4"/>
    <w:rsid w:val="00216D2F"/>
    <w:rsid w:val="0022164F"/>
    <w:rsid w:val="002574AA"/>
    <w:rsid w:val="00274CED"/>
    <w:rsid w:val="00296CEB"/>
    <w:rsid w:val="002C4B12"/>
    <w:rsid w:val="002E16FA"/>
    <w:rsid w:val="00347BB4"/>
    <w:rsid w:val="00376FCD"/>
    <w:rsid w:val="00387760"/>
    <w:rsid w:val="003C092F"/>
    <w:rsid w:val="003E16A2"/>
    <w:rsid w:val="003E70B8"/>
    <w:rsid w:val="00444837"/>
    <w:rsid w:val="004918F3"/>
    <w:rsid w:val="004A3695"/>
    <w:rsid w:val="004B7F3F"/>
    <w:rsid w:val="004C5B63"/>
    <w:rsid w:val="004E5469"/>
    <w:rsid w:val="004F022B"/>
    <w:rsid w:val="005071FA"/>
    <w:rsid w:val="00552261"/>
    <w:rsid w:val="00571703"/>
    <w:rsid w:val="0058716C"/>
    <w:rsid w:val="006024BD"/>
    <w:rsid w:val="00633727"/>
    <w:rsid w:val="00643E8E"/>
    <w:rsid w:val="0064776F"/>
    <w:rsid w:val="00671086"/>
    <w:rsid w:val="006912C5"/>
    <w:rsid w:val="00692E1E"/>
    <w:rsid w:val="006C4BF0"/>
    <w:rsid w:val="006E0A95"/>
    <w:rsid w:val="006E4475"/>
    <w:rsid w:val="007141AF"/>
    <w:rsid w:val="00723D0E"/>
    <w:rsid w:val="00733FB5"/>
    <w:rsid w:val="00736D7E"/>
    <w:rsid w:val="007A6843"/>
    <w:rsid w:val="007B3F07"/>
    <w:rsid w:val="007B5338"/>
    <w:rsid w:val="007C1739"/>
    <w:rsid w:val="007E679B"/>
    <w:rsid w:val="00866CD2"/>
    <w:rsid w:val="008B023E"/>
    <w:rsid w:val="008B05F8"/>
    <w:rsid w:val="008B7F46"/>
    <w:rsid w:val="009411D3"/>
    <w:rsid w:val="009459B8"/>
    <w:rsid w:val="00956CFF"/>
    <w:rsid w:val="0098464C"/>
    <w:rsid w:val="00987584"/>
    <w:rsid w:val="00996A66"/>
    <w:rsid w:val="009D5192"/>
    <w:rsid w:val="00A54B12"/>
    <w:rsid w:val="00A80B28"/>
    <w:rsid w:val="00AD73F6"/>
    <w:rsid w:val="00AE5586"/>
    <w:rsid w:val="00B26474"/>
    <w:rsid w:val="00B44727"/>
    <w:rsid w:val="00B639DE"/>
    <w:rsid w:val="00B71682"/>
    <w:rsid w:val="00BE1F4D"/>
    <w:rsid w:val="00C42F8E"/>
    <w:rsid w:val="00CA33AE"/>
    <w:rsid w:val="00CA55C8"/>
    <w:rsid w:val="00CA6A23"/>
    <w:rsid w:val="00CC3F52"/>
    <w:rsid w:val="00D037ED"/>
    <w:rsid w:val="00D2669C"/>
    <w:rsid w:val="00D56602"/>
    <w:rsid w:val="00D85F61"/>
    <w:rsid w:val="00DB06B8"/>
    <w:rsid w:val="00DE029E"/>
    <w:rsid w:val="00E25608"/>
    <w:rsid w:val="00E318F3"/>
    <w:rsid w:val="00E322A3"/>
    <w:rsid w:val="00E61C73"/>
    <w:rsid w:val="00E77F41"/>
    <w:rsid w:val="00E975FE"/>
    <w:rsid w:val="00F028DE"/>
    <w:rsid w:val="00F02F17"/>
    <w:rsid w:val="00F063DB"/>
    <w:rsid w:val="00F3229B"/>
    <w:rsid w:val="00F32761"/>
    <w:rsid w:val="00F4038C"/>
    <w:rsid w:val="00FA5923"/>
    <w:rsid w:val="00FB5264"/>
    <w:rsid w:val="00FC4A5A"/>
    <w:rsid w:val="00FD0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C42F8E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CC3F52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CC3F52"/>
    <w:rPr>
      <w:rFonts w:hAnsi="Tahoma" w:ascii="Tahoma"/>
      <w:b/>
      <w:color w:val="0000FF"/>
      <w:sz w:val="24"/>
    </w:rPr>
  </w:style>
  <w:style w:customStyle="true" w:styleId="Naslov2Char" w:type="character">
    <w:name w:val="Naslov 2 Char"/>
    <w:basedOn w:val="Zadanifontodlomka"/>
    <w:link w:val="Naslov2"/>
    <w:rsid w:val="00C42F8E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723D0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23D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3D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3D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3D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C42F8E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CC3F52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CC3F52"/>
    <w:rPr>
      <w:rFonts w:ascii="Tahoma" w:hAnsi="Tahoma"/>
      <w:b/>
      <w:color w:val="0000FF"/>
      <w:sz w:val="24"/>
    </w:rPr>
  </w:style>
  <w:style w:customStyle="1" w:styleId="Naslov2Char" w:type="character">
    <w:name w:val="Naslov 2 Char"/>
    <w:basedOn w:val="Zadanifontodlomka"/>
    <w:link w:val="Naslov2"/>
    <w:rsid w:val="00C42F8E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723D0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23D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3D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3D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3D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1886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61981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97590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896370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330518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9466208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1693</izvorni_sadrzaj>
    <derivirana_varijabla naziv="DomainObject.Predmet.Broj_1">1693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2013.</izvorni_sadrzaj>
    <derivirana_varijabla naziv="DomainObject.Predmet.DatumOsnivanja_1">26.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St-1693/2013</izvorni_sadrzaj>
    <derivirana_varijabla naziv="DomainObject.Predmet.OznakaBroj_1">St-1693/2013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VILINSKE POLJANE d.o.o za turizam i usluge</izvorni_sadrzaj>
    <derivirana_varijabla naziv="DomainObject.Predmet.ProtustrankaFormated_1">  VILINSKE POLJANE d.o.o za turizam i usluge</derivirana_varijabla>
  </DomainObject.Predmet.ProtustrankaFormated>
  <DomainObject.Predmet.ProtustrankaFormatedOIB>
    <izvorni_sadrzaj>  VILINSKE POLJANE d.o.o za turizam i usluge, OIB 99874651208</izvorni_sadrzaj>
    <derivirana_varijabla naziv="DomainObject.Predmet.ProtustrankaFormatedOIB_1">  VILINSKE POLJANE d.o.o za turizam i usluge, OIB 99874651208</derivirana_varijabla>
  </DomainObject.Predmet.ProtustrankaFormatedOIB>
  <DomainObject.Predmet.ProtustrankaFormatedWithAdress>
    <izvorni_sadrzaj> VILINSKE POLJANE d.o.o za turizam i usluge, GOLUBOVEČKA 42, DVORAC STUBIČKI GOLUBOVEC, 49240 Donja Stubica</izvorni_sadrzaj>
    <derivirana_varijabla naziv="DomainObject.Predmet.ProtustrankaFormatedWithAdress_1"> VILINSKE POLJANE d.o.o za turizam i usluge, GOLUBOVEČKA 42, DVORAC STUBIČKI GOLUBOVEC, 49240 Donja Stubica</derivirana_varijabla>
  </DomainObject.Predmet.ProtustrankaFormatedWithAdress>
  <DomainObject.Predmet.ProtustrankaFormatedWithAdressOIB>
    <izvorni_sadrzaj> VILINSKE POLJANE d.o.o za turizam i usluge, OIB 99874651208, GOLUBOVEČKA 42, DVORAC STUBIČKI GOLUBOVEC, 49240 Donja Stubica</izvorni_sadrzaj>
    <derivirana_varijabla naziv="DomainObject.Predmet.ProtustrankaFormatedWithAdressOIB_1"> VILINSKE POLJANE d.o.o za turizam i usluge, OIB 99874651208, GOLUBOVEČKA 42, DVORAC STUBIČKI GOLUBOVEC, 49240 Donja Stubica</derivirana_varijabla>
  </DomainObject.Predmet.ProtustrankaFormatedWithAdressOIB>
  <DomainObject.Predmet.ProtustrankaWithAdress>
    <izvorni_sadrzaj>VILINSKE POLJANE d.o.o za turizam i usluge GOLUBOVEČKA 42, DVORAC STUBIČKI GOLUBOVEC, 49240 Donja Stubica</izvorni_sadrzaj>
    <derivirana_varijabla naziv="DomainObject.Predmet.ProtustrankaWithAdress_1">VILINSKE POLJANE d.o.o za turizam i usluge GOLUBOVEČKA 42, DVORAC STUBIČKI GOLUBOVEC, 49240 Donja Stubica</derivirana_varijabla>
  </DomainObject.Predmet.ProtustrankaWithAdress>
  <DomainObject.Predmet.ProtustrankaWithAdressOIB>
    <izvorni_sadrzaj>VILINSKE POLJANE d.o.o za turizam i usluge, OIB 99874651208, GOLUBOVEČKA 42, DVORAC STUBIČKI GOLUBOVEC, 49240 Donja Stubica</izvorni_sadrzaj>
    <derivirana_varijabla naziv="DomainObject.Predmet.ProtustrankaWithAdressOIB_1">VILINSKE POLJANE d.o.o za turizam i usluge, OIB 99874651208, GOLUBOVEČKA 42, DVORAC STUBIČKI GOLUBOVEC, 49240 Donja Stubica</derivirana_varijabla>
  </DomainObject.Predmet.ProtustrankaWithAdressOIB>
  <DomainObject.Predmet.ProtustrankaNazivFormated>
    <izvorni_sadrzaj>VILINSKE POLJANE d.o.o za turizam i usluge</izvorni_sadrzaj>
    <derivirana_varijabla naziv="DomainObject.Predmet.ProtustrankaNazivFormated_1">VILINSKE POLJANE d.o.o za turizam i usluge</derivirana_varijabla>
  </DomainObject.Predmet.ProtustrankaNazivFormated>
  <DomainObject.Predmet.ProtustrankaNazivFormatedOIB>
    <izvorni_sadrzaj>VILINSKE POLJANE d.o.o za turizam i usluge, OIB 99874651208</izvorni_sadrzaj>
    <derivirana_varijabla naziv="DomainObject.Predmet.ProtustrankaNazivFormatedOIB_1">VILINSKE POLJANE d.o.o za turizam i usluge, OIB 99874651208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B.E.T. d.o.o. za promet nekretninama; Općinski sud u Zlataru; BIO-VET d.o.o. za proizvodnju, promet i usluge; Krapinsko zagorska županija; LETOVI d.o.o. za trgovinu i usluge; MOSOR PROJEKT d.o.o. za usluge; Hrvoje-Nikola Cvetković</izvorni_sadrzaj>
    <derivirana_varijabla naziv="DomainObject.Predmet.StrankaFormated_1">  Financijska agencija; B.E.T. d.o.o. za promet nekretninama; Općinski sud u Zlataru; BIO-VET d.o.o. za proizvodnju, promet i usluge; Krapinsko zagorska županija; LETOVI d.o.o. za trgovinu i usluge; MOSOR PROJEKT d.o.o. za usluge; Hrvoje-Nikola Cvetković</derivirana_varijabla>
  </DomainObject.Predmet.StrankaFormated>
  <DomainObject.Predmet.StrankaFormatedOIB>
    <izvorni_sadrzaj>  Financijska agencija, OIB 85821130368; B.E.T. d.o.o. za promet nekretninama, OIB 51385806151; Općinski sud u Zlataru; BIO-VET d.o.o. za proizvodnju, promet i usluge, OIB 77124839504; Krapinsko zagorska županija; LETOVI d.o.o. za trgovinu i usluge, OIB 69197482588; MOSOR PROJEKT d.o.o. za usluge, OIB 24310112551; Hrvoje-Nikola Cvetković, OIB 21275369670</izvorni_sadrzaj>
    <derivirana_varijabla naziv="DomainObject.Predmet.StrankaFormatedOIB_1">  Financijska agencija, OIB 85821130368; B.E.T. d.o.o. za promet nekretninama, OIB 51385806151; Općinski sud u Zlataru; BIO-VET d.o.o. za proizvodnju, promet i usluge, OIB 77124839504; Krapinsko zagorska županija; LETOVI d.o.o. za trgovinu i usluge, OIB 69197482588; MOSOR PROJEKT d.o.o. za usluge, OIB 24310112551; Hrvoje-Nikola Cvetković, OIB 21275369670</derivirana_varijabla>
  </DomainObject.Predmet.StrankaFormatedOIB>
  <DomainObject.Predmet.StrankaFormatedWithAdress>
    <izvorni_sadrzaj> Financijska agencija, Ulica grada Vukovara 70, 10000 Zagreb; B.E.T. d.o.o. za promet nekretninama, Ivana Peštaja 1/A, 49240 Donja Stubica; Općinski sud u Zlataru; BIO-VET d.o.o. za proizvodnju, promet i usluge, Donji Sređani 6, 43500 Dežanovac; Krapinsko zagorska županija; LETOVI d.o.o. za trgovinu i usluge, Kranjčevićeva 53, 10000 Zagreb; MOSOR PROJEKT d.o.o. za usluge, Ilica 93, 10000 Zagreb; Hrvoje-Nikola Cvetković, Somborska Ulica 9, 10000 Zagreb</izvorni_sadrzaj>
    <derivirana_varijabla naziv="DomainObject.Predmet.StrankaFormatedWithAdress_1"> Financijska agencija, Ulica grada Vukovara 70, 10000 Zagreb; B.E.T. d.o.o. za promet nekretninama, Ivana Peštaja 1/A, 49240 Donja Stubica; Općinski sud u Zlataru; BIO-VET d.o.o. za proizvodnju, promet i usluge, Donji Sređani 6, 43500 Dežanovac; Krapinsko zagorska županija; LETOVI d.o.o. za trgovinu i usluge, Kranjčevićeva 53, 10000 Zagreb; MOSOR PROJEKT d.o.o. za usluge, Ilica 93, 10000 Zagreb; Hrvoje-Nikola Cvetković, Somborska Ulica 9, 10000 Zagreb</derivirana_varijabla>
  </DomainObject.Predmet.StrankaFormatedWithAdress>
  <DomainObject.Predmet.StrankaFormatedWithAdressOIB>
    <izvorni_sadrzaj> Financijska agencija, OIB 85821130368, Ulica grada Vukovara 70, 10000 Zagreb; B.E.T. d.o.o. za promet nekretninama, OIB 51385806151, Ivana Peštaja 1/A, 49240 Donja Stubica; Općinski sud u Zlataru; BIO-VET d.o.o. za proizvodnju, promet i usluge, OIB 77124839504, Donji Sređani 6, 43500 Dežanovac; Krapinsko zagorska županija; LETOVI d.o.o. za trgovinu i usluge, OIB 69197482588, Kranjčevićeva 53, 10000 Zagreb; MOSOR PROJEKT d.o.o. za usluge, OIB 24310112551, Ilica 93, 10000 Zagreb; Hrvoje-Nikola Cvetković, OIB 21275369670, Somborska Ulica 9, 10000 Zagreb</izvorni_sadrzaj>
    <derivirana_varijabla naziv="DomainObject.Predmet.StrankaFormatedWithAdressOIB_1"> Financijska agencija, OIB 85821130368, Ulica grada Vukovara 70, 10000 Zagreb; B.E.T. d.o.o. za promet nekretninama, OIB 51385806151, Ivana Peštaja 1/A, 49240 Donja Stubica; Općinski sud u Zlataru; BIO-VET d.o.o. za proizvodnju, promet i usluge, OIB 77124839504, Donji Sređani 6, 43500 Dežanovac; Krapinsko zagorska županija; LETOVI d.o.o. za trgovinu i usluge, OIB 69197482588, Kranjčevićeva 53, 10000 Zagreb; MOSOR PROJEKT d.o.o. za usluge, OIB 24310112551, Ilica 93, 10000 Zagreb; Hrvoje-Nikola Cvetković, OIB 21275369670, Somborska Ulica 9, 10000 Zagreb</derivirana_varijabla>
  </DomainObject.Predmet.StrankaFormatedWithAdressOIB>
  <DomainObject.Predmet.StrankaWithAdress>
    <izvorni_sadrzaj>Financijska agencija Ulica grada Vukovara 70,10000 Zagreb,B.E.T. d.o.o. za promet nekretninama Ivana Peštaja 1/A,49240 Donja Stubica,Općinski sud u Zlataru ,BIO-VET d.o.o. za proizvodnju, promet i usluge Donji Sređani 6,43500 Dežanovac,Krapinsko zagorska županija ,LETOVI d.o.o. za trgovinu i usluge Kranjčevićeva 53,10000 Zagreb,MOSOR PROJEKT d.o.o. za usluge Ilica 93,10000 Zagreb,Hrvoje-Nikola Cvetković Somborska Ulica 9,10000 Zagreb</izvorni_sadrzaj>
    <derivirana_varijabla naziv="DomainObject.Predmet.StrankaWithAdress_1">Financijska agencija Ulica grada Vukovara 70,10000 Zagreb,B.E.T. d.o.o. za promet nekretninama Ivana Peštaja 1/A,49240 Donja Stubica,Općinski sud u Zlataru ,BIO-VET d.o.o. za proizvodnju, promet i usluge Donji Sređani 6,43500 Dežanovac,Krapinsko zagorska županija ,LETOVI d.o.o. za trgovinu i usluge Kranjčevićeva 53,10000 Zagreb,MOSOR PROJEKT d.o.o. za usluge Ilica 93,10000 Zagreb,Hrvoje-Nikola Cvetković Somborska Ulica 9,10000 Zagreb</derivirana_varijabla>
  </DomainObject.Predmet.StrankaWithAdress>
  <DomainObject.Predmet.StrankaWithAdressOIB>
    <izvorni_sadrzaj>Financijska agencija, OIB 85821130368, Ulica grada Vukovara 70,10000 Zagreb,B.E.T. d.o.o. za promet nekretninama, OIB 51385806151, Ivana Peštaja 1/A,49240 Donja Stubica,Općinski sud u Zlataru,BIO-VET d.o.o. za proizvodnju, promet i usluge, OIB 77124839504, Donji Sređani 6,43500 Dežanovac,Krapinsko zagorska županija,LETOVI d.o.o. za trgovinu i usluge, OIB 69197482588, Kranjčevićeva 53,10000 Zagreb,MOSOR PROJEKT d.o.o. za usluge, OIB 24310112551, Ilica 93,10000 Zagreb,Hrvoje-Nikola Cvetković, OIB 21275369670, Somborska Ulica 9,10000 Zagreb</izvorni_sadrzaj>
    <derivirana_varijabla naziv="DomainObject.Predmet.StrankaWithAdressOIB_1">Financijska agencija, OIB 85821130368, Ulica grada Vukovara 70,10000 Zagreb,B.E.T. d.o.o. za promet nekretninama, OIB 51385806151, Ivana Peštaja 1/A,49240 Donja Stubica,Općinski sud u Zlataru,BIO-VET d.o.o. za proizvodnju, promet i usluge, OIB 77124839504, Donji Sređani 6,43500 Dežanovac,Krapinsko zagorska županija,LETOVI d.o.o. za trgovinu i usluge, OIB 69197482588, Kranjčevićeva 53,10000 Zagreb,MOSOR PROJEKT d.o.o. za usluge, OIB 24310112551, Ilica 93,10000 Zagreb,Hrvoje-Nikola Cvetković, OIB 21275369670, Somborska Ulica 9,10000 Zagreb</derivirana_varijabla>
  </DomainObject.Predmet.StrankaWithAdressOIB>
  <DomainObject.Predmet.StrankaNazivFormated>
    <izvorni_sadrzaj>Financijska agencija,B.E.T. d.o.o. za promet nekretninama,Općinski sud u Zlataru,BIO-VET d.o.o. za proizvodnju, promet i usluge,Krapinsko zagorska županija,LETOVI d.o.o. za trgovinu i usluge,MOSOR PROJEKT d.o.o. za usluge,Hrvoje-Nikola Cvetković</izvorni_sadrzaj>
    <derivirana_varijabla naziv="DomainObject.Predmet.StrankaNazivFormated_1">Financijska agencija,B.E.T. d.o.o. za promet nekretninama,Općinski sud u Zlataru,BIO-VET d.o.o. za proizvodnju, promet i usluge,Krapinsko zagorska županija,LETOVI d.o.o. za trgovinu i usluge,MOSOR PROJEKT d.o.o. za usluge,Hrvoje-Nikola Cvetković</derivirana_varijabla>
  </DomainObject.Predmet.StrankaNazivFormated>
  <DomainObject.Predmet.StrankaNazivFormatedOIB>
    <izvorni_sadrzaj>Financijska agencija, OIB 85821130368,B.E.T. d.o.o. za promet nekretninama, OIB 51385806151,Općinski sud u Zlataru,BIO-VET d.o.o. za proizvodnju, promet i usluge, OIB 77124839504,Krapinsko zagorska županija,LETOVI d.o.o. za trgovinu i usluge, OIB 69197482588,MOSOR PROJEKT d.o.o. za usluge, OIB 24310112551,Hrvoje-Nikola Cvetković, OIB 21275369670</izvorni_sadrzaj>
    <derivirana_varijabla naziv="DomainObject.Predmet.StrankaNazivFormatedOIB_1">Financijska agencija, OIB 85821130368,B.E.T. d.o.o. za promet nekretninama, OIB 51385806151,Općinski sud u Zlataru,BIO-VET d.o.o. za proizvodnju, promet i usluge, OIB 77124839504,Krapinsko zagorska županija,LETOVI d.o.o. za trgovinu i usluge, OIB 69197482588,MOSOR PROJEKT d.o.o. za usluge, OIB 24310112551,Hrvoje-Nikola Cvetković, OIB 21275369670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Financijska agencija</item>
      <item>B.E.T. d.o.o. za promet nekretninama</item>
      <item>Općinski sud u Zlataru</item>
      <item>BIO-VET d.o.o. za proizvodnju, promet i usluge</item>
      <item>Krapinsko zagorska županija</item>
      <item>LETOVI d.o.o. za trgovinu i usluge</item>
      <item>MOSOR PROJEKT d.o.o. za usluge</item>
      <item>Hrvoje-Nikola Cvetković</item>
    </izvorni_sadrzaj>
    <derivirana_varijabla naziv="DomainObject.Predmet.StrankaListFormated_1">
      <item>Financijska agencija</item>
      <item>B.E.T. d.o.o. za promet nekretninama</item>
      <item>Općinski sud u Zlataru</item>
      <item>BIO-VET d.o.o. za proizvodnju, promet i usluge</item>
      <item>Krapinsko zagorska županija</item>
      <item>LETOVI d.o.o. za trgovinu i usluge</item>
      <item>MOSOR PROJEKT d.o.o. za usluge</item>
      <item>Hrvoje-Nikola Cvetković</item>
    </derivirana_varijabla>
  </DomainObject.Predmet.StrankaListFormated>
  <DomainObject.Predmet.StrankaListFormatedOIB>
    <izvorni_sadrzaj>
      <item>Financijska agencija, OIB 85821130368</item>
      <item>B.E.T. d.o.o. za promet nekretninama, OIB 51385806151</item>
      <item>Općinski sud u Zlataru</item>
      <item>BIO-VET d.o.o. za proizvodnju, promet i usluge, OIB 77124839504</item>
      <item>Krapinsko zagorska županija</item>
      <item>LETOVI d.o.o. za trgovinu i usluge, OIB 69197482588</item>
      <item>MOSOR PROJEKT d.o.o. za usluge, OIB 24310112551</item>
      <item>Hrvoje-Nikola Cvetković, OIB 21275369670</item>
    </izvorni_sadrzaj>
    <derivirana_varijabla naziv="DomainObject.Predmet.StrankaListFormatedOIB_1">
      <item>Financijska agencija, OIB 85821130368</item>
      <item>B.E.T. d.o.o. za promet nekretninama, OIB 51385806151</item>
      <item>Općinski sud u Zlataru</item>
      <item>BIO-VET d.o.o. za proizvodnju, promet i usluge, OIB 77124839504</item>
      <item>Krapinsko zagorska županija</item>
      <item>LETOVI d.o.o. za trgovinu i usluge, OIB 69197482588</item>
      <item>MOSOR PROJEKT d.o.o. za usluge, OIB 24310112551</item>
      <item>Hrvoje-Nikola Cvetković, OIB 21275369670</item>
    </derivirana_varijabla>
  </DomainObject.Predmet.StrankaListFormatedOIB>
  <DomainObject.Predmet.StrankaListFormatedWithAdress>
    <izvorni_sadrzaj>
      <item>Financijska agencija, Ulica grada Vukovara 70, 10000 Zagreb</item>
      <item>B.E.T. d.o.o. za promet nekretninama, Ivana Peštaja 1/A, 49240 Donja Stubica</item>
      <item>Općinski sud u Zlataru</item>
      <item>BIO-VET d.o.o. za proizvodnju, promet i usluge, Donji Sređani 6, 43500 Dežanovac</item>
      <item>Krapinsko zagorska županija</item>
      <item>LETOVI d.o.o. za trgovinu i usluge, Kranjčevićeva 53, 10000 Zagreb</item>
      <item>MOSOR PROJEKT d.o.o. za usluge, Ilica 93, 10000 Zagreb</item>
      <item>Hrvoje-Nikola Cvetković, Somborska Ulica 9, 10000 Zagreb</item>
    </izvorni_sadrzaj>
    <derivirana_varijabla naziv="DomainObject.Predmet.StrankaListFormatedWithAdress_1">
      <item>Financijska agencija, Ulica grada Vukovara 70, 10000 Zagreb</item>
      <item>B.E.T. d.o.o. za promet nekretninama, Ivana Peštaja 1/A, 49240 Donja Stubica</item>
      <item>Općinski sud u Zlataru</item>
      <item>BIO-VET d.o.o. za proizvodnju, promet i usluge, Donji Sređani 6, 43500 Dežanovac</item>
      <item>Krapinsko zagorska županija</item>
      <item>LETOVI d.o.o. za trgovinu i usluge, Kranjčevićeva 53, 10000 Zagreb</item>
      <item>MOSOR PROJEKT d.o.o. za usluge, Ilica 93, 10000 Zagreb</item>
      <item>Hrvoje-Nikola Cvetković, Somborska Ulica 9,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B.E.T. d.o.o. za promet nekretninama, OIB 51385806151, Ivana Peštaja 1/A, 49240 Donja Stubica</item>
      <item>Općinski sud u Zlataru</item>
      <item>BIO-VET d.o.o. za proizvodnju, promet i usluge, OIB 77124839504, Donji Sređani 6, 43500 Dežanovac</item>
      <item>Krapinsko zagorska županija</item>
      <item>LETOVI d.o.o. za trgovinu i usluge, OIB 69197482588, Kranjčevićeva 53, 10000 Zagreb</item>
      <item>MOSOR PROJEKT d.o.o. za usluge, OIB 24310112551, Ilica 93, 10000 Zagreb</item>
      <item>Hrvoje-Nikola Cvetković, OIB 21275369670, Somborska Ulica 9, 10000 Zagreb</item>
    </izvorni_sadrzaj>
    <derivirana_varijabla naziv="DomainObject.Predmet.StrankaListFormatedWithAdressOIB_1">
      <item>Financijska agencija, OIB 85821130368, Ulica grada Vukovara 70, 10000 Zagreb</item>
      <item>B.E.T. d.o.o. za promet nekretninama, OIB 51385806151, Ivana Peštaja 1/A, 49240 Donja Stubica</item>
      <item>Općinski sud u Zlataru</item>
      <item>BIO-VET d.o.o. za proizvodnju, promet i usluge, OIB 77124839504, Donji Sređani 6, 43500 Dežanovac</item>
      <item>Krapinsko zagorska županija</item>
      <item>LETOVI d.o.o. za trgovinu i usluge, OIB 69197482588, Kranjčevićeva 53, 10000 Zagreb</item>
      <item>MOSOR PROJEKT d.o.o. za usluge, OIB 24310112551, Ilica 93, 10000 Zagreb</item>
      <item>Hrvoje-Nikola Cvetković, OIB 21275369670, Somborska Ulica 9, 10000 Zagreb</item>
    </derivirana_varijabla>
  </DomainObject.Predmet.StrankaListFormatedWithAdressOIB>
  <DomainObject.Predmet.StrankaListNazivFormated>
    <izvorni_sadrzaj>
      <item>Financijska agencija</item>
      <item>B.E.T. d.o.o. za promet nekretninama</item>
      <item>Općinski sud u Zlataru</item>
      <item>BIO-VET d.o.o. za proizvodnju, promet i usluge</item>
      <item>Krapinsko zagorska županija</item>
      <item>LETOVI d.o.o. za trgovinu i usluge</item>
      <item>MOSOR PROJEKT d.o.o. za usluge</item>
      <item>Hrvoje-Nikola Cvetković</item>
    </izvorni_sadrzaj>
    <derivirana_varijabla naziv="DomainObject.Predmet.StrankaListNazivFormated_1">
      <item>Financijska agencija</item>
      <item>B.E.T. d.o.o. za promet nekretninama</item>
      <item>Općinski sud u Zlataru</item>
      <item>BIO-VET d.o.o. za proizvodnju, promet i usluge</item>
      <item>Krapinsko zagorska županija</item>
      <item>LETOVI d.o.o. za trgovinu i usluge</item>
      <item>MOSOR PROJEKT d.o.o. za usluge</item>
      <item>Hrvoje-Nikola Cvetković</item>
    </derivirana_varijabla>
  </DomainObject.Predmet.StrankaListNazivFormated>
  <DomainObject.Predmet.StrankaListNazivFormatedOIB>
    <izvorni_sadrzaj>
      <item>Financijska agencija, OIB 85821130368</item>
      <item>B.E.T. d.o.o. za promet nekretninama, OIB 51385806151</item>
      <item>Općinski sud u Zlataru</item>
      <item>BIO-VET d.o.o. za proizvodnju, promet i usluge, OIB 77124839504</item>
      <item>Krapinsko zagorska županija</item>
      <item>LETOVI d.o.o. za trgovinu i usluge, OIB 69197482588</item>
      <item>MOSOR PROJEKT d.o.o. za usluge, OIB 24310112551</item>
      <item>Hrvoje-Nikola Cvetković, OIB 21275369670</item>
    </izvorni_sadrzaj>
    <derivirana_varijabla naziv="DomainObject.Predmet.StrankaListNazivFormatedOIB_1">
      <item>Financijska agencija, OIB 85821130368</item>
      <item>B.E.T. d.o.o. za promet nekretninama, OIB 51385806151</item>
      <item>Općinski sud u Zlataru</item>
      <item>BIO-VET d.o.o. za proizvodnju, promet i usluge, OIB 77124839504</item>
      <item>Krapinsko zagorska županija</item>
      <item>LETOVI d.o.o. za trgovinu i usluge, OIB 69197482588</item>
      <item>MOSOR PROJEKT d.o.o. za usluge, OIB 24310112551</item>
      <item>Hrvoje-Nikola Cvetković, OIB 21275369670</item>
    </derivirana_varijabla>
  </DomainObject.Predmet.StrankaListNazivFormatedOIB>
  <DomainObject.Predmet.ProtuStrankaListFormated>
    <izvorni_sadrzaj>
      <item>VILINSKE POLJANE d.o.o za turizam i usluge</item>
    </izvorni_sadrzaj>
    <derivirana_varijabla naziv="DomainObject.Predmet.ProtuStrankaListFormated_1">
      <item>VILINSKE POLJANE d.o.o za turizam i usluge</item>
    </derivirana_varijabla>
  </DomainObject.Predmet.ProtuStrankaListFormated>
  <DomainObject.Predmet.ProtuStrankaListFormatedOIB>
    <izvorni_sadrzaj>
      <item>VILINSKE POLJANE d.o.o za turizam i usluge, OIB 99874651208</item>
    </izvorni_sadrzaj>
    <derivirana_varijabla naziv="DomainObject.Predmet.ProtuStrankaListFormatedOIB_1">
      <item>VILINSKE POLJANE d.o.o za turizam i usluge, OIB 99874651208</item>
    </derivirana_varijabla>
  </DomainObject.Predmet.ProtuStrankaListFormatedOIB>
  <DomainObject.Predmet.ProtuStrankaListFormatedWithAdress>
    <izvorni_sadrzaj>
      <item>VILINSKE POLJANE d.o.o za turizam i usluge, GOLUBOVEČKA 42, DVORAC STUBIČKI GOLUBOVEC, 49240 Donja Stubica</item>
    </izvorni_sadrzaj>
    <derivirana_varijabla naziv="DomainObject.Predmet.ProtuStrankaListFormatedWithAdress_1">
      <item>VILINSKE POLJANE d.o.o za turizam i usluge, GOLUBOVEČKA 42, DVORAC STUBIČKI GOLUBOVEC, 49240 Donja Stubica</item>
    </derivirana_varijabla>
  </DomainObject.Predmet.ProtuStrankaListFormatedWithAdress>
  <DomainObject.Predmet.ProtuStrankaListFormatedWithAdressOIB>
    <izvorni_sadrzaj>
      <item>VILINSKE POLJANE d.o.o za turizam i usluge, OIB 99874651208, GOLUBOVEČKA 42, DVORAC STUBIČKI GOLUBOVEC, 49240 Donja Stubica</item>
    </izvorni_sadrzaj>
    <derivirana_varijabla naziv="DomainObject.Predmet.ProtuStrankaListFormatedWithAdressOIB_1">
      <item>VILINSKE POLJANE d.o.o za turizam i usluge, OIB 99874651208, GOLUBOVEČKA 42, DVORAC STUBIČKI GOLUBOVEC, 49240 Donja Stubica</item>
    </derivirana_varijabla>
  </DomainObject.Predmet.ProtuStrankaListFormatedWithAdressOIB>
  <DomainObject.Predmet.ProtuStrankaListNazivFormated>
    <izvorni_sadrzaj>
      <item>VILINSKE POLJANE d.o.o za turizam i usluge</item>
    </izvorni_sadrzaj>
    <derivirana_varijabla naziv="DomainObject.Predmet.ProtuStrankaListNazivFormated_1">
      <item>VILINSKE POLJANE d.o.o za turizam i usluge</item>
    </derivirana_varijabla>
  </DomainObject.Predmet.ProtuStrankaListNazivFormated>
  <DomainObject.Predmet.ProtuStrankaListNazivFormatedOIB>
    <izvorni_sadrzaj>
      <item>VILINSKE POLJANE d.o.o za turizam i usluge, OIB 99874651208</item>
    </izvorni_sadrzaj>
    <derivirana_varijabla naziv="DomainObject.Predmet.ProtuStrankaListNazivFormatedOIB_1">
      <item>VILINSKE POLJANE d.o.o za turizam i usluge, OIB 99874651208</item>
    </derivirana_varijabla>
  </DomainObject.Predmet.ProtuStrankaListNazivFormatedOIB>
  <DomainObject.Predmet.OstaliListFormated>
    <izvorni_sadrzaj>
      <item>Općinsko državno odvjetništvo u Zlataru</item>
      <item>ŽUPANIJSKO DRŽAVNO ODVJETNIŠTVO U ZAGREBU</item>
      <item>B.E.T. d.o.o.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zk odjel Donja Stubica</item>
      <item>OPĆINA GORNJA STUBICA</item>
      <item>GRAD DONJA STUBICA</item>
      <item>REPUBLIKA HRVATSKA MINISTARSTVO FINANCIJA</item>
      <item>MINISTARSTVO PODUZETNIŠTVA I OBRTA</item>
      <item>MINISTARSTVO GOSPODARSTVA, PODUZETNIŠTVA I OBRTA</item>
      <item>Ivica Mesic</item>
      <item>NISKOGRADNJA HREN društvo s ograničenom odgovornošću za graditeljstvo i usluge</item>
    </izvorni_sadrzaj>
    <derivirana_varijabla naziv="DomainObject.Predmet.OstaliListFormated_1">
      <item>Općinsko državno odvjetništvo u Zlataru</item>
      <item>ŽUPANIJSKO DRŽAVNO ODVJETNIŠTVO U ZAGREBU</item>
      <item>B.E.T. d.o.o.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zk odjel Donja Stubica</item>
      <item>OPĆINA GORNJA STUBICA</item>
      <item>GRAD DONJA STUBICA</item>
      <item>REPUBLIKA HRVATSKA MINISTARSTVO FINANCIJA</item>
      <item>MINISTARSTVO PODUZETNIŠTVA I OBRTA</item>
      <item>MINISTARSTVO GOSPODARSTVA, PODUZETNIŠTVA I OBRTA</item>
      <item>Ivica Mesic</item>
      <item>NISKOGRADNJA HREN društvo s ograničenom odgovornošću za graditeljstvo i usluge</item>
    </derivirana_varijabla>
  </DomainObject.Predmet.OstaliListFormated>
  <DomainObject.Predmet.OstaliListFormatedOIB>
    <izvorni_sadrzaj>
      <item>Općinsko državno odvjetništvo u Zlataru</item>
      <item>ŽUPANIJSKO DRŽAVNO ODVJETNIŠTVO U ZAGREBU, OIB 16488001145</item>
      <item>B.E.T. d.o.o.</item>
      <item>Alma Klepac, OIB 20525854329</item>
      <item>KARLOVAČKA BANKA dioničko društvo, OIB 08106331075</item>
      <item>Vaba d.d. banka Varaždin, OIB 38182927268</item>
      <item>REPUBLIKA HRVATSKA MINISTARSTVO FINANCIJA, OIB 18683136487</item>
      <item>REPUBLIKA HRVATSKA MINISTARSTVO FINANCIJA, OIB 18683136487</item>
      <item>MINISTARSTVO KULTURE, OIB 37836302645</item>
      <item>Državni ured za upravljanje državnom imovinom, OIB 21517370020</item>
      <item>OPĆINA GORNJA STUBICA, OIB 82071829681</item>
      <item>KRAPINSKO-ZAGORSKA ŽUPANIJA, OIB 20042466298</item>
      <item>GRAD ZAGREB, OIB 61817894937</item>
      <item>Općinski sud u Zlataru, zk odjel Donja Stubica</item>
      <item>OPĆINA GORNJA STUBICA, OIB 82071829681</item>
      <item>GRAD DONJA STUBICA, OIB 31330710032</item>
      <item>REPUBLIKA HRVATSKA MINISTARSTVO FINANCIJA, OIB 18683136487</item>
      <item>MINISTARSTVO PODUZETNIŠTVA I OBRTA, OIB 53478826580</item>
      <item>MINISTARSTVO GOSPODARSTVA, PODUZETNIŠTVA I OBRTA, OIB 22413472900</item>
      <item>Ivica Mesic</item>
      <item>NISKOGRADNJA HREN društvo s ograničenom odgovornošću za graditeljstvo i usluge, OIB 27587651734</item>
    </izvorni_sadrzaj>
    <derivirana_varijabla naziv="DomainObject.Predmet.OstaliListFormatedOIB_1">
      <item>Općinsko državno odvjetništvo u Zlataru</item>
      <item>ŽUPANIJSKO DRŽAVNO ODVJETNIŠTVO U ZAGREBU, OIB 16488001145</item>
      <item>B.E.T. d.o.o.</item>
      <item>Alma Klepac, OIB 20525854329</item>
      <item>KARLOVAČKA BANKA dioničko društvo, OIB 08106331075</item>
      <item>Vaba d.d. banka Varaždin, OIB 38182927268</item>
      <item>REPUBLIKA HRVATSKA MINISTARSTVO FINANCIJA, OIB 18683136487</item>
      <item>REPUBLIKA HRVATSKA MINISTARSTVO FINANCIJA, OIB 18683136487</item>
      <item>MINISTARSTVO KULTURE, OIB 37836302645</item>
      <item>Državni ured za upravljanje državnom imovinom, OIB 21517370020</item>
      <item>OPĆINA GORNJA STUBICA, OIB 82071829681</item>
      <item>KRAPINSKO-ZAGORSKA ŽUPANIJA, OIB 20042466298</item>
      <item>GRAD ZAGREB, OIB 61817894937</item>
      <item>Općinski sud u Zlataru, zk odjel Donja Stubica</item>
      <item>OPĆINA GORNJA STUBICA, OIB 82071829681</item>
      <item>GRAD DONJA STUBICA, OIB 31330710032</item>
      <item>REPUBLIKA HRVATSKA MINISTARSTVO FINANCIJA, OIB 18683136487</item>
      <item>MINISTARSTVO PODUZETNIŠTVA I OBRTA, OIB 53478826580</item>
      <item>MINISTARSTVO GOSPODARSTVA, PODUZETNIŠTVA I OBRTA, OIB 22413472900</item>
      <item>Ivica Mesic</item>
      <item>NISKOGRADNJA HREN društvo s ograničenom odgovornošću za graditeljstvo i usluge, OIB 27587651734</item>
    </derivirana_varijabla>
  </DomainObject.Predmet.OstaliListFormatedOIB>
  <DomainObject.Predmet.OstaliListFormatedWithAdress>
    <izvorni_sadrzaj>
      <item>Općinsko državno odvjetništvo u Zlataru, x, 49250 Zlatar</item>
      <item>ŽUPANIJSKO DRŽAVNO ODVJETNIŠTVO U ZAGREBU, Savska Cesta 41, 10000 Zagreb</item>
      <item>B.E.T. d.o.o., Ivana Peštaja 1/A, 49240 Donja Stubica</item>
      <item>Alma Klepac, Drage Stipca 4, 10000 Zagreb</item>
      <item>KARLOVAČKA BANKA dioničko društvo, Ivana Gorana Kovačića 1, 47000 Karlovac</item>
      <item>Vaba d.d. banka Varaždin, Aleja Kralja Zvonimira 1, 42000 Varaždin</item>
      <item>REPUBLIKA HRVATSKA MINISTARSTVO FINANCIJA, Lj. Gaja 2, 49000 Krapina</item>
      <item>REPUBLIKA HRVATSKA MINISTARSTVO FINANCIJA, Av. Dubrovnik 32, 10000 Zagreb</item>
      <item>MINISTARSTVO KULTURE, Runjaninova 2, 10000 Zagreb</item>
      <item>Državni ured za upravljanje državnom imovinom, Dežmanova 10, 10000 Zagreb</item>
      <item>OPĆINA GORNJA STUBICA, Trg Svetog Jurja 2, 49240 Gornja Stubica</item>
      <item>KRAPINSKO-ZAGORSKA ŽUPANIJA, Magistratska 1, 49000 Krapina</item>
      <item>GRAD ZAGREB, Trg Stjepana Radića 1, 10000 Zagreb</item>
      <item>Općinski sud u Zlataru, zk odjel Donja Stubica, Trg Matije Gupca 31, 49240 Donja Stubica</item>
      <item>OPĆINA GORNJA STUBICA, Trg Svetog Jurja 2, 49240 Gornja Stubica</item>
      <item>GRAD DONJA STUBICA, Trg Matije Gupca 20, 49240 Donja Stubica</item>
      <item>REPUBLIKA HRVATSKA MINISTARSTVO FINANCIJA, Ivana Rendića 5, 49000 Krapina</item>
      <item>MINISTARSTVO PODUZETNIŠTVA I OBRTA, Ulica Grada Vukovara 78, 10000 Zagreb</item>
      <item>MINISTARSTVO GOSPODARSTVA, PODUZETNIŠTVA I OBRTA, Ulica Grada Vukovara 78, 10000 Zagreb</item>
      <item>Ivica Mesic, Boškovićeva 20, 10000 Zagreb</item>
      <item>NISKOGRADNJA HREN društvo s ograničenom odgovornošću za graditeljstvo i usluge, Golubovečka 85, 49240 Donja Stubica</item>
    </izvorni_sadrzaj>
    <derivirana_varijabla naziv="DomainObject.Predmet.OstaliListFormatedWithAdress_1">
      <item>Općinsko državno odvjetništvo u Zlataru, x, 49250 Zlatar</item>
      <item>ŽUPANIJSKO DRŽAVNO ODVJETNIŠTVO U ZAGREBU, Savska Cesta 41, 10000 Zagreb</item>
      <item>B.E.T. d.o.o., Ivana Peštaja 1/A, 49240 Donja Stubica</item>
      <item>Alma Klepac, Drage Stipca 4, 10000 Zagreb</item>
      <item>KARLOVAČKA BANKA dioničko društvo, Ivana Gorana Kovačića 1, 47000 Karlovac</item>
      <item>Vaba d.d. banka Varaždin, Aleja Kralja Zvonimira 1, 42000 Varaždin</item>
      <item>REPUBLIKA HRVATSKA MINISTARSTVO FINANCIJA, Lj. Gaja 2, 49000 Krapina</item>
      <item>REPUBLIKA HRVATSKA MINISTARSTVO FINANCIJA, Av. Dubrovnik 32, 10000 Zagreb</item>
      <item>MINISTARSTVO KULTURE, Runjaninova 2, 10000 Zagreb</item>
      <item>Državni ured za upravljanje državnom imovinom, Dežmanova 10, 10000 Zagreb</item>
      <item>OPĆINA GORNJA STUBICA, Trg Svetog Jurja 2, 49240 Gornja Stubica</item>
      <item>KRAPINSKO-ZAGORSKA ŽUPANIJA, Magistratska 1, 49000 Krapina</item>
      <item>GRAD ZAGREB, Trg Stjepana Radića 1, 10000 Zagreb</item>
      <item>Općinski sud u Zlataru, zk odjel Donja Stubica, Trg Matije Gupca 31, 49240 Donja Stubica</item>
      <item>OPĆINA GORNJA STUBICA, Trg Svetog Jurja 2, 49240 Gornja Stubica</item>
      <item>GRAD DONJA STUBICA, Trg Matije Gupca 20, 49240 Donja Stubica</item>
      <item>REPUBLIKA HRVATSKA MINISTARSTVO FINANCIJA, Ivana Rendića 5, 49000 Krapina</item>
      <item>MINISTARSTVO PODUZETNIŠTVA I OBRTA, Ulica Grada Vukovara 78, 10000 Zagreb</item>
      <item>MINISTARSTVO GOSPODARSTVA, PODUZETNIŠTVA I OBRTA, Ulica Grada Vukovara 78, 10000 Zagreb</item>
      <item>Ivica Mesic, Boškovićeva 20, 10000 Zagreb</item>
      <item>NISKOGRADNJA HREN društvo s ograničenom odgovornošću za graditeljstvo i usluge, Golubovečka 85, 49240 Donja Stubica</item>
    </derivirana_varijabla>
  </DomainObject.Predmet.OstaliListFormatedWithAdress>
  <DomainObject.Predmet.OstaliListFormatedWithAdressOIB>
    <izvorni_sadrzaj>
      <item>Općinsko državno odvjetništvo u Zlataru, x, 49250 Zlatar</item>
      <item>ŽUPANIJSKO DRŽAVNO ODVJETNIŠTVO U ZAGREBU, OIB 16488001145, Savska Cesta 41, 10000 Zagreb</item>
      <item>B.E.T. d.o.o., Ivana Peštaja 1/A, 49240 Donja Stubica</item>
      <item>Alma Klepac, OIB 20525854329, Drage Stipca 4, 10000 Zagreb</item>
      <item>KARLOVAČKA BANKA dioničko društvo, OIB 08106331075, Ivana Gorana Kovačića 1, 47000 Karlovac</item>
      <item>Vaba d.d. banka Varaždin, OIB 38182927268, Aleja Kralja Zvonimira 1, 42000 Varaždin</item>
      <item>REPUBLIKA HRVATSKA MINISTARSTVO FINANCIJA, OIB 18683136487, Lj. Gaja 2, 49000 Krapina</item>
      <item>REPUBLIKA HRVATSKA MINISTARSTVO FINANCIJA, OIB 18683136487, Av. Dubrovnik 32, 10000 Zagreb</item>
      <item>MINISTARSTVO KULTURE, OIB 37836302645, Runjaninova 2, 10000 Zagreb</item>
      <item>Državni ured za upravljanje državnom imovinom, OIB 21517370020, Dežmanova 10, 10000 Zagreb</item>
      <item>OPĆINA GORNJA STUBICA, OIB 82071829681, Trg Svetog Jurja 2, 49240 Gornja Stubica</item>
      <item>KRAPINSKO-ZAGORSKA ŽUPANIJA, OIB 20042466298, Magistratska 1, 49000 Krapina</item>
      <item>GRAD ZAGREB, OIB 61817894937, Trg Stjepana Radića 1, 10000 Zagreb</item>
      <item>Općinski sud u Zlataru, zk odjel Donja Stubica, Trg Matije Gupca 31, 49240 Donja Stubica</item>
      <item>OPĆINA GORNJA STUBICA, OIB 82071829681, Trg Svetog Jurja 2, 49240 Gornja Stubica</item>
      <item>GRAD DONJA STUBICA, OIB 31330710032, Trg Matije Gupca 20, 49240 Donja Stubica</item>
      <item>REPUBLIKA HRVATSKA MINISTARSTVO FINANCIJA, OIB 18683136487, Ivana Rendića 5, 49000 Krapina</item>
      <item>MINISTARSTVO PODUZETNIŠTVA I OBRTA, OIB 53478826580, Ulica Grada Vukovara 78, 10000 Zagreb</item>
      <item>MINISTARSTVO GOSPODARSTVA, PODUZETNIŠTVA I OBRTA, OIB 22413472900, Ulica Grada Vukovara 78, 10000 Zagreb</item>
      <item>Ivica Mesic, Boškovićeva 20, 10000 Zagreb</item>
      <item>NISKOGRADNJA HREN društvo s ograničenom odgovornošću za graditeljstvo i usluge, OIB 27587651734, Golubovečka 85, 49240 Donja Stubica</item>
    </izvorni_sadrzaj>
    <derivirana_varijabla naziv="DomainObject.Predmet.OstaliListFormatedWithAdressOIB_1">
      <item>Općinsko državno odvjetništvo u Zlataru, x, 49250 Zlatar</item>
      <item>ŽUPANIJSKO DRŽAVNO ODVJETNIŠTVO U ZAGREBU, OIB 16488001145, Savska Cesta 41, 10000 Zagreb</item>
      <item>B.E.T. d.o.o., Ivana Peštaja 1/A, 49240 Donja Stubica</item>
      <item>Alma Klepac, OIB 20525854329, Drage Stipca 4, 10000 Zagreb</item>
      <item>KARLOVAČKA BANKA dioničko društvo, OIB 08106331075, Ivana Gorana Kovačića 1, 47000 Karlovac</item>
      <item>Vaba d.d. banka Varaždin, OIB 38182927268, Aleja Kralja Zvonimira 1, 42000 Varaždin</item>
      <item>REPUBLIKA HRVATSKA MINISTARSTVO FINANCIJA, OIB 18683136487, Lj. Gaja 2, 49000 Krapina</item>
      <item>REPUBLIKA HRVATSKA MINISTARSTVO FINANCIJA, OIB 18683136487, Av. Dubrovnik 32, 10000 Zagreb</item>
      <item>MINISTARSTVO KULTURE, OIB 37836302645, Runjaninova 2, 10000 Zagreb</item>
      <item>Državni ured za upravljanje državnom imovinom, OIB 21517370020, Dežmanova 10, 10000 Zagreb</item>
      <item>OPĆINA GORNJA STUBICA, OIB 82071829681, Trg Svetog Jurja 2, 49240 Gornja Stubica</item>
      <item>KRAPINSKO-ZAGORSKA ŽUPANIJA, OIB 20042466298, Magistratska 1, 49000 Krapina</item>
      <item>GRAD ZAGREB, OIB 61817894937, Trg Stjepana Radića 1, 10000 Zagreb</item>
      <item>Općinski sud u Zlataru, zk odjel Donja Stubica, Trg Matije Gupca 31, 49240 Donja Stubica</item>
      <item>OPĆINA GORNJA STUBICA, OIB 82071829681, Trg Svetog Jurja 2, 49240 Gornja Stubica</item>
      <item>GRAD DONJA STUBICA, OIB 31330710032, Trg Matije Gupca 20, 49240 Donja Stubica</item>
      <item>REPUBLIKA HRVATSKA MINISTARSTVO FINANCIJA, OIB 18683136487, Ivana Rendića 5, 49000 Krapina</item>
      <item>MINISTARSTVO PODUZETNIŠTVA I OBRTA, OIB 53478826580, Ulica Grada Vukovara 78, 10000 Zagreb</item>
      <item>MINISTARSTVO GOSPODARSTVA, PODUZETNIŠTVA I OBRTA, OIB 22413472900, Ulica Grada Vukovara 78, 10000 Zagreb</item>
      <item>Ivica Mesic, Boškovićeva 20, 10000 Zagreb</item>
      <item>NISKOGRADNJA HREN društvo s ograničenom odgovornošću za graditeljstvo i usluge, OIB 27587651734, Golubovečka 85, 49240 Donja Stubica</item>
    </derivirana_varijabla>
  </DomainObject.Predmet.OstaliListFormatedWithAdressOIB>
  <DomainObject.Predmet.OstaliListNazivFormated>
    <izvorni_sadrzaj>
      <item>Općinsko državno odvjetništvo u Zlataru</item>
      <item>ŽUPANIJSKO DRŽAVNO ODVJETNIŠTVO U ZAGREBU</item>
      <item>B.E.T. d.o.o.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zk odjel Donja Stubica</item>
      <item>OPĆINA GORNJA STUBICA</item>
      <item>GRAD DONJA STUBICA</item>
      <item>REPUBLIKA HRVATSKA MINISTARSTVO FINANCIJA</item>
      <item>MINISTARSTVO PODUZETNIŠTVA I OBRTA</item>
      <item>MINISTARSTVO GOSPODARSTVA, PODUZETNIŠTVA I OBRTA</item>
      <item>Ivica Mesic</item>
      <item>NISKOGRADNJA HREN društvo s ograničenom odgovornošću za graditeljstvo i usluge</item>
    </izvorni_sadrzaj>
    <derivirana_varijabla naziv="DomainObject.Predmet.OstaliListNazivFormated_1">
      <item>Općinsko državno odvjetništvo u Zlataru</item>
      <item>ŽUPANIJSKO DRŽAVNO ODVJETNIŠTVO U ZAGREBU</item>
      <item>B.E.T. d.o.o.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zk odjel Donja Stubica</item>
      <item>OPĆINA GORNJA STUBICA</item>
      <item>GRAD DONJA STUBICA</item>
      <item>REPUBLIKA HRVATSKA MINISTARSTVO FINANCIJA</item>
      <item>MINISTARSTVO PODUZETNIŠTVA I OBRTA</item>
      <item>MINISTARSTVO GOSPODARSTVA, PODUZETNIŠTVA I OBRTA</item>
      <item>Ivica Mesic</item>
      <item>NISKOGRADNJA HREN društvo s ograničenom odgovornošću za graditeljstvo i usluge</item>
    </derivirana_varijabla>
  </DomainObject.Predmet.OstaliListNazivFormated>
  <DomainObject.Predmet.OstaliListNazivFormatedOIB>
    <izvorni_sadrzaj>
      <item>Općinsko državno odvjetništvo u Zlataru</item>
      <item>ŽUPANIJSKO DRŽAVNO ODVJETNIŠTVO U ZAGREBU, OIB 16488001145</item>
      <item>B.E.T. d.o.o.</item>
      <item>Alma Klepac, OIB 20525854329</item>
      <item>KARLOVAČKA BANKA dioničko društvo, OIB 08106331075</item>
      <item>Vaba d.d. banka Varaždin, OIB 38182927268</item>
      <item>REPUBLIKA HRVATSKA MINISTARSTVO FINANCIJA, OIB 18683136487</item>
      <item>REPUBLIKA HRVATSKA MINISTARSTVO FINANCIJA, OIB 18683136487</item>
      <item>MINISTARSTVO KULTURE, OIB 37836302645</item>
      <item>Državni ured za upravljanje državnom imovinom, OIB 21517370020</item>
      <item>OPĆINA GORNJA STUBICA, OIB 82071829681</item>
      <item>KRAPINSKO-ZAGORSKA ŽUPANIJA, OIB 20042466298</item>
      <item>GRAD ZAGREB, OIB 61817894937</item>
      <item>Općinski sud u Zlataru, zk odjel Donja Stubica</item>
      <item>OPĆINA GORNJA STUBICA, OIB 82071829681</item>
      <item>GRAD DONJA STUBICA, OIB 31330710032</item>
      <item>REPUBLIKA HRVATSKA MINISTARSTVO FINANCIJA, OIB 18683136487</item>
      <item>MINISTARSTVO PODUZETNIŠTVA I OBRTA, OIB 53478826580</item>
      <item>MINISTARSTVO GOSPODARSTVA, PODUZETNIŠTVA I OBRTA, OIB 22413472900</item>
      <item>Ivica Mesic</item>
      <item>NISKOGRADNJA HREN društvo s ograničenom odgovornošću za graditeljstvo i usluge, OIB 27587651734</item>
    </izvorni_sadrzaj>
    <derivirana_varijabla naziv="DomainObject.Predmet.OstaliListNazivFormatedOIB_1">
      <item>Općinsko državno odvjetništvo u Zlataru</item>
      <item>ŽUPANIJSKO DRŽAVNO ODVJETNIŠTVO U ZAGREBU, OIB 16488001145</item>
      <item>B.E.T. d.o.o.</item>
      <item>Alma Klepac, OIB 20525854329</item>
      <item>KARLOVAČKA BANKA dioničko društvo, OIB 08106331075</item>
      <item>Vaba d.d. banka Varaždin, OIB 38182927268</item>
      <item>REPUBLIKA HRVATSKA MINISTARSTVO FINANCIJA, OIB 18683136487</item>
      <item>REPUBLIKA HRVATSKA MINISTARSTVO FINANCIJA, OIB 18683136487</item>
      <item>MINISTARSTVO KULTURE, OIB 37836302645</item>
      <item>Državni ured za upravljanje državnom imovinom, OIB 21517370020</item>
      <item>OPĆINA GORNJA STUBICA, OIB 82071829681</item>
      <item>KRAPINSKO-ZAGORSKA ŽUPANIJA, OIB 20042466298</item>
      <item>GRAD ZAGREB, OIB 61817894937</item>
      <item>Općinski sud u Zlataru, zk odjel Donja Stubica</item>
      <item>OPĆINA GORNJA STUBICA, OIB 82071829681</item>
      <item>GRAD DONJA STUBICA, OIB 31330710032</item>
      <item>REPUBLIKA HRVATSKA MINISTARSTVO FINANCIJA, OIB 18683136487</item>
      <item>MINISTARSTVO PODUZETNIŠTVA I OBRTA, OIB 53478826580</item>
      <item>MINISTARSTVO GOSPODARSTVA, PODUZETNIŠTVA I OBRTA, OIB 22413472900</item>
      <item>Ivica Mesic</item>
      <item>NISKOGRADNJA HREN društvo s ograničenom odgovornošću za graditeljstvo i usluge, OIB 27587651734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VILINSKE POLJANE d.o.o za turizam i usluge</izvorni_sadrzaj>
    <derivirana_varijabla naziv="DomainObject.Predmet.ProtustrankaIDrugi_1">VILINSKE POLJANE d.o.o za turizam i usluge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VILINSKE POLJANE d.o.o za turizam i usluge, OIB 99874651208, GOLUBOVEČKA 42, DVORAC STUBIČKI GOLUBOVEC, 49240 Donja Stubica</izvorni_sadrzaj>
    <derivirana_varijabla naziv="DomainObject.Predmet.ProtustrankaIDrugiAdressOIB_1">VILINSKE POLJANE d.o.o za turizam i usluge, OIB 99874651208, GOLUBOVEČKA 42, DVORAC STUBIČKI GOLUBOVEC,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VILINSKE POLJANE d.o.o za turizam i usluge</item>
      <item>Općinsko državno odvjetništvo u Zlataru</item>
      <item>ŽUPANIJSKO DRŽAVNO ODVJETNIŠTVO U ZAGREBU</item>
      <item>B.E.T. d.o.o.</item>
      <item>B.E.T. d.o.o. za promet nekretninama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zk odjel Donja Stubica</item>
      <item>OPĆINA GORNJA STUBICA</item>
      <item>GRAD DONJA STUBICA</item>
      <item>Općinski sud u Zlataru</item>
      <item>REPUBLIKA HRVATSKA MINISTARSTVO FINANCIJA</item>
      <item>MINISTARSTVO PODUZETNIŠTVA I OBRTA</item>
      <item>MINISTARSTVO GOSPODARSTVA, PODUZETNIŠTVA I OBRTA</item>
      <item>Ivica Mesic</item>
      <item>NISKOGRADNJA HREN društvo s ograničenom odgovornošću za graditeljstvo i usluge</item>
      <item>BIO-VET d.o.o. za proizvodnju, promet i usluge</item>
      <item>Krapinsko zagorska županija</item>
      <item>LETOVI d.o.o. za trgovinu i usluge</item>
      <item>MOSOR PROJEKT d.o.o. za usluge</item>
      <item>Hrvoje-Nikola Cvetković</item>
    </izvorni_sadrzaj>
    <derivirana_varijabla naziv="DomainObject.Predmet.SudioniciListNaziv_1">
      <item>Financijska agencija</item>
      <item>VILINSKE POLJANE d.o.o za turizam i usluge</item>
      <item>Općinsko državno odvjetništvo u Zlataru</item>
      <item>ŽUPANIJSKO DRŽAVNO ODVJETNIŠTVO U ZAGREBU</item>
      <item>B.E.T. d.o.o.</item>
      <item>B.E.T. d.o.o. za promet nekretninama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zk odjel Donja Stubica</item>
      <item>OPĆINA GORNJA STUBICA</item>
      <item>GRAD DONJA STUBICA</item>
      <item>Općinski sud u Zlataru</item>
      <item>REPUBLIKA HRVATSKA MINISTARSTVO FINANCIJA</item>
      <item>MINISTARSTVO PODUZETNIŠTVA I OBRTA</item>
      <item>MINISTARSTVO GOSPODARSTVA, PODUZETNIŠTVA I OBRTA</item>
      <item>Ivica Mesic</item>
      <item>NISKOGRADNJA HREN društvo s ograničenom odgovornošću za graditeljstvo i usluge</item>
      <item>BIO-VET d.o.o. za proizvodnju, promet i usluge</item>
      <item>Krapinsko zagorska županija</item>
      <item>LETOVI d.o.o. za trgovinu i usluge</item>
      <item>MOSOR PROJEKT d.o.o. za usluge</item>
      <item>Hrvoje-Nikola Cvetković</item>
    </derivirana_varijabla>
  </DomainObject.Predmet.SudioniciListNaziv>
  <DomainObject.Predmet.SudioniciListAdressOIB>
    <izvorni_sadrzaj>
      <item>Financijska agencija, OIB 85821130368, Ulica grada Vukovara 70,10000 Zagreb</item>
      <item>VILINSKE POLJANE d.o.o za turizam i usluge, OIB 99874651208, GOLUBOVEČKA 42, DVORAC STUBIČKI GOLUBOVEC,49240 Donja Stubica</item>
      <item>Općinsko državno odvjetništvo u Zlataru, x,49250 Zlatar</item>
      <item>ŽUPANIJSKO DRŽAVNO ODVJETNIŠTVO U ZAGREBU, OIB 16488001145, Savska Cesta 41,10000 Zagreb</item>
      <item>B.E.T. d.o.o., Ivana Peštaja 1/A,49240 Donja Stubica</item>
      <item>B.E.T. d.o.o. za promet nekretninama, OIB 51385806151, Ivana Peštaja 1/A,49240 Donja Stubica</item>
      <item>Alma Klepac, OIB 20525854329, Drage Stipca 4,10000 Zagreb</item>
      <item>KARLOVAČKA BANKA dioničko društvo, OIB 08106331075, Ivana Gorana Kovačića 1,47000 Karlovac</item>
      <item>Vaba d.d. banka Varaždin, OIB 38182927268, Aleja Kralja Zvonimira 1,42000 Varaždin</item>
      <item>REPUBLIKA HRVATSKA MINISTARSTVO FINANCIJA, OIB 18683136487, Lj. Gaja 2,49000 Krapina</item>
      <item>REPUBLIKA HRVATSKA MINISTARSTVO FINANCIJA, OIB 18683136487, Av. Dubrovnik 32,10000 Zagreb</item>
      <item>MINISTARSTVO KULTURE, OIB 37836302645, Runjaninova 2,10000 Zagreb</item>
      <item>Državni ured za upravljanje državnom imovinom, OIB 21517370020, Dežmanova 10,10000 Zagreb</item>
      <item>OPĆINA GORNJA STUBICA, OIB 82071829681, Trg Svetog Jurja 2,49240 Gornja Stubica</item>
      <item>KRAPINSKO-ZAGORSKA ŽUPANIJA, OIB 20042466298, Magistratska 1,49000 Krapina</item>
      <item>GRAD ZAGREB, OIB 61817894937, Trg Stjepana Radića 1,10000 Zagreb</item>
      <item>Općinski sud u Zlataru, zk odjel Donja Stubica, Trg Matije Gupca 31,49240 Donja Stubica</item>
      <item>OPĆINA GORNJA STUBICA, OIB 82071829681, Trg Svetog Jurja 2,49240 Gornja Stubica</item>
      <item>GRAD DONJA STUBICA, OIB 31330710032, Trg Matije Gupca 20,49240 Donja Stubica</item>
      <item>Općinski sud u Zlataru</item>
      <item>REPUBLIKA HRVATSKA MINISTARSTVO FINANCIJA, OIB 18683136487, Ivana Rendića 5,49000 Krapina</item>
      <item>MINISTARSTVO PODUZETNIŠTVA I OBRTA, OIB 53478826580, Ulica Grada Vukovara 78,10000 Zagreb</item>
      <item>MINISTARSTVO GOSPODARSTVA, PODUZETNIŠTVA I OBRTA, OIB 22413472900, Ulica Grada Vukovara 78,10000 Zagreb</item>
      <item>Ivica Mesic, Boškovićeva 20,10000 Zagreb</item>
      <item>NISKOGRADNJA HREN društvo s ograničenom odgovornošću za graditeljstvo i usluge, OIB 27587651734, Golubovečka 85,49240 Donja Stubica</item>
      <item>BIO-VET d.o.o. za proizvodnju, promet i usluge, OIB 77124839504, Donji Sređani 6,43500 Dežanovac</item>
      <item>Krapinsko zagorska županija</item>
      <item>LETOVI d.o.o. za trgovinu i usluge, OIB 69197482588, Kranjčevićeva 53,10000 Zagreb</item>
      <item>MOSOR PROJEKT d.o.o. za usluge, OIB 24310112551, Ilica 93,10000 Zagreb</item>
      <item>Hrvoje-Nikola Cvetković, OIB 21275369670, Somborska Ulica 9,10000 Zagreb</item>
    </izvorni_sadrzaj>
    <derivirana_varijabla naziv="DomainObject.Predmet.SudioniciListAdressOIB_1">
      <item>Financijska agencija, OIB 85821130368, Ulica grada Vukovara 70,10000 Zagreb</item>
      <item>VILINSKE POLJANE d.o.o za turizam i usluge, OIB 99874651208, GOLUBOVEČKA 42, DVORAC STUBIČKI GOLUBOVEC,49240 Donja Stubica</item>
      <item>Općinsko državno odvjetništvo u Zlataru, x,49250 Zlatar</item>
      <item>ŽUPANIJSKO DRŽAVNO ODVJETNIŠTVO U ZAGREBU, OIB 16488001145, Savska Cesta 41,10000 Zagreb</item>
      <item>B.E.T. d.o.o., Ivana Peštaja 1/A,49240 Donja Stubica</item>
      <item>B.E.T. d.o.o. za promet nekretninama, OIB 51385806151, Ivana Peštaja 1/A,49240 Donja Stubica</item>
      <item>Alma Klepac, OIB 20525854329, Drage Stipca 4,10000 Zagreb</item>
      <item>KARLOVAČKA BANKA dioničko društvo, OIB 08106331075, Ivana Gorana Kovačića 1,47000 Karlovac</item>
      <item>Vaba d.d. banka Varaždin, OIB 38182927268, Aleja Kralja Zvonimira 1,42000 Varaždin</item>
      <item>REPUBLIKA HRVATSKA MINISTARSTVO FINANCIJA, OIB 18683136487, Lj. Gaja 2,49000 Krapina</item>
      <item>REPUBLIKA HRVATSKA MINISTARSTVO FINANCIJA, OIB 18683136487, Av. Dubrovnik 32,10000 Zagreb</item>
      <item>MINISTARSTVO KULTURE, OIB 37836302645, Runjaninova 2,10000 Zagreb</item>
      <item>Državni ured za upravljanje državnom imovinom, OIB 21517370020, Dežmanova 10,10000 Zagreb</item>
      <item>OPĆINA GORNJA STUBICA, OIB 82071829681, Trg Svetog Jurja 2,49240 Gornja Stubica</item>
      <item>KRAPINSKO-ZAGORSKA ŽUPANIJA, OIB 20042466298, Magistratska 1,49000 Krapina</item>
      <item>GRAD ZAGREB, OIB 61817894937, Trg Stjepana Radića 1,10000 Zagreb</item>
      <item>Općinski sud u Zlataru, zk odjel Donja Stubica, Trg Matije Gupca 31,49240 Donja Stubica</item>
      <item>OPĆINA GORNJA STUBICA, OIB 82071829681, Trg Svetog Jurja 2,49240 Gornja Stubica</item>
      <item>GRAD DONJA STUBICA, OIB 31330710032, Trg Matije Gupca 20,49240 Donja Stubica</item>
      <item>Općinski sud u Zlataru</item>
      <item>REPUBLIKA HRVATSKA MINISTARSTVO FINANCIJA, OIB 18683136487, Ivana Rendića 5,49000 Krapina</item>
      <item>MINISTARSTVO PODUZETNIŠTVA I OBRTA, OIB 53478826580, Ulica Grada Vukovara 78,10000 Zagreb</item>
      <item>MINISTARSTVO GOSPODARSTVA, PODUZETNIŠTVA I OBRTA, OIB 22413472900, Ulica Grada Vukovara 78,10000 Zagreb</item>
      <item>Ivica Mesic, Boškovićeva 20,10000 Zagreb</item>
      <item>NISKOGRADNJA HREN društvo s ograničenom odgovornošću za graditeljstvo i usluge, OIB 27587651734, Golubovečka 85,49240 Donja Stubica</item>
      <item>BIO-VET d.o.o. za proizvodnju, promet i usluge, OIB 77124839504, Donji Sređani 6,43500 Dežanovac</item>
      <item>Krapinsko zagorska županija</item>
      <item>LETOVI d.o.o. za trgovinu i usluge, OIB 69197482588, Kranjčevićeva 53,10000 Zagreb</item>
      <item>MOSOR PROJEKT d.o.o. za usluge, OIB 24310112551, Ilica 93,10000 Zagreb</item>
      <item>Hrvoje-Nikola Cvetković, OIB 21275369670, Somborska Ulica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99874651208</item>
      <item>, OIB null</item>
      <item>, OIB 16488001145</item>
      <item>, OIB null</item>
      <item>, OIB 51385806151</item>
      <item>, OIB 20525854329</item>
      <item>, OIB 08106331075</item>
      <item>, OIB 38182927268</item>
      <item>, OIB 18683136487</item>
      <item>, OIB 18683136487</item>
      <item>, OIB 37836302645</item>
      <item>, OIB 21517370020</item>
      <item>, OIB 82071829681</item>
      <item>, OIB 20042466298</item>
      <item>, OIB 61817894937</item>
      <item>, OIB null</item>
      <item>, OIB 82071829681</item>
      <item>, OIB 31330710032</item>
      <item>, OIB null</item>
      <item>, OIB 18683136487</item>
      <item>, OIB 53478826580</item>
      <item>, OIB 22413472900</item>
      <item>, OIB null</item>
      <item>, OIB 27587651734</item>
      <item>, OIB 77124839504</item>
      <item>, OIB null</item>
      <item>, OIB 69197482588</item>
      <item>, OIB 24310112551</item>
      <item>, OIB 21275369670</item>
    </izvorni_sadrzaj>
    <derivirana_varijabla naziv="DomainObject.Predmet.SudioniciListNazivOIB_1">
      <item>, OIB 85821130368</item>
      <item>, OIB 99874651208</item>
      <item>, OIB null</item>
      <item>, OIB 16488001145</item>
      <item>, OIB null</item>
      <item>, OIB 51385806151</item>
      <item>, OIB 20525854329</item>
      <item>, OIB 08106331075</item>
      <item>, OIB 38182927268</item>
      <item>, OIB 18683136487</item>
      <item>, OIB 18683136487</item>
      <item>, OIB 37836302645</item>
      <item>, OIB 21517370020</item>
      <item>, OIB 82071829681</item>
      <item>, OIB 20042466298</item>
      <item>, OIB 61817894937</item>
      <item>, OIB null</item>
      <item>, OIB 82071829681</item>
      <item>, OIB 31330710032</item>
      <item>, OIB null</item>
      <item>, OIB 18683136487</item>
      <item>, OIB 53478826580</item>
      <item>, OIB 22413472900</item>
      <item>, OIB null</item>
      <item>, OIB 27587651734</item>
      <item>, OIB 77124839504</item>
      <item>, OIB null</item>
      <item>, OIB 69197482588</item>
      <item>, OIB 24310112551</item>
      <item>, OIB 21275369670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Ulica Drage Stipca 4, 10000 Zagreb</item>
    </izvorni_sadrzaj>
    <derivirana_varijabla naziv="DomainObject.Predmet.StecajniUpraviteljiListAddressOIB_1">
      <item>Alma Klepac, OIB 20525854329, Ulica Drage Stipca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340</properties:Words>
  <properties:Characters>1791</properties:Characters>
  <properties:Lines>116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2018-08-22T11:30:00Z</dcterms:created>
  <dc:creator>nmarkovic</dc:creator>
  <cp:lastModifiedBy>Jadranka Zelić</cp:lastModifiedBy>
  <cp:lastPrinted>2018-08-22T11:30:00Z</cp:lastPrinted>
  <dcterms:modified xmlns:xsi="http://www.w3.org/2001/XMLSchema-instance" xsi:type="dcterms:W3CDTF">2018-08-22T11:31:00Z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prebacivanje novca  na račun mosor projekt 21.8.2018-podbroj 151.docx)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