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76e3" w14:paraId="bcb76e3" w:rsidRDefault="00253B3A" w:rsidP="00253B3A" w:rsidR="00253B3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53B3A" w:rsidP="00253B3A" w:rsidR="00253B3A">
      <w:pPr>
        <w:spacing w:after="0"/>
        <w:jc w:val="both"/>
      </w:pPr>
      <w:r>
        <w:t xml:space="preserve">       REPUBLIKA HRVATSKA</w:t>
      </w:r>
    </w:p>
    <w:p w:rsidRDefault="00253B3A" w:rsidP="00253B3A" w:rsidR="00253B3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53B3A" w:rsidP="00253B3A" w:rsidR="00253B3A" w:rsidRPr="00253B3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53B3A" w:rsidP="00253B3A" w:rsidR="00253B3A">
      <w:pPr>
        <w:spacing w:after="0"/>
        <w:jc w:val="right"/>
      </w:pPr>
      <w:r>
        <w:t>Poslovni broj: 3 St-34/11-842</w:t>
      </w:r>
    </w:p>
    <w:p w:rsidRDefault="00253B3A" w:rsidP="00253B3A" w:rsidR="00253B3A">
      <w:pPr>
        <w:spacing w:after="0"/>
      </w:pPr>
    </w:p>
    <w:p w:rsidRDefault="00253B3A" w:rsidP="00253B3A" w:rsidR="00253B3A">
      <w:pPr>
        <w:spacing w:after="0"/>
      </w:pPr>
    </w:p>
    <w:p w:rsidRDefault="00253B3A" w:rsidP="00253B3A" w:rsidR="00253B3A">
      <w:pPr>
        <w:spacing w:after="0"/>
        <w:jc w:val="both"/>
      </w:pPr>
      <w:r>
        <w:tab/>
        <w:t>TRGOVAČKI SUD U VARAŽDINU, po sucu toga suda Jasni Lekić, kao stečajnom sucu, u stečajnom postupku nad stečajnim dužnikom NATURA AGRO d.o.o. „u stečaju“ iz Đurđevca, Kolodvorska 21/a, MBS: 010049178, OIB: 77805504491, nakon održanog ročišta za otvaranje pismenih ponuda od 04. svibnja 2017. godine za prodaju nekretnina stečajnog dužnika određenog zaključkom o prodaji broj 3 St-34/11-838 od 17. ožujka 2017. godine, dana 19. lipnja 2017. godine donio je slijedeće</w:t>
      </w:r>
    </w:p>
    <w:p w:rsidRDefault="00253B3A" w:rsidP="00253B3A" w:rsidR="00253B3A">
      <w:pPr>
        <w:spacing w:after="0"/>
        <w:jc w:val="both"/>
      </w:pPr>
    </w:p>
    <w:p w:rsidRDefault="00253B3A" w:rsidP="00253B3A" w:rsidR="00253B3A">
      <w:pPr>
        <w:spacing w:after="0"/>
        <w:jc w:val="both"/>
      </w:pPr>
    </w:p>
    <w:p w:rsidRDefault="00253B3A" w:rsidP="00253B3A" w:rsidR="00253B3A">
      <w:pPr>
        <w:spacing w:after="0"/>
        <w:jc w:val="center"/>
      </w:pPr>
      <w:r>
        <w:t xml:space="preserve">R J E Š E N J E   O   D O S U D I </w:t>
      </w:r>
    </w:p>
    <w:p w:rsidRDefault="00253B3A" w:rsidP="00253B3A" w:rsidR="00253B3A">
      <w:pPr>
        <w:spacing w:after="0"/>
        <w:jc w:val="center"/>
      </w:pPr>
    </w:p>
    <w:p w:rsidRDefault="00253B3A" w:rsidP="00253B3A" w:rsidR="00253B3A">
      <w:pPr>
        <w:spacing w:after="0"/>
        <w:jc w:val="center"/>
      </w:pPr>
    </w:p>
    <w:p w:rsidRDefault="00253B3A" w:rsidP="00253B3A" w:rsidR="00253B3A">
      <w:pPr>
        <w:spacing w:after="0"/>
        <w:ind w:firstLine="708"/>
        <w:jc w:val="both"/>
        <w:rPr>
          <w:bCs/>
        </w:rPr>
      </w:pPr>
      <w:r>
        <w:t xml:space="preserve">I/ Ponuditelju i kupcu NOVA NATURA d.o.o. za proizvodnju, promet i usluge u poljoprivredi, skraćena tvrtka NOVA NATURA d.o.o. Đurđevac, Ulica Grada Vukovara 60, OIB: 95352435007, dosuđuju se nekretnine </w:t>
      </w:r>
      <w:r>
        <w:rPr>
          <w:bCs/>
        </w:rPr>
        <w:t xml:space="preserve">upisane u zemljišne knjige Općinskog suda u Koprivnici, zemljišnoknjižni odjel Koprivnica i to: </w:t>
      </w:r>
    </w:p>
    <w:p w:rsidRDefault="00253B3A" w:rsidP="00253B3A" w:rsidR="00253B3A">
      <w:pPr>
        <w:spacing w:after="0"/>
        <w:ind w:firstLine="708"/>
        <w:jc w:val="both"/>
      </w:pPr>
    </w:p>
    <w:p w:rsidRDefault="00253B3A" w:rsidP="00253B3A" w:rsidR="00253B3A">
      <w:pPr>
        <w:spacing w:after="0"/>
        <w:rPr>
          <w:b/>
          <w:bCs/>
        </w:rPr>
      </w:pPr>
      <w:r>
        <w:rPr>
          <w:b/>
          <w:bCs/>
        </w:rPr>
        <w:t>A) nekretnine upisane u k.o. Budrovec, kod Općinskog suda u Koprivnici</w:t>
      </w:r>
    </w:p>
    <w:p w:rsidRDefault="00253B3A" w:rsidP="00253B3A" w:rsidR="00253B3A">
      <w:pPr>
        <w:spacing w:after="0"/>
      </w:pPr>
      <w:r>
        <w:rPr>
          <w:b/>
          <w:bCs/>
        </w:rPr>
        <w:t>1. z.k.ul. 1971</w:t>
      </w:r>
    </w:p>
    <w:p w:rsidRDefault="00253B3A" w:rsidP="00253B3A" w:rsidR="00253B3A" w:rsidRPr="00253B3A">
      <w:pPr>
        <w:pStyle w:val="Naslov2"/>
        <w:widowControl w:val="false"/>
        <w:numPr>
          <w:ilvl w:val="1"/>
          <w:numId w:val="47"/>
        </w:numPr>
        <w:suppressAutoHyphens/>
        <w:spacing w:after="0"/>
        <w:ind w:firstLine="0" w:left="0"/>
        <w:jc w:val="both"/>
        <w:rPr>
          <w:rFonts w:cs="Times New Roman"/>
          <w:b w:val="false"/>
          <w:sz w:val="24"/>
          <w:szCs w:val="24"/>
        </w:rPr>
      </w:pPr>
      <w:r>
        <w:rPr>
          <w:rFonts w:cs="Times New Roman"/>
        </w:rPr>
        <w:t xml:space="preserve">- </w:t>
      </w:r>
      <w:r w:rsidRPr="00253B3A">
        <w:rPr>
          <w:rFonts w:cs="Times New Roman"/>
          <w:b w:val="false"/>
          <w:sz w:val="24"/>
          <w:szCs w:val="24"/>
        </w:rPr>
        <w:t xml:space="preserve">čkbr. 245/7 oranica  površine 16 čhv, </w:t>
      </w:r>
    </w:p>
    <w:p w:rsidRDefault="00253B3A" w:rsidP="00253B3A" w:rsidR="00253B3A" w:rsidRPr="00253B3A">
      <w:pPr>
        <w:pStyle w:val="Naslov2"/>
        <w:widowControl w:val="false"/>
        <w:numPr>
          <w:ilvl w:val="1"/>
          <w:numId w:val="47"/>
        </w:numPr>
        <w:suppressAutoHyphens/>
        <w:spacing w:after="0"/>
        <w:ind w:firstLine="0" w:left="0"/>
        <w:jc w:val="both"/>
        <w:rPr>
          <w:rFonts w:cs="Times New Roman"/>
          <w:b w:val="false"/>
          <w:sz w:val="24"/>
          <w:szCs w:val="24"/>
        </w:rPr>
      </w:pPr>
      <w:r w:rsidRPr="00253B3A">
        <w:rPr>
          <w:rFonts w:cs="Times New Roman"/>
          <w:b w:val="false"/>
          <w:sz w:val="24"/>
          <w:szCs w:val="24"/>
        </w:rPr>
        <w:t>- čkbr. 245/9 oranica  površine 123 čhv</w:t>
      </w:r>
    </w:p>
    <w:p w:rsidRDefault="00253B3A" w:rsidP="00253B3A" w:rsidR="00253B3A" w:rsidRPr="00253B3A">
      <w:pPr>
        <w:pStyle w:val="Naslov2"/>
        <w:widowControl w:val="false"/>
        <w:numPr>
          <w:ilvl w:val="1"/>
          <w:numId w:val="47"/>
        </w:numPr>
        <w:suppressAutoHyphens/>
        <w:spacing w:after="0"/>
        <w:ind w:firstLine="0" w:left="0"/>
        <w:jc w:val="both"/>
        <w:rPr>
          <w:rFonts w:cs="Times New Roman"/>
          <w:b w:val="false"/>
          <w:bCs/>
          <w:sz w:val="24"/>
          <w:szCs w:val="24"/>
        </w:rPr>
      </w:pPr>
      <w:r w:rsidRPr="00253B3A">
        <w:rPr>
          <w:rFonts w:cs="Times New Roman"/>
          <w:b w:val="false"/>
          <w:sz w:val="24"/>
          <w:szCs w:val="24"/>
        </w:rPr>
        <w:t xml:space="preserve">- čkbr. 245/10 oranica  površine 32 čhv, ukupne površine 171 čhv, </w:t>
      </w:r>
    </w:p>
    <w:p w:rsidRDefault="00253B3A" w:rsidP="00253B3A" w:rsidR="00253B3A">
      <w:pPr>
        <w:spacing w:after="0"/>
        <w:jc w:val="both"/>
        <w:rPr>
          <w:rFonts w:cs="Times New Roman"/>
        </w:rPr>
      </w:pPr>
      <w:r>
        <w:rPr>
          <w:b/>
          <w:bCs/>
        </w:rPr>
        <w:t>2.  z.k.ul. 2040</w:t>
      </w:r>
    </w:p>
    <w:p w:rsidRDefault="00253B3A" w:rsidP="00253B3A" w:rsidR="00253B3A">
      <w:pPr>
        <w:spacing w:after="0"/>
        <w:jc w:val="both"/>
      </w:pPr>
      <w:r>
        <w:t>- čkbr. 2/2 ORANICA U RAVNICAMA površine 278 čhv</w:t>
      </w:r>
      <w:r>
        <w:tab/>
      </w:r>
      <w:r>
        <w:tab/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666/1 ORANICA MOLVICE</w:t>
      </w:r>
      <w:r>
        <w:tab/>
        <w:t xml:space="preserve"> površine 611 čhv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775/4 ORANICA U RAVNICI površine 758 čhv</w:t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829 LIVADA U DELKI površine 194 čhv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1052/4 LIVADA U STARIM LIVADAMA površine 183 čhv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1052/5 SJENOKOŠA U STARIM LIVADAMA površine 124 čhv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1225/38  PAŠNJAK GLOŽIČKI površine 370 čhv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1225/49 PAŠNJAK GLOŽIČKI površine 177 čhv,  ukupne površine 2 695 čhv.</w:t>
      </w:r>
    </w:p>
    <w:p w:rsidRDefault="00253B3A" w:rsidP="00253B3A" w:rsidR="00253B3A">
      <w:pPr>
        <w:spacing w:after="0"/>
        <w:jc w:val="both"/>
      </w:pPr>
    </w:p>
    <w:p w:rsidRDefault="00253B3A" w:rsidP="00253B3A" w:rsidR="00253B3A">
      <w:pPr>
        <w:spacing w:after="0"/>
        <w:rPr>
          <w:b/>
          <w:bCs/>
        </w:rPr>
      </w:pPr>
      <w:r>
        <w:rPr>
          <w:b/>
          <w:bCs/>
        </w:rPr>
        <w:t>B) nekretnine upisane u k.o. Čepelovac, kod Općinskog suda u Koprivnici</w:t>
      </w:r>
    </w:p>
    <w:p w:rsidRDefault="00253B3A" w:rsidP="00253B3A" w:rsidR="00253B3A">
      <w:pPr>
        <w:spacing w:after="0"/>
        <w:jc w:val="both"/>
      </w:pPr>
      <w:r>
        <w:rPr>
          <w:b/>
          <w:bCs/>
        </w:rPr>
        <w:t>1. z.k.ul. 1444</w:t>
      </w:r>
    </w:p>
    <w:p w:rsidRDefault="00253B3A" w:rsidP="00253B3A" w:rsidR="00253B3A">
      <w:pPr>
        <w:spacing w:after="0"/>
        <w:jc w:val="both"/>
      </w:pPr>
      <w:r>
        <w:t>- čkbr. 1028/2</w:t>
      </w:r>
      <w:r>
        <w:tab/>
        <w:t>ORANICA U STAROM SELU površine 848 čhv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1051/1</w:t>
      </w:r>
      <w:r>
        <w:tab/>
        <w:t>ORANICA SMRDEL U STAROM SELU površine 312 čhv</w:t>
      </w:r>
      <w:r>
        <w:tab/>
      </w:r>
    </w:p>
    <w:p w:rsidRDefault="00253B3A" w:rsidP="00253B3A" w:rsidR="00253B3A">
      <w:pPr>
        <w:spacing w:after="0"/>
        <w:jc w:val="both"/>
        <w:rPr>
          <w:b/>
          <w:bCs/>
        </w:rPr>
      </w:pPr>
      <w:r>
        <w:t>- čkbr. 1228/5</w:t>
      </w:r>
      <w:r>
        <w:tab/>
        <w:t>ORANICA U ŠKRLJINI površine 832 čhv, ukupne površine 1 628 čhv.</w:t>
      </w:r>
    </w:p>
    <w:p w:rsidRDefault="00253B3A" w:rsidP="00253B3A" w:rsidR="00253B3A">
      <w:pPr>
        <w:spacing w:after="0"/>
        <w:jc w:val="both"/>
      </w:pPr>
      <w:r>
        <w:rPr>
          <w:b/>
          <w:bCs/>
        </w:rPr>
        <w:t>2. z.k.ul. 2584</w:t>
      </w:r>
    </w:p>
    <w:p w:rsidRDefault="00253B3A" w:rsidP="00253B3A" w:rsidR="00253B3A">
      <w:pPr>
        <w:spacing w:after="0"/>
        <w:jc w:val="both"/>
      </w:pPr>
      <w:r>
        <w:t>- čkbr. 1271 ORANICA U STAROM SELU površine 2 kj i 1170 čhv.</w:t>
      </w:r>
    </w:p>
    <w:p w:rsidRDefault="00253B3A" w:rsidP="00253B3A" w:rsidR="00253B3A">
      <w:pPr>
        <w:spacing w:after="0"/>
        <w:rPr>
          <w:b/>
          <w:bCs/>
        </w:rPr>
      </w:pPr>
      <w:r>
        <w:rPr>
          <w:b/>
          <w:bCs/>
        </w:rPr>
        <w:lastRenderedPageBreak/>
        <w:t>C) nekretnine upisane u z.k.ul. 2905, k.o. Ferdinandovac, kod Općinskog suda u Koprivnici</w:t>
      </w:r>
    </w:p>
    <w:p w:rsidRDefault="00253B3A" w:rsidP="00253B3A" w:rsidR="00253B3A">
      <w:pPr>
        <w:spacing w:after="0"/>
        <w:jc w:val="both"/>
      </w:pPr>
      <w:r>
        <w:t>- čkbr. 1683/1/A  ORANICA U GAJCU površine 1 kj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2276/431  VOĆNJAK I LIVADA U ŠTORGINOJ GREDI površine 259 čhv</w:t>
      </w:r>
      <w:r>
        <w:tab/>
      </w:r>
    </w:p>
    <w:p w:rsidRDefault="00253B3A" w:rsidP="00253B3A" w:rsidR="00253B3A">
      <w:pPr>
        <w:spacing w:after="0"/>
        <w:jc w:val="both"/>
      </w:pPr>
      <w:r>
        <w:t>- čkbr. 2276/432  ORANICA U ŠTORGINOJ GREDI, površine 506 čhv</w:t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2276/433  ORANICA U ŠTORGINOJ GREDI, površine 766 čhv</w:t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2276/434  VOĆNJAK I LIVADA U ŠTORGINOJ GREDI površine 249 čhv</w:t>
      </w:r>
      <w:r>
        <w:tab/>
      </w:r>
    </w:p>
    <w:p w:rsidRDefault="00253B3A" w:rsidP="00253B3A" w:rsidR="00253B3A">
      <w:pPr>
        <w:spacing w:after="0"/>
        <w:jc w:val="both"/>
      </w:pPr>
      <w:r>
        <w:t>- čkbr. 2276/435  ORANICA U ŠTORGINOJ GREDI površine 1 kj i 241 čhv</w:t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2276/437  ORANICA U ŠTORGINOJ GREDI, površine 1537 čhv</w:t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2276/438  LIVADA U ŠTORGINOJ GREDI površine 1222 čhv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2276/439  LIVADA I MOČVARA U ŠTORGINOJ GREDI površine 1220 čhv</w:t>
      </w:r>
      <w:r>
        <w:tab/>
      </w:r>
    </w:p>
    <w:p w:rsidRDefault="00253B3A" w:rsidP="00253B3A" w:rsidR="00253B3A">
      <w:pPr>
        <w:spacing w:after="0"/>
        <w:jc w:val="both"/>
      </w:pPr>
      <w:r>
        <w:t>- čkbr. 2276/480  ORANICA I LIVADA U ŠTORGINOJ GREDI površine 241čhv.</w:t>
      </w:r>
    </w:p>
    <w:p w:rsidRDefault="00253B3A" w:rsidP="00253B3A" w:rsidR="00253B3A">
      <w:pPr>
        <w:spacing w:after="0"/>
        <w:jc w:val="both"/>
      </w:pPr>
    </w:p>
    <w:p w:rsidRDefault="00253B3A" w:rsidP="00253B3A" w:rsidR="00253B3A">
      <w:pPr>
        <w:spacing w:after="0"/>
      </w:pPr>
      <w:r>
        <w:rPr>
          <w:b/>
          <w:bCs/>
        </w:rPr>
        <w:t>D) nekretnina upisana u z.k.ul. 7811, k.o. Virje, kod Općinskog suda u Koprivnici</w:t>
      </w:r>
    </w:p>
    <w:p w:rsidRDefault="00253B3A" w:rsidP="00253B3A" w:rsidR="00253B3A">
      <w:pPr>
        <w:spacing w:after="0"/>
        <w:jc w:val="both"/>
      </w:pPr>
      <w:r>
        <w:t>- čkbr. 4897/7</w:t>
      </w:r>
      <w:r>
        <w:tab/>
        <w:t>ORANICA U PREKSEČI sveukupne površine 540</w:t>
      </w:r>
      <w:r>
        <w:tab/>
        <w:t xml:space="preserve"> čhv ili 0,1942 ha.</w:t>
      </w:r>
    </w:p>
    <w:p w:rsidRDefault="00253B3A" w:rsidP="00253B3A" w:rsidR="00253B3A">
      <w:pPr>
        <w:spacing w:after="0"/>
        <w:jc w:val="both"/>
      </w:pPr>
    </w:p>
    <w:p w:rsidRDefault="00253B3A" w:rsidP="00253B3A" w:rsidR="00253B3A">
      <w:pPr>
        <w:spacing w:after="0"/>
        <w:rPr>
          <w:b/>
          <w:bCs/>
        </w:rPr>
      </w:pPr>
      <w:r>
        <w:rPr>
          <w:b/>
          <w:bCs/>
        </w:rPr>
        <w:t>E) nekretnine upisane u k.o. Đurđevac, kod Općinskog suda u Koprivnici</w:t>
      </w:r>
    </w:p>
    <w:p w:rsidRDefault="00253B3A" w:rsidP="00253B3A" w:rsidR="00253B3A">
      <w:pPr>
        <w:spacing w:after="0"/>
        <w:jc w:val="both"/>
      </w:pPr>
      <w:r>
        <w:rPr>
          <w:b/>
          <w:bCs/>
        </w:rPr>
        <w:t>1. z.k.ul. 3156</w:t>
      </w:r>
    </w:p>
    <w:p w:rsidRDefault="00253B3A" w:rsidP="00253B3A" w:rsidR="00253B3A">
      <w:pPr>
        <w:spacing w:after="0"/>
        <w:jc w:val="both"/>
      </w:pPr>
      <w:r>
        <w:t>- čkbr. 2680/3 ORANICA U DOBOVČECU površine 451 čhv</w:t>
      </w:r>
    </w:p>
    <w:p w:rsidRDefault="00253B3A" w:rsidP="00253B3A" w:rsidR="00253B3A">
      <w:pPr>
        <w:spacing w:after="0"/>
        <w:jc w:val="both"/>
      </w:pPr>
      <w:r>
        <w:rPr>
          <w:b/>
          <w:bCs/>
        </w:rPr>
        <w:t>2. z.k.ul. 7548</w:t>
      </w:r>
    </w:p>
    <w:p w:rsidRDefault="00253B3A" w:rsidP="00253B3A" w:rsidR="00253B3A" w:rsidRPr="00253B3A">
      <w:pPr>
        <w:pStyle w:val="Naslov2"/>
        <w:widowControl w:val="false"/>
        <w:numPr>
          <w:ilvl w:val="1"/>
          <w:numId w:val="47"/>
        </w:numPr>
        <w:suppressAutoHyphens/>
        <w:spacing w:after="0"/>
        <w:ind w:firstLine="0" w:left="0"/>
        <w:jc w:val="both"/>
        <w:rPr>
          <w:rFonts w:cs="Times New Roman"/>
          <w:sz w:val="24"/>
          <w:szCs w:val="24"/>
        </w:rPr>
      </w:pPr>
      <w:r w:rsidRPr="00253B3A">
        <w:rPr>
          <w:rFonts w:cs="Times New Roman"/>
          <w:sz w:val="24"/>
          <w:szCs w:val="24"/>
        </w:rPr>
        <w:t xml:space="preserve">- </w:t>
      </w:r>
      <w:r w:rsidRPr="00253B3A">
        <w:rPr>
          <w:rFonts w:cs="Times New Roman"/>
          <w:b w:val="false"/>
          <w:sz w:val="24"/>
          <w:szCs w:val="24"/>
        </w:rPr>
        <w:t>čkbr. 1295/2</w:t>
      </w:r>
      <w:r w:rsidRPr="00253B3A">
        <w:rPr>
          <w:rFonts w:cs="Times New Roman"/>
          <w:b w:val="false"/>
          <w:sz w:val="24"/>
          <w:szCs w:val="24"/>
        </w:rPr>
        <w:tab/>
        <w:t>ORANICA U FRANCEVOM BRDU površine 581</w:t>
      </w:r>
      <w:r w:rsidRPr="00253B3A">
        <w:rPr>
          <w:rFonts w:cs="Times New Roman"/>
          <w:sz w:val="24"/>
          <w:szCs w:val="24"/>
        </w:rPr>
        <w:tab/>
      </w:r>
      <w:r w:rsidRPr="00253B3A">
        <w:rPr>
          <w:rFonts w:cs="Times New Roman"/>
          <w:sz w:val="24"/>
          <w:szCs w:val="24"/>
        </w:rPr>
        <w:tab/>
      </w:r>
      <w:r w:rsidRPr="00253B3A">
        <w:rPr>
          <w:rFonts w:cs="Times New Roman"/>
          <w:sz w:val="24"/>
          <w:szCs w:val="24"/>
        </w:rPr>
        <w:tab/>
      </w:r>
    </w:p>
    <w:p w:rsidRDefault="00253B3A" w:rsidP="00253B3A" w:rsidR="00253B3A">
      <w:pPr>
        <w:spacing w:after="0"/>
        <w:jc w:val="both"/>
        <w:rPr>
          <w:rFonts w:cs="Times New Roman"/>
        </w:rPr>
      </w:pPr>
      <w:r>
        <w:t>- čkbr. 2100/1</w:t>
      </w:r>
      <w:r>
        <w:tab/>
        <w:t>ORANICA U BLAŽENU površine 558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2102/1</w:t>
      </w:r>
      <w:r>
        <w:tab/>
        <w:t>VINOGRAD U BLAŽENU površine 778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2103</w:t>
      </w:r>
      <w:r>
        <w:tab/>
        <w:t>VOĆNJAK KOD VINOGRADA U BLAŽENU površine 398</w:t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2169/A/1  ORANICA U VIDAKU površine 56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2381/3</w:t>
      </w:r>
      <w:r>
        <w:tab/>
        <w:t>ORANICA U ČEPELOVAČKOJ STAZI površine 634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2589/2</w:t>
      </w:r>
      <w:r>
        <w:tab/>
        <w:t>ORANICA ŠTUK U DOBOVČECU površine 550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2600/1/A/1  ORANICA U DOBOVČECU površine 95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2710/2</w:t>
      </w:r>
      <w:r>
        <w:tab/>
        <w:t>ORANICA U VIDAKU površine 207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2718/1</w:t>
      </w:r>
      <w:r>
        <w:tab/>
        <w:t>ORANICA U DOBOVČECU površine 965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2723/4</w:t>
      </w:r>
      <w:r>
        <w:tab/>
        <w:t>ORANICA U DOBOVČECU površine 356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2727/2</w:t>
      </w:r>
      <w:r>
        <w:tab/>
        <w:t>ORANICA ŠTUK U DOBOVČECU površine 536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2812/1</w:t>
      </w:r>
      <w:r>
        <w:tab/>
        <w:t>ORANICA U SITU površine 199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2822/1</w:t>
      </w:r>
      <w:r>
        <w:tab/>
        <w:t>ORANICA U ŠTUKU ILI SITU površine 375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2828/1</w:t>
      </w:r>
      <w:r>
        <w:tab/>
        <w:t>ORANICA U ŠTUKU površine 192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2854/1</w:t>
      </w:r>
      <w:r>
        <w:tab/>
        <w:t>ORANICA U ŠTUKU površine 383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2854/3</w:t>
      </w:r>
      <w:r>
        <w:tab/>
        <w:t>ORANICA U ŠTUKU površine 305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2951/3</w:t>
      </w:r>
      <w:r>
        <w:tab/>
        <w:t>ORANICA KOD ŠTUKA ILI KOLJAK površine 974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2951/4</w:t>
      </w:r>
      <w:r>
        <w:tab/>
        <w:t>ORANICA KOD ŠTUKA  ILI KOLJAK površine 833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3709/1</w:t>
      </w:r>
      <w:r>
        <w:tab/>
        <w:t>PAŠNJAK I KUĆA U LOPUŠINCIMA površine 490</w:t>
      </w:r>
      <w:r>
        <w:tab/>
      </w:r>
      <w:r>
        <w:tab/>
      </w:r>
      <w:r>
        <w:tab/>
      </w:r>
    </w:p>
    <w:p w:rsidRDefault="00253B3A" w:rsidP="00253B3A" w:rsidR="00253B3A">
      <w:pPr>
        <w:spacing w:after="0"/>
        <w:jc w:val="both"/>
      </w:pPr>
      <w:r>
        <w:t>- čkbr. 3709/2</w:t>
      </w:r>
      <w:r>
        <w:tab/>
        <w:t>ORANICA U LOPUŠINCIMA površine 310</w:t>
      </w:r>
    </w:p>
    <w:p w:rsidRDefault="00253B3A" w:rsidP="00253B3A" w:rsidR="00253B3A">
      <w:pPr>
        <w:spacing w:after="0"/>
        <w:jc w:val="both"/>
      </w:pPr>
    </w:p>
    <w:p w:rsidRDefault="00253B3A" w:rsidP="00253B3A" w:rsidR="00253B3A">
      <w:pPr>
        <w:spacing w:after="0"/>
        <w:jc w:val="both"/>
      </w:pPr>
      <w:r>
        <w:rPr>
          <w:b/>
          <w:bCs/>
        </w:rPr>
        <w:t>3. z.k.ul. 10503</w:t>
      </w:r>
    </w:p>
    <w:p w:rsidRDefault="00253B3A" w:rsidP="00253B3A" w:rsidR="00253B3A">
      <w:pPr>
        <w:spacing w:after="0"/>
        <w:jc w:val="both"/>
      </w:pPr>
      <w:r>
        <w:t>- čkbr. 2681/2 ORANICA U VIDAKU površine 1121 čhv,</w:t>
      </w:r>
    </w:p>
    <w:p w:rsidRDefault="00253B3A" w:rsidP="00253B3A" w:rsidR="00253B3A">
      <w:pPr>
        <w:spacing w:after="0"/>
        <w:jc w:val="both"/>
      </w:pPr>
    </w:p>
    <w:p w:rsidRDefault="00253B3A" w:rsidP="00253B3A" w:rsidR="00253B3A">
      <w:pPr>
        <w:spacing w:after="0"/>
        <w:ind w:firstLine="708"/>
        <w:jc w:val="both"/>
        <w:rPr>
          <w:bCs/>
        </w:rPr>
      </w:pPr>
      <w:r>
        <w:t xml:space="preserve">za kupoprodajnu cijenu u iznosu od </w:t>
      </w:r>
      <w:r>
        <w:rPr>
          <w:b/>
        </w:rPr>
        <w:t>165.000,00 kn</w:t>
      </w:r>
      <w:r>
        <w:t xml:space="preserve"> (slovima: stošezdesetipettisuća kuna), koju cijenu je kupac dužan platiti na žiro-račun ovog suda broj IBAN HR4023900011300002754 (u elektroničkom nalogu za plaćanje), ili HR40 2390 0011 3000 </w:t>
      </w:r>
      <w:r>
        <w:lastRenderedPageBreak/>
        <w:t>0275 4 (u nalogu za plaćanje na papirnatom obrascu), u roku od 15 dana od dana pravomoćnosti ovog rješenja o dosudi.</w:t>
      </w:r>
    </w:p>
    <w:p w:rsidRDefault="00253B3A" w:rsidP="00253B3A" w:rsidR="00253B3A">
      <w:pPr>
        <w:spacing w:after="0"/>
        <w:ind w:firstLine="708"/>
        <w:jc w:val="both"/>
      </w:pPr>
      <w:r>
        <w:t>Uplaćena jamčevina uračunava se u kupoprodajnu cijenu.</w:t>
      </w:r>
    </w:p>
    <w:p w:rsidRDefault="00253B3A" w:rsidP="00253B3A" w:rsidR="00253B3A">
      <w:pPr>
        <w:spacing w:after="0"/>
        <w:jc w:val="both"/>
      </w:pPr>
      <w:r>
        <w:t xml:space="preserve">       </w:t>
      </w:r>
    </w:p>
    <w:p w:rsidRDefault="00253B3A" w:rsidP="00253B3A" w:rsidR="00253B3A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253B3A" w:rsidP="00253B3A" w:rsidR="00253B3A">
      <w:pPr>
        <w:pStyle w:val="Tijeloteksta"/>
        <w:spacing w:after="0"/>
        <w:jc w:val="both"/>
      </w:pPr>
    </w:p>
    <w:p w:rsidRDefault="00253B3A" w:rsidP="00253B3A" w:rsidR="00253B3A">
      <w:pPr>
        <w:pStyle w:val="Tijeloteksta"/>
        <w:spacing w:after="0"/>
        <w:ind w:firstLine="708"/>
        <w:jc w:val="both"/>
      </w:pPr>
      <w:r>
        <w:t>III/ Nakon što kupac plati kupoprodajnu cijenu, sud će posebnim zaključkom odrediti upis prava vlasništva u korist kupca, brisanje tereta na nekretnini koja prestaju njezinom prodajom u zemljišnim knjigama, te predaju nekretnine u posjed kupcu.</w:t>
      </w:r>
    </w:p>
    <w:p w:rsidRDefault="00253B3A" w:rsidP="00253B3A" w:rsidR="00253B3A">
      <w:pPr>
        <w:pStyle w:val="Tijeloteksta"/>
        <w:spacing w:after="0"/>
      </w:pPr>
    </w:p>
    <w:p w:rsidRDefault="00253B3A" w:rsidP="00253B3A" w:rsidR="00253B3A">
      <w:pPr>
        <w:pStyle w:val="Tijeloteksta"/>
        <w:spacing w:after="0"/>
      </w:pPr>
    </w:p>
    <w:p w:rsidRDefault="00253B3A" w:rsidP="00253B3A" w:rsidR="00253B3A">
      <w:pPr>
        <w:pStyle w:val="Tijeloteksta"/>
        <w:spacing w:after="0"/>
        <w:jc w:val="center"/>
      </w:pPr>
      <w:r>
        <w:t>Obrazloženje</w:t>
      </w:r>
    </w:p>
    <w:p w:rsidRDefault="00253B3A" w:rsidP="00253B3A" w:rsidR="00253B3A">
      <w:pPr>
        <w:pStyle w:val="Tijeloteksta"/>
        <w:spacing w:after="0"/>
        <w:jc w:val="center"/>
      </w:pPr>
    </w:p>
    <w:p w:rsidRDefault="00253B3A" w:rsidP="00253B3A" w:rsidR="00253B3A">
      <w:pPr>
        <w:pStyle w:val="Tijeloteksta"/>
        <w:spacing w:after="0"/>
        <w:jc w:val="both"/>
      </w:pPr>
      <w:r>
        <w:tab/>
        <w:t xml:space="preserve">Na prvom ročištu za otvaranje pismenih ponuda za prodaju imovine stečajnog dužnika NATURA AGRO d.o.o. „u stečaju“ iz Đurđevca, od 04. svibnja 2017. godine, jedini i najpovoljniji ponuđač za nekretnine </w:t>
      </w:r>
      <w:r>
        <w:rPr>
          <w:bCs/>
        </w:rPr>
        <w:t>upisane u zemljišne knjige Općinskog suda u Koprivnici, zemljišnoknjižni odjel Koprivnica, b</w:t>
      </w:r>
      <w:r>
        <w:t>io je NOVA NATURA d.o.o. Đurđevac, Ulica Grada Vukovara 60, OIB: 95352435007, koji je ponudio kupoprodajnu cijenu u iznosu od 165.000,00 kn.</w:t>
      </w:r>
    </w:p>
    <w:p w:rsidRDefault="00253B3A" w:rsidP="00253B3A" w:rsidR="00253B3A">
      <w:pPr>
        <w:pStyle w:val="Tijeloteksta"/>
        <w:spacing w:after="0"/>
        <w:jc w:val="both"/>
      </w:pPr>
      <w:r>
        <w:tab/>
        <w:t xml:space="preserve">Stečajni upravitelj je predložio da se ova ponuda prihvati iz razloga što je jedina ponuda, te što se ovdje zapravo radi o određenom sređivanju zemljišnoknjižnog stanja. Navedeno proizlazi iz mišljenja vještaka Vladimira Talan, ovlaštenog sudskog vještaka poljoprivredne struke koji je izvršio procjenu poljoprivrednog zemljišta, a radi se o zemljištu-malim parcelama koje su omeđene površinom koju je kupio kupac Osatina grupa d.o.o. Radi se o većem broju rascjepkanih katastarskih čestica koje u pretežitom dijelu ne odgovaraju kulturi koja je navedena u katastarskim evidencijama i zemljišnim knjigama, te se radi u pretežitom dijelu o neobradivom zemljištu koje treba privesti svrsi. Stečajni upravitelj je još iskazao da su čestice rascjepkane i nalaze se unutar većih zemljišnih kompleksa. Stečajni upravitelj smatra da bi ovu ponudu trebalo prihvatiti. </w:t>
      </w:r>
    </w:p>
    <w:p w:rsidRDefault="00253B3A" w:rsidP="00253B3A" w:rsidR="00253B3A">
      <w:pPr>
        <w:pStyle w:val="Tijeloteksta"/>
        <w:spacing w:after="0"/>
        <w:jc w:val="both"/>
      </w:pPr>
      <w:r>
        <w:tab/>
        <w:t>Zastupnica ŽDO je iskazala da, s obzirom na argumentaciju stečajnog upravitelja i detaljni nalaz i mišljenje vještaka Vladimira Talan, dipl. ing poljoprivrede, te s obzirom na cilj zaključenja ovog stečajnog postupka, predlaže da se prihvati ova ponuda.</w:t>
      </w:r>
    </w:p>
    <w:p w:rsidRDefault="00253B3A" w:rsidP="00253B3A" w:rsidR="00253B3A">
      <w:pPr>
        <w:pStyle w:val="Tijeloteksta"/>
        <w:spacing w:after="0"/>
        <w:jc w:val="both"/>
      </w:pPr>
      <w:r>
        <w:tab/>
        <w:t>Obzirom na takvo očitovanje stečajnog upravitelja i zastupnice ŽDO na ročištu radi otvaranja pismene ponude, stečajni sudac donio je rješenje na način kako to stoji u izreci i dosudio nekretnine jedinom ponuđaču Nova natura d.o.o. Đurđevac, te u svemu riješio kao u izreci.</w:t>
      </w:r>
    </w:p>
    <w:p w:rsidRDefault="00253B3A" w:rsidP="00253B3A" w:rsidR="00253B3A">
      <w:pPr>
        <w:pStyle w:val="Tijeloteksta"/>
        <w:spacing w:after="0"/>
        <w:jc w:val="both"/>
      </w:pPr>
      <w:r>
        <w:tab/>
        <w:t>Sud je posebno vodio računa o ekonomičnosti postupka i okolnosti da se radi o posljednjem unovčenju stečajne mase, nakon čega će se zaključiti ovaj stečajni postupak koji je otvoren još 2011. godine.</w:t>
      </w:r>
    </w:p>
    <w:p w:rsidRDefault="00253B3A" w:rsidP="00253B3A" w:rsidR="00253B3A">
      <w:pPr>
        <w:pStyle w:val="Tijeloteksta"/>
        <w:spacing w:after="0"/>
      </w:pPr>
    </w:p>
    <w:p w:rsidRDefault="00253B3A" w:rsidP="00253B3A" w:rsidR="00253B3A">
      <w:pPr>
        <w:pStyle w:val="Tijeloteksta"/>
        <w:spacing w:after="0"/>
      </w:pPr>
    </w:p>
    <w:p w:rsidRDefault="00253B3A" w:rsidP="00253B3A" w:rsidR="00253B3A">
      <w:pPr>
        <w:spacing w:lineRule="auto" w:line="288" w:after="0"/>
        <w:jc w:val="center"/>
      </w:pPr>
      <w:r>
        <w:t>U Varaždinu, 19. lipnja 2017. godine</w:t>
      </w:r>
    </w:p>
    <w:p w:rsidRDefault="00253B3A" w:rsidP="00253B3A" w:rsidR="00253B3A">
      <w:pPr>
        <w:spacing w:lineRule="auto" w:line="288" w:after="0"/>
      </w:pPr>
    </w:p>
    <w:p w:rsidRDefault="00253B3A" w:rsidP="00253B3A" w:rsidR="00253B3A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253B3A" w:rsidP="00253B3A" w:rsidR="00253B3A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253B3A" w:rsidP="00253B3A" w:rsidR="00253B3A">
      <w:pPr>
        <w:spacing w:after="0"/>
        <w:jc w:val="both"/>
      </w:pPr>
      <w:r>
        <w:lastRenderedPageBreak/>
        <w:t xml:space="preserve">                                                                                                                                                                            </w:t>
      </w:r>
    </w:p>
    <w:p w:rsidRDefault="00253B3A" w:rsidP="00253B3A" w:rsidR="00253B3A">
      <w:pPr>
        <w:spacing w:after="0"/>
        <w:jc w:val="both"/>
      </w:pPr>
      <w:r>
        <w:t>POUKA O PRAVNOM LIJEKU:</w:t>
      </w:r>
    </w:p>
    <w:p w:rsidRDefault="00253B3A" w:rsidP="00253B3A" w:rsidR="00253B3A">
      <w:pPr>
        <w:spacing w:after="0"/>
        <w:jc w:val="both"/>
      </w:pPr>
    </w:p>
    <w:p w:rsidRDefault="00253B3A" w:rsidP="00253B3A" w:rsidR="00253B3A">
      <w:pPr>
        <w:spacing w:after="0"/>
        <w:jc w:val="both"/>
      </w:pPr>
      <w:r>
        <w:tab/>
        <w:t xml:space="preserve">Protiv ovog rješenja o dosudi pravo na žalbu imaju stranke i osobe koje su sudjelovale na dražbi kao ponuditelji,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 (čl. 103. st. 4. i 5. i čl. 105. st. 1. i 2. OZ-a). </w:t>
      </w:r>
    </w:p>
    <w:p w:rsidRDefault="00253B3A" w:rsidP="00253B3A" w:rsidR="00253B3A">
      <w:pPr>
        <w:spacing w:after="0"/>
        <w:jc w:val="both"/>
      </w:pPr>
      <w:r>
        <w:tab/>
        <w:t>Rješenje se stavlja na e-Oglasnu ploču suda dana 19.6.2017.</w:t>
      </w:r>
    </w:p>
    <w:p w:rsidRDefault="00253B3A" w:rsidP="00253B3A" w:rsidR="00253B3A">
      <w:pPr>
        <w:spacing w:after="0"/>
        <w:jc w:val="both"/>
      </w:pPr>
    </w:p>
    <w:p w:rsidRDefault="00253B3A" w:rsidP="00253B3A" w:rsidR="00253B3A">
      <w:pPr>
        <w:spacing w:after="0"/>
        <w:jc w:val="both"/>
      </w:pPr>
    </w:p>
    <w:p w:rsidRDefault="00253B3A" w:rsidP="00253B3A" w:rsidR="00253B3A">
      <w:pPr>
        <w:spacing w:after="0"/>
        <w:jc w:val="both"/>
      </w:pPr>
    </w:p>
    <w:p w:rsidRDefault="00253B3A" w:rsidP="00253B3A" w:rsidR="00253B3A">
      <w:pPr>
        <w:spacing w:after="0"/>
        <w:jc w:val="both"/>
      </w:pPr>
    </w:p>
    <w:p w:rsidRDefault="00253B3A" w:rsidP="00253B3A" w:rsidR="00253B3A">
      <w:pPr>
        <w:spacing w:after="0"/>
        <w:jc w:val="both"/>
      </w:pPr>
      <w:r>
        <w:t>DNA: 1. e-Oglasna ploča suda</w:t>
      </w:r>
    </w:p>
    <w:p w:rsidRDefault="00AE649C" w:rsidP="00253B3A" w:rsidR="00AE649C" w:rsidRPr="00B76F3C">
      <w:pPr>
        <w:pStyle w:val="NormaleSPIS"/>
        <w:spacing w:after="0"/>
      </w:pPr>
    </w:p>
    <w:p w:rsidRDefault="00AB4602" w:rsidP="00253B3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53B3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0EB" w:rsidP="00537B78" w:rsidR="001F00EB">
      <w:r>
        <w:separator/>
      </w:r>
    </w:p>
  </w:endnote>
  <w:endnote w:id="0" w:type="continuationSeparator">
    <w:p w:rsidRDefault="001F00EB" w:rsidP="00537B78" w:rsidR="001F0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0EB" w:rsidP="00537B78" w:rsidR="001F00EB">
      <w:r>
        <w:separator/>
      </w:r>
    </w:p>
  </w:footnote>
  <w:footnote w:id="0" w:type="continuationSeparator">
    <w:p w:rsidRDefault="001F00EB" w:rsidP="00537B78" w:rsidR="001F00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0EB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B3A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36E8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149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St-34/2011-842</izvorni_sadrzaj>
    <derivirana_varijabla naziv="DomainObject.Oznaka_1">St-34/2011-842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2011.</izvorni_sadrzaj>
    <derivirana_varijabla naziv="DomainObject.Predmet.DatumOsnivanja_1">24.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St-34/2011</izvorni_sadrzaj>
    <derivirana_varijabla naziv="DomainObject.Predmet.OznakaBroj_1">St-34/2011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za otvaranje stečaja s prijedlogom
mjere osiguranja po čl. 44. SZ.</izvorni_sadrzaj>
    <derivirana_varijabla naziv="DomainObject.Predmet.PrimjedbaSuca_1">Prijedlog za otvaranje stečaja s prijedlogom
mjere osiguranja po čl. 44. SZ.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AGRO poljoprivedna i prehrambena proizvodnja, d.o.o. zastupanog po punomoćniku IRENA PIKIJA</izvorni_sadrzaj>
    <derivirana_varijabla naziv="DomainObject.Predmet.ProtustrankaFormated_1">  NATURA AGRO poljoprivedna i prehrambena proizvodnja, d.o.o. zastupanog po punomoćniku IRENA PIKIJA</derivirana_varijabla>
  </DomainObject.Predmet.ProtustrankaFormated>
  <DomainObject.Predmet.ProtustrankaFormatedOIB>
    <izvorni_sadrzaj>  NATURA AGRO poljoprivedna i prehrambena proizvodnja, d.o.o., OIB 77805504491 zastupanog po punomoćniku IRENA PIKIJA</izvorni_sadrzaj>
    <derivirana_varijabla naziv="DomainObject.Predmet.ProtustrankaFormatedOIB_1">  NATURA AGRO poljoprivedna i prehrambena proizvodnja, d.o.o., OIB 77805504491 zastupanog po punomoćniku IRENA PIKIJA</derivirana_varijabla>
  </DomainObject.Predmet.ProtustrankaFormatedOIB>
  <DomainObject.Predmet.ProtustrankaFormatedWithAdress>
    <izvorni_sadrzaj> NATURA AGRO poljoprivedna i prehrambena proizvodnja, d.o.o., Kolodvorska 21/A, 48350 Đurđevac zastupanog po punomoćniku IRENA PIKIJA</izvorni_sadrzaj>
    <derivirana_varijabla naziv="DomainObject.Predmet.ProtustrankaFormatedWithAdress_1"> NATURA AGRO poljoprivedna i prehrambena proizvodnja, d.o.o., Kolodvorska 21/A, 48350 Đurđevac zastupanog po punomoćniku IRENA PIKIJA</derivirana_varijabla>
  </DomainObject.Predmet.ProtustrankaFormatedWithAdress>
  <DomainObject.Predmet.ProtustrankaFormatedWithAdressOIB>
    <izvorni_sadrzaj> NATURA AGRO poljoprivedna i prehrambena proizvodnja, d.o.o., OIB 77805504491, Kolodvorska 21/A, 48350 Đurđevac zastupanog po punomoćniku IRENA PIKIJA</izvorni_sadrzaj>
    <derivirana_varijabla naziv="DomainObject.Predmet.ProtustrankaFormatedWithAdressOIB_1"> NATURA AGRO poljoprivedna i prehrambena proizvodnja, d.o.o., OIB 77805504491, Kolodvorska 21/A, 48350 Đurđevac zastupanog po punomoćniku IRENA PIKIJA</derivirana_varijabla>
  </DomainObject.Predmet.ProtustrankaFormatedWithAdressOIB>
  <DomainObject.Predmet.ProtustrankaWithAdress>
    <izvorni_sadrzaj>NATURA AGRO poljoprivedna i prehrambena proizvodnja, d.o.o. Kolodvorska 21/A, 48350 Đurđevac</izvorni_sadrzaj>
    <derivirana_varijabla naziv="DomainObject.Predmet.ProtustrankaWithAdress_1">NATURA AGRO poljoprivedna i prehrambena proizvodnja, d.o.o. Kolodvorska 21/A, 48350 Đurđevac</derivirana_varijabla>
  </DomainObject.Predmet.ProtustrankaWithAdress>
  <DomainObject.Predmet.ProtustrankaWithAdressOIB>
    <izvorni_sadrzaj>NATURA AGRO poljoprivedna i prehrambena proizvodnja, d.o.o., OIB 77805504491, Kolodvorska 21/A, 48350 Đurđevac</izvorni_sadrzaj>
    <derivirana_varijabla naziv="DomainObject.Predmet.ProtustrankaWithAdressOIB_1">NATURA AGRO poljoprivedna i prehrambena proizvodnja, d.o.o., OIB 77805504491, Kolodvorska 21/A, 48350 Đurđevac</derivirana_varijabla>
  </DomainObject.Predmet.ProtustrankaWithAdressOIB>
  <DomainObject.Predmet.ProtustrankaNazivFormated>
    <izvorni_sadrzaj>NATURA AGRO poljoprivedna i prehrambena proizvodnja, d.o.o.</izvorni_sadrzaj>
    <derivirana_varijabla naziv="DomainObject.Predmet.ProtustrankaNazivFormated_1">NATURA AGRO poljoprivedna i prehrambena proizvodnja, d.o.o.</derivirana_varijabla>
  </DomainObject.Predmet.ProtustrankaNazivFormated>
  <DomainObject.Predmet.ProtustrankaNazivFormatedOIB>
    <izvorni_sadrzaj>NATURA AGRO poljoprivedna i prehrambena proizvodnja, d.o.o., OIB 77805504491</izvorni_sadrzaj>
    <derivirana_varijabla naziv="DomainObject.Predmet.ProtustrankaNazivFormatedOIB_1">NATURA AGRO poljoprivedna i prehrambena proizvodnja, d.o.o., OIB 77805504491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Juren</izvorni_sadrzaj>
    <derivirana_varijabla naziv="DomainObject.Predmet.StrankaFormated_1">  Dražen Juren</derivirana_varijabla>
  </DomainObject.Predmet.StrankaFormated>
  <DomainObject.Predmet.StrankaFormatedOIB>
    <izvorni_sadrzaj>  Dražen Juren, OIB 16224397415</izvorni_sadrzaj>
    <derivirana_varijabla naziv="DomainObject.Predmet.StrankaFormatedOIB_1">  Dražen Juren, OIB 16224397415</derivirana_varijabla>
  </DomainObject.Predmet.StrankaFormatedOIB>
  <DomainObject.Predmet.StrankaFormatedWithAdress>
    <izvorni_sadrzaj> Dražen Juren, Mičetinac 28, 48350 Mičetinac</izvorni_sadrzaj>
    <derivirana_varijabla naziv="DomainObject.Predmet.StrankaFormatedWithAdress_1"> Dražen Juren, Mičetinac 28, 48350 Mičetinac</derivirana_varijabla>
  </DomainObject.Predmet.StrankaFormatedWithAdress>
  <DomainObject.Predmet.StrankaFormatedWithAdressOIB>
    <izvorni_sadrzaj> Dražen Juren, OIB 16224397415, Mičetinac 28, 48350 Mičetinac</izvorni_sadrzaj>
    <derivirana_varijabla naziv="DomainObject.Predmet.StrankaFormatedWithAdressOIB_1"> Dražen Juren, OIB 16224397415, Mičetinac 28, 48350 Mičetinac</derivirana_varijabla>
  </DomainObject.Predmet.StrankaFormatedWithAdressOIB>
  <DomainObject.Predmet.StrankaWithAdress>
    <izvorni_sadrzaj>Dražen Juren Mičetinac 28,48350 Mičetinac</izvorni_sadrzaj>
    <derivirana_varijabla naziv="DomainObject.Predmet.StrankaWithAdress_1">Dražen Juren Mičetinac 28,48350 Mičetinac</derivirana_varijabla>
  </DomainObject.Predmet.StrankaWithAdress>
  <DomainObject.Predmet.StrankaWithAdressOIB>
    <izvorni_sadrzaj>Dražen Juren, OIB 16224397415, Mičetinac 28,48350 Mičetinac</izvorni_sadrzaj>
    <derivirana_varijabla naziv="DomainObject.Predmet.StrankaWithAdressOIB_1">Dražen Juren, OIB 16224397415, Mičetinac 28,48350 Mičetinac</derivirana_varijabla>
  </DomainObject.Predmet.StrankaWithAdressOIB>
  <DomainObject.Predmet.StrankaNazivFormated>
    <izvorni_sadrzaj>Dražen Juren</izvorni_sadrzaj>
    <derivirana_varijabla naziv="DomainObject.Predmet.StrankaNazivFormated_1">Dražen Juren</derivirana_varijabla>
  </DomainObject.Predmet.StrankaNazivFormated>
  <DomainObject.Predmet.StrankaNazivFormatedOIB>
    <izvorni_sadrzaj>Dražen Juren, OIB 16224397415</izvorni_sadrzaj>
    <derivirana_varijabla naziv="DomainObject.Predmet.StrankaNazivFormatedOIB_1">Dražen Juren, OIB 16224397415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Dražen Juren</item>
    </izvorni_sadrzaj>
    <derivirana_varijabla naziv="DomainObject.Predmet.StrankaListFormated_1">
      <item>Dražen Juren</item>
    </derivirana_varijabla>
  </DomainObject.Predmet.StrankaListFormated>
  <DomainObject.Predmet.StrankaListFormatedOIB>
    <izvorni_sadrzaj>
      <item>Dražen Juren, OIB 16224397415</item>
    </izvorni_sadrzaj>
    <derivirana_varijabla naziv="DomainObject.Predmet.StrankaListFormatedOIB_1">
      <item>Dražen Juren, OIB 16224397415</item>
    </derivirana_varijabla>
  </DomainObject.Predmet.StrankaListFormatedOIB>
  <DomainObject.Predmet.StrankaListFormatedWithAdress>
    <izvorni_sadrzaj>
      <item>Dražen Juren, Mičetinac 28, 48350 Mičetinac</item>
    </izvorni_sadrzaj>
    <derivirana_varijabla naziv="DomainObject.Predmet.StrankaListFormatedWithAdress_1">
      <item>Dražen Juren, Mičetinac 28, 48350 Mičetinac</item>
    </derivirana_varijabla>
  </DomainObject.Predmet.StrankaListFormatedWithAdress>
  <DomainObject.Predmet.StrankaListFormatedWithAdressOIB>
    <izvorni_sadrzaj>
      <item>Dražen Juren, OIB 16224397415, Mičetinac 28, 48350 Mičetinac</item>
    </izvorni_sadrzaj>
    <derivirana_varijabla naziv="DomainObject.Predmet.StrankaListFormatedWithAdressOIB_1">
      <item>Dražen Juren, OIB 16224397415, Mičetinac 28, 48350 Mičetinac</item>
    </derivirana_varijabla>
  </DomainObject.Predmet.StrankaListFormatedWithAdressOIB>
  <DomainObject.Predmet.StrankaListNazivFormated>
    <izvorni_sadrzaj>
      <item>Dražen Juren</item>
    </izvorni_sadrzaj>
    <derivirana_varijabla naziv="DomainObject.Predmet.StrankaListNazivFormated_1">
      <item>Dražen Juren</item>
    </derivirana_varijabla>
  </DomainObject.Predmet.StrankaListNazivFormated>
  <DomainObject.Predmet.StrankaListNazivFormatedOIB>
    <izvorni_sadrzaj>
      <item>Dražen Juren, OIB 16224397415</item>
    </izvorni_sadrzaj>
    <derivirana_varijabla naziv="DomainObject.Predmet.StrankaListNazivFormatedOIB_1">
      <item>Dražen Juren, OIB 16224397415</item>
    </derivirana_varijabla>
  </DomainObject.Predmet.StrankaListNazivFormatedOIB>
  <DomainObject.Predmet.ProtuStrankaListFormated>
    <izvorni_sadrzaj>
      <item>NATURA AGRO poljoprivedna i prehrambena proizvodnja, d.o.o. zastupanog po punomoćniku IRENA PIKIJA</item>
    </izvorni_sadrzaj>
    <derivirana_varijabla naziv="DomainObject.Predmet.ProtuStrankaListFormated_1">
      <item>NATURA AGRO poljoprivedna i prehrambena proizvodnja, d.o.o. zastupanog po punomoćniku IRENA PIKIJA</item>
    </derivirana_varijabla>
  </DomainObject.Predmet.ProtuStrankaListFormated>
  <DomainObject.Predmet.ProtuStrankaListFormatedOIB>
    <izvorni_sadrzaj>
      <item>NATURA AGRO poljoprivedna i prehrambena proizvodnja, d.o.o., OIB 77805504491 zastupanog po punomoćniku IRENA PIKIJA</item>
    </izvorni_sadrzaj>
    <derivirana_varijabla naziv="DomainObject.Predmet.ProtuStrankaListFormatedOIB_1">
      <item>NATURA AGRO poljoprivedna i prehrambena proizvodnja, d.o.o., OIB 77805504491 zastupanog po punomoćniku IRENA PIKIJA</item>
    </derivirana_varijabla>
  </DomainObject.Predmet.ProtuStrankaListFormatedOIB>
  <DomainObject.Predmet.ProtuStrankaListFormatedWithAdress>
    <izvorni_sadrzaj>
      <item>NATURA AGRO poljoprivedna i prehrambena proizvodnja, d.o.o., Kolodvorska 21/A, 48350 Đurđevac zastupanog po punomoćniku IRENA PIKIJA</item>
    </izvorni_sadrzaj>
    <derivirana_varijabla naziv="DomainObject.Predmet.ProtuStrankaListFormatedWithAdress_1">
      <item>NATURA AGRO poljoprivedna i prehrambena proizvodnja, d.o.o., Kolodvorska 21/A, 48350 Đurđevac zastupanog po punomoćniku IRENA PIKIJA</item>
    </derivirana_varijabla>
  </DomainObject.Predmet.ProtuStrankaListFormatedWithAdress>
  <DomainObject.Predmet.ProtuStrankaListFormatedWithAdressOIB>
    <izvorni_sadrzaj>
      <item>NATURA AGRO poljoprivedna i prehrambena proizvodnja, d.o.o., OIB 77805504491, Kolodvorska 21/A, 48350 Đurđevac zastupanog po punomoćniku IRENA PIKIJA</item>
    </izvorni_sadrzaj>
    <derivirana_varijabla naziv="DomainObject.Predmet.ProtuStrankaListFormatedWithAdressOIB_1">
      <item>NATURA AGRO poljoprivedna i prehrambena proizvodnja, d.o.o., OIB 77805504491, Kolodvorska 21/A, 48350 Đurđevac zastupanog po punomoćniku IRENA PIKIJA</item>
    </derivirana_varijabla>
  </DomainObject.Predmet.ProtuStrankaListFormatedWithAdressOIB>
  <DomainObject.Predmet.ProtuStrankaListNazivFormated>
    <izvorni_sadrzaj>
      <item>NATURA AGRO poljoprivedna i prehrambena proizvodnja, d.o.o.</item>
    </izvorni_sadrzaj>
    <derivirana_varijabla naziv="DomainObject.Predmet.ProtuStrankaListNazivFormated_1">
      <item>NATURA AGRO poljoprivedna i prehrambena proizvodnja, d.o.o.</item>
    </derivirana_varijabla>
  </DomainObject.Predmet.ProtuStrankaListNazivFormated>
  <DomainObject.Predmet.ProtuStrankaListNazivFormatedOIB>
    <izvorni_sadrzaj>
      <item>NATURA AGRO poljoprivedna i prehrambena proizvodnja, d.o.o., OIB 77805504491</item>
    </izvorni_sadrzaj>
    <derivirana_varijabla naziv="DomainObject.Predmet.ProtuStrankaListNazivFormatedOIB_1">
      <item>NATURA AGRO poljoprivedna i prehrambena proizvodnja, d.o.o., OIB 77805504491</item>
    </derivirana_varijabla>
  </DomainObject.Predmet.ProtuStrankaListNazivFormatedOIB>
  <DomainObject.Predmet.OstaliListFormated>
    <izvorni_sadrzaj>
      <item>Željko Blažok, direktor dužnika</item>
      <item>ŽDO Građansko-upravni odjel u Varaždinu</item>
      <item>FINA Đurđevac</item>
      <item>ZAGREBAČKA BANKA DIONIČKO DRUŠTVO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 punomoćnik sudionika u postupku NATURA AGRO poljoprivedna i prehrambena proizvodnja, d.o.o.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  <item>PODRAVKA prehrambena industrija, d.d.</item>
      <item>SCHAUER - AGRA društvo s ograničenom odgovornošću za trgovinu i usluge</item>
      <item>Marko Praljak, odvj. iz ZOU</item>
      <item>Općinski sud u Koprivnici, Zemljišnoknjižni odjel Koprivnica</item>
    </izvorni_sadrzaj>
    <derivirana_varijabla naziv="DomainObject.Predmet.OstaliListFormated_1">
      <item>Željko Blažok, direktor dužnika</item>
      <item>ŽDO Građansko-upravni odjel u Varaždinu</item>
      <item>FINA Đurđevac</item>
      <item>ZAGREBAČKA BANKA DIONIČKO DRUŠTVO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 punomoćnik sudionika u postupku NATURA AGRO poljoprivedna i prehrambena proizvodnja, d.o.o.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  <item>PODRAVKA prehrambena industrija, d.d.</item>
      <item>SCHAUER - AGRA društvo s ograničenom odgovornošću za trgovinu i usluge</item>
      <item>Marko Praljak, odvj. iz ZOU</item>
      <item>Općinski sud u Koprivnici, Zemljišnoknjižni odjel Koprivnica</item>
    </derivirana_varijabla>
  </DomainObject.Predmet.OstaliListFormated>
  <DomainObject.Predmet.OstaliListFormatedOIB>
    <izvorni_sadrzaj>
      <item>Željko Blažok, direktor dužnika</item>
      <item>ŽDO Građansko-upravni odjel u Varaždinu</item>
      <item>FINA Đurđevac</item>
      <item>ZAGREBAČKA BANKA DIONIČKO DRUŠTVO, OIB 92963223473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</item>
      <item>PIONEER - SJEME društvo s ograničenom odgovornošću za proizvodnju i trgovinu, OIB 24384351607</item>
      <item>Genera dioničko društvo za razvoj i proizvodnju farmaceutskih proizvoda, OIB 25555531112</item>
      <item>HYPO ALPE-ADRIA-BANK dioničko društvo, OIB 14036333877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usluge, OIB 43646262358</item>
      <item>Odvjetničko društvo TOMIĆ &amp; ŠUŠNJAR j.t.d. u likvidaciji za vjerovnika Hrvatske šume d.o.o. Zagreb, OIB 56842995878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</item>
      <item>Radnici Ivana Fuček i dr. poimenično navedeni u uvodu zapisnika</item>
      <item>Odvjetničko društvo Hanžeković &amp; Partneri društvo s ograničenom odgovornošću, OIB 85127306373</item>
      <item>Dražen Šmajgel</item>
      <item>VETERINA NUTRICIUS d.o.o. za proizvodnju, trgovinu i usluge, OIB 26732088955</item>
      <item>Grgić &amp; Partneri odvjetničko društvo j.t.d., OIB 16457179668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društvo, OIB 23057039320</item>
      <item>Tatjana Papić, odvj. vježbenica za Pioneer sjeme d.o.o.</item>
      <item>NATURA-MILK-ĐURĐEVAC društvo s ograničenom odgovornošću za proizvodnju i usluge, OIB 32385533116</item>
      <item>ŽUPANIJSKO DRŽAVNO ODVJETNIŠTVO U VARAŽDINU</item>
      <item>Stečajna oglasna ploča TS u Varaždinu</item>
      <item>CROATIA FACTORING d.o.o. za factoring, OIB 32387887465</item>
      <item>JAVNA VATROGASNA POSTROJBA ĐURĐEVAC, OIB 30297232842</item>
      <item>PRVI FAKTOR društvo s ograničenom odgovornošću za factoring, OIB 63278028623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osiguranje, OIB 12012147571</item>
      <item>ZLATKO GREGURIĆ</item>
      <item>Općinsko državno odvjetništvo u Koprivnici, Koprivnica</item>
      <item>OSATINA GRUPA d.o.o. za proizvodnju, promet i usluge u poljoprivredi, OIB 52123139126</item>
      <item>IRENA PIKIJA punomoćnik sudionika u postupku NATURA AGRO poljoprivedna i prehrambena proizvodnja, d.o.o.</item>
      <item>BETOVEN d. o. o. za trgovinu, OIB 61265106301</item>
      <item>Želimir Uršulin, OIB 03842320752</item>
      <item>Grgić &amp; Partneri odvjetničko društvo j.t.d., OIB 16457179668</item>
      <item>SUNCE OSIGURANJE dioničko društvo za osiguranje, OIB 12012147571</item>
      <item>PRVI FAKTOR društvo s ograničenom odgovornošću za factoring, OIB 63278028623</item>
      <item>Odvjetničko društvo Ećimović &amp; Kaleb, društvo s ograničenom odgovornošću, OIB 92750937386</item>
      <item>H-ABDUCO društvo s ograničenom odgovornošću za usluge, OIB 13667298928</item>
      <item>Javna vatrogasna postrojba Đurđevac, OIB </item>
      <item>ERSTE&amp;STEIERMÄRKISCHE BANKA dioničko društvo, OIB 23057039320</item>
      <item>Vesna Vignjević-Žak</item>
      <item>PODRAVKA prehrambena industrija, d.d., OIB 18928523252</item>
      <item>SCHAUER - AGRA društvo s ograničenom odgovornošću za trgovinu i usluge, OIB 15646695616</item>
      <item>Marko Praljak, odvj. iz ZOU, OIB 23673585807</item>
      <item>Općinski sud u Koprivnici, Zemljišnoknjižni odjel Koprivnica</item>
    </izvorni_sadrzaj>
    <derivirana_varijabla naziv="DomainObject.Predmet.OstaliListFormatedOIB_1">
      <item>Željko Blažok, direktor dužnika</item>
      <item>ŽDO Građansko-upravni odjel u Varaždinu</item>
      <item>FINA Đurđevac</item>
      <item>ZAGREBAČKA BANKA DIONIČKO DRUŠTVO, OIB 92963223473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</item>
      <item>PIONEER - SJEME društvo s ograničenom odgovornošću za proizvodnju i trgovinu, OIB 24384351607</item>
      <item>Genera dioničko društvo za razvoj i proizvodnju farmaceutskih proizvoda, OIB 25555531112</item>
      <item>HYPO ALPE-ADRIA-BANK dioničko društvo, OIB 14036333877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usluge, OIB 43646262358</item>
      <item>Odvjetničko društvo TOMIĆ &amp; ŠUŠNJAR j.t.d. u likvidaciji za vjerovnika Hrvatske šume d.o.o. Zagreb, OIB 56842995878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</item>
      <item>Radnici Ivana Fuček i dr. poimenično navedeni u uvodu zapisnika</item>
      <item>Odvjetničko društvo Hanžeković &amp; Partneri društvo s ograničenom odgovornošću, OIB 85127306373</item>
      <item>Dražen Šmajgel</item>
      <item>VETERINA NUTRICIUS d.o.o. za proizvodnju, trgovinu i usluge, OIB 26732088955</item>
      <item>Grgić &amp; Partneri odvjetničko društvo j.t.d., OIB 16457179668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društvo, OIB 23057039320</item>
      <item>Tatjana Papić, odvj. vježbenica za Pioneer sjeme d.o.o.</item>
      <item>NATURA-MILK-ĐURĐEVAC društvo s ograničenom odgovornošću za proizvodnju i usluge, OIB 32385533116</item>
      <item>ŽUPANIJSKO DRŽAVNO ODVJETNIŠTVO U VARAŽDINU</item>
      <item>Stečajna oglasna ploča TS u Varaždinu</item>
      <item>CROATIA FACTORING d.o.o. za factoring, OIB 32387887465</item>
      <item>JAVNA VATROGASNA POSTROJBA ĐURĐEVAC, OIB 30297232842</item>
      <item>PRVI FAKTOR društvo s ograničenom odgovornošću za factoring, OIB 63278028623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osiguranje, OIB 12012147571</item>
      <item>ZLATKO GREGURIĆ</item>
      <item>Općinsko državno odvjetništvo u Koprivnici, Koprivnica</item>
      <item>OSATINA GRUPA d.o.o. za proizvodnju, promet i usluge u poljoprivredi, OIB 52123139126</item>
      <item>IRENA PIKIJA punomoćnik sudionika u postupku NATURA AGRO poljoprivedna i prehrambena proizvodnja, d.o.o.</item>
      <item>BETOVEN d. o. o. za trgovinu, OIB 61265106301</item>
      <item>Želimir Uršulin, OIB 03842320752</item>
      <item>Grgić &amp; Partneri odvjetničko društvo j.t.d., OIB 16457179668</item>
      <item>SUNCE OSIGURANJE dioničko društvo za osiguranje, OIB 12012147571</item>
      <item>PRVI FAKTOR društvo s ograničenom odgovornošću za factoring, OIB 63278028623</item>
      <item>Odvjetničko društvo Ećimović &amp; Kaleb, društvo s ograničenom odgovornošću, OIB 92750937386</item>
      <item>H-ABDUCO društvo s ograničenom odgovornošću za usluge, OIB 13667298928</item>
      <item>Javna vatrogasna postrojba Đurđevac, OIB </item>
      <item>ERSTE&amp;STEIERMÄRKISCHE BANKA dioničko društvo, OIB 23057039320</item>
      <item>Vesna Vignjević-Žak</item>
      <item>PODRAVKA prehrambena industrija, d.d., OIB 18928523252</item>
      <item>SCHAUER - AGRA društvo s ograničenom odgovornošću za trgovinu i usluge, OIB 15646695616</item>
      <item>Marko Praljak, odvj. iz ZOU, OIB 23673585807</item>
      <item>Općinski sud u Koprivnici, Zemljišnoknjižni odjel Koprivnica</item>
    </derivirana_varijabla>
  </DomainObject.Predmet.OstaliListFormatedOIB>
  <DomainObject.Predmet.OstaliListFormatedWithAdress>
    <izvorni_sadrzaj>
      <item>Željko Blažok, direktor dužnika, P. Preradovića 5, 48350 Đurđevac</item>
      <item>ŽDO Građansko-upravni odjel u Varaždinu, Kratka br. 1., 42000 Varaždin</item>
      <item>FINA Đurđevac, Đ. Basaričeka 14, 48350 Đurđevac</item>
      <item>ZAGREBAČKA BANKA DIONIČKO DRUŠTVO, Trg bana Josipa Jelačića 10, 10000 Zagreb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Kratka 2/I, Varaždin</item>
      <item>PIONEER - SJEME društvo s ograničenom odgovornošću za proizvodnju i trgovinu, Čulinečka Cesta,2b/II, 10000 Zagreb</item>
      <item>Genera dioničko društvo za razvoj i proizvodnju farmaceutskih proizvoda, Svetonedjeljska 2, Kalinovica</item>
      <item>HYPO ALPE-ADRIA-BANK dioničko društvo, Slavonska avenija 6, 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 10 000 Zagreb</item>
      <item>PETAR ŠLABEK, dipl. oec. zamjenik ŽDO</item>
      <item>ŽITO MLINSKO PEKARSKA INDUSTRIJA d.o.o. za proizvodnju i usluge, Đakovština 3, Osijek</item>
      <item>Odvjetničko društvo TOMIĆ &amp; ŠUŠNJAR j.t.d. u likvidaciji za vjerovnika Hrvatske šume d.o.o. Zagreb, Zelinska 2/1, 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Ivana Lučića 2, 10000 Zagreb</item>
      <item>Ekonomski fakultet u Zagrebu</item>
      <item>Hrvatski centar za poljop., hranu i selo pun. Iva Palčić</item>
      <item>EUROHERC osiguranje - dioničko društvo za osiguranje imovine i osoba i druge poslove osiguranja, Ulica grada Vukovara 282, 10000 Zagreb</item>
      <item>Radnici Ivana Fuček i dr. poimenično navedeni u uvodu zapisnika</item>
      <item>Odvjetničko društvo Hanžeković &amp; Partneri društvo s ograničenom odgovornošću, Radnička Cesta 22, 10000 Zagreb</item>
      <item>Dražen Šmajgel, Draškovićeva 53, 10000 Zagreb</item>
      <item>VETERINA NUTRICIUS d.o.o. za proizvodnju, trgovinu i usluge, Svetonedjeljska 2, Kalinovica</item>
      <item>Grgić &amp; Partneri odvjetničko društvo j.t.d., Ulica grada Vukovara 282, 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 Šibenik Šibenik</item>
      <item>ERSTE&amp;STEIERMÄRKISCHE BANKA dioničko društvo, Jadranski Trg 3/a, Rijeka</item>
      <item>Tatjana Papić, odvj. vježbenica za Pioneer sjeme d.o.o.</item>
      <item>NATURA-MILK-ĐURĐEVAC društvo s ograničenom odgovornošću za proizvodnju i usluge, Kolodvorska 21/A, Đurđevac</item>
      <item>ŽUPANIJSKO DRŽAVNO ODVJETNIŠTVO U VARAŽDINU, Varaždin</item>
      <item>Stečajna oglasna ploča TS u Varaždinu</item>
      <item>CROATIA FACTORING d.o.o. za factoring, Vlaška 40, 10000 Zagreb</item>
      <item>JAVNA VATROGASNA POSTROJBA ĐURĐEVAC, Stjepana Radića 189/B, Đurđevac</item>
      <item>PRVI FAKTOR društvo s ograničenom odgovornošću za factoring, Hektorovićeva 2/V, 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Trnjanska cesta 108, 10000 Zagreb</item>
      <item>ZLATKO GREGURIĆ, Mihanovićeva 15b, 43000 Bjejlovar</item>
      <item>Općinsko državno odvjetništvo u Koprivnici, Koprivnica</item>
      <item>OSATINA GRUPA d.o.o. za proizvodnju, promet i usluge u poljoprivredi, Kralja Tomislava 91, Semeljci</item>
      <item>IRENA PIKIJA, Kratka 6/III, 42000 Varaždin punomoćnik sudionika u postupku NATURA AGRO poljoprivedna i prehrambena proizvodnja, d.o.o.</item>
      <item>BETOVEN d. o. o. za trgovinu, Šišanska cesta 189, Pula</item>
      <item>Želimir Uršulin, Trg hrvatskih Ivanovaca 9, 42240 Ivanec</item>
      <item>Grgić &amp; Partneri odvjetničko društvo j.t.d., Ulica grada Vukovara 282, Zagreb</item>
      <item>SUNCE OSIGURANJE dioničko društvo za osiguranje, Trnjanska cesta 108, 10000 Zagreb</item>
      <item>PRVI FAKTOR društvo s ograničenom odgovornošću za factoring, Hektorovićeva 2, 10000 Zagreb</item>
      <item>Odvjetničko društvo Ećimović &amp; Kaleb, društvo s ograničenom odgovornošću, Draškovićeva 53, 10000 Zagreb</item>
      <item>H-ABDUCO društvo s ograničenom odgovornošću za usluge, Slavonska avenija 6A, 10000 Zagreb</item>
      <item>Javna vatrogasna postrojba Đurđevac</item>
      <item>ERSTE&amp;STEIERMÄRKISCHE BANKA dioničko društvo, Jadranski Trg 3/a, 51000 Rijeka</item>
      <item>Vesna Vignjević-Žak, Ul.Josipa Jelačića 7, 43000 Bjelovar</item>
      <item>PODRAVKA prehrambena industrija, d.d., A.Starčevića 32, 48000 Koprivnica</item>
      <item>SCHAUER - AGRA društvo s ograničenom odgovornošću za trgovinu i usluge, Josipa Zorića 133, 10370 Dugo Selo</item>
      <item>Marko Praljak, odvj. iz ZOU, Radnička cesta 37b, 10000 Zagreb</item>
      <item>Općinski sud u Koprivnici, Zemljišnoknjižni odjel Koprivnica</item>
    </izvorni_sadrzaj>
    <derivirana_varijabla naziv="DomainObject.Predmet.OstaliListFormatedWithAdress_1">
      <item>Željko Blažok, direktor dužnika, P. Preradovića 5, 48350 Đurđevac</item>
      <item>ŽDO Građansko-upravni odjel u Varaždinu, Kratka br. 1., 42000 Varaždin</item>
      <item>FINA Đurđevac, Đ. Basaričeka 14, 48350 Đurđevac</item>
      <item>ZAGREBAČKA BANKA DIONIČKO DRUŠTVO, Trg bana Josipa Jelačića 10, 10000 Zagreb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Kratka 2/I, Varaždin</item>
      <item>PIONEER - SJEME društvo s ograničenom odgovornošću za proizvodnju i trgovinu, Čulinečka Cesta,2b/II, 10000 Zagreb</item>
      <item>Genera dioničko društvo za razvoj i proizvodnju farmaceutskih proizvoda, Svetonedjeljska 2, Kalinovica</item>
      <item>HYPO ALPE-ADRIA-BANK dioničko društvo, Slavonska avenija 6, 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 10 000 Zagreb</item>
      <item>PETAR ŠLABEK, dipl. oec. zamjenik ŽDO</item>
      <item>ŽITO MLINSKO PEKARSKA INDUSTRIJA d.o.o. za proizvodnju i usluge, Đakovština 3, Osijek</item>
      <item>Odvjetničko društvo TOMIĆ &amp; ŠUŠNJAR j.t.d. u likvidaciji za vjerovnika Hrvatske šume d.o.o. Zagreb, Zelinska 2/1, 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Ivana Lučića 2, 10000 Zagreb</item>
      <item>Ekonomski fakultet u Zagrebu</item>
      <item>Hrvatski centar za poljop., hranu i selo pun. Iva Palčić</item>
      <item>EUROHERC osiguranje - dioničko društvo za osiguranje imovine i osoba i druge poslove osiguranja, Ulica grada Vukovara 282, 10000 Zagreb</item>
      <item>Radnici Ivana Fuček i dr. poimenično navedeni u uvodu zapisnika</item>
      <item>Odvjetničko društvo Hanžeković &amp; Partneri društvo s ograničenom odgovornošću, Radnička Cesta 22, 10000 Zagreb</item>
      <item>Dražen Šmajgel, Draškovićeva 53, 10000 Zagreb</item>
      <item>VETERINA NUTRICIUS d.o.o. za proizvodnju, trgovinu i usluge, Svetonedjeljska 2, Kalinovica</item>
      <item>Grgić &amp; Partneri odvjetničko društvo j.t.d., Ulica grada Vukovara 282, 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 Šibenik Šibenik</item>
      <item>ERSTE&amp;STEIERMÄRKISCHE BANKA dioničko društvo, Jadranski Trg 3/a, Rijeka</item>
      <item>Tatjana Papić, odvj. vježbenica za Pioneer sjeme d.o.o.</item>
      <item>NATURA-MILK-ĐURĐEVAC društvo s ograničenom odgovornošću za proizvodnju i usluge, Kolodvorska 21/A, Đurđevac</item>
      <item>ŽUPANIJSKO DRŽAVNO ODVJETNIŠTVO U VARAŽDINU, Varaždin</item>
      <item>Stečajna oglasna ploča TS u Varaždinu</item>
      <item>CROATIA FACTORING d.o.o. za factoring, Vlaška 40, 10000 Zagreb</item>
      <item>JAVNA VATROGASNA POSTROJBA ĐURĐEVAC, Stjepana Radića 189/B, Đurđevac</item>
      <item>PRVI FAKTOR društvo s ograničenom odgovornošću za factoring, Hektorovićeva 2/V, 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Trnjanska cesta 108, 10000 Zagreb</item>
      <item>ZLATKO GREGURIĆ, Mihanovićeva 15b, 43000 Bjejlovar</item>
      <item>Općinsko državno odvjetništvo u Koprivnici, Koprivnica</item>
      <item>OSATINA GRUPA d.o.o. za proizvodnju, promet i usluge u poljoprivredi, Kralja Tomislava 91, Semeljci</item>
      <item>IRENA PIKIJA, Kratka 6/III, 42000 Varaždin punomoćnik sudionika u postupku NATURA AGRO poljoprivedna i prehrambena proizvodnja, d.o.o.</item>
      <item>BETOVEN d. o. o. za trgovinu, Šišanska cesta 189, Pula</item>
      <item>Želimir Uršulin, Trg hrvatskih Ivanovaca 9, 42240 Ivanec</item>
      <item>Grgić &amp; Partneri odvjetničko društvo j.t.d., Ulica grada Vukovara 282, Zagreb</item>
      <item>SUNCE OSIGURANJE dioničko društvo za osiguranje, Trnjanska cesta 108, 10000 Zagreb</item>
      <item>PRVI FAKTOR društvo s ograničenom odgovornošću za factoring, Hektorovićeva 2, 10000 Zagreb</item>
      <item>Odvjetničko društvo Ećimović &amp; Kaleb, društvo s ograničenom odgovornošću, Draškovićeva 53, 10000 Zagreb</item>
      <item>H-ABDUCO društvo s ograničenom odgovornošću za usluge, Slavonska avenija 6A, 10000 Zagreb</item>
      <item>Javna vatrogasna postrojba Đurđevac</item>
      <item>ERSTE&amp;STEIERMÄRKISCHE BANKA dioničko društvo, Jadranski Trg 3/a, 51000 Rijeka</item>
      <item>Vesna Vignjević-Žak, Ul.Josipa Jelačića 7, 43000 Bjelovar</item>
      <item>PODRAVKA prehrambena industrija, d.d., A.Starčevića 32, 48000 Koprivnica</item>
      <item>SCHAUER - AGRA društvo s ograničenom odgovornošću za trgovinu i usluge, Josipa Zorića 133, 10370 Dugo Selo</item>
      <item>Marko Praljak, odvj. iz ZOU, Radnička cesta 37b, 10000 Zagreb</item>
      <item>Općinski sud u Koprivnici, Zemljišnoknjižni odjel Koprivnica</item>
    </derivirana_varijabla>
  </DomainObject.Predmet.OstaliListFormatedWithAdress>
  <DomainObject.Predmet.OstaliListFormatedWithAdressOIB>
    <izvorni_sadrzaj>
      <item>Željko Blažok, direktor dužnika, P. Preradovića 5, 48350 Đurđevac</item>
      <item>ŽDO Građansko-upravni odjel u Varaždinu, Kratka br. 1., 42000 Varaždin</item>
      <item>FINA Đurđevac, Đ. Basaričeka 14, 48350 Đurđevac</item>
      <item>ZAGREBAČKA BANKA DIONIČKO DRUŠTVO, OIB 92963223473, Trg bana Josipa Jelačića 10, 10000 Zagreb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97816293174, Kratka 2/I, Varaždin</item>
      <item>PIONEER - SJEME društvo s ograničenom odgovornošću za proizvodnju i trgovinu, OIB 24384351607, Čulinečka Cesta,2b/II, 10000 Zagreb</item>
      <item>Genera dioničko društvo za razvoj i proizvodnju farmaceutskih proizvoda, OIB 25555531112, Svetonedjeljska 2, Kalinovica</item>
      <item>HYPO ALPE-ADRIA-BANK dioničko društvo, OIB 14036333877, Slavonska avenija 6, 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 10 000 Zagreb</item>
      <item>PETAR ŠLABEK, dipl. oec. zamjenik ŽDO</item>
      <item>ŽITO MLINSKO PEKARSKA INDUSTRIJA d.o.o. za proizvodnju i usluge, OIB 43646262358, Đakovština 3, Osijek</item>
      <item>Odvjetničko društvo TOMIĆ &amp; ŠUŠNJAR j.t.d. u likvidaciji za vjerovnika Hrvatske šume d.o.o. Zagreb, OIB 56842995878, Zelinska 2/1, 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10194059689, Ivana Lučića 2, 10000 Zagreb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22694857747, Ulica grada Vukovara 282, 10000 Zagreb</item>
      <item>Radnici Ivana Fuček i dr. poimenično navedeni u uvodu zapisnika</item>
      <item>Odvjetničko društvo Hanžeković &amp; Partneri društvo s ograničenom odgovornošću, OIB 85127306373, Radnička Cesta 22, 10000 Zagreb</item>
      <item>Dražen Šmajgel, Draškovićeva 53, 10000 Zagreb</item>
      <item>VETERINA NUTRICIUS d.o.o. za proizvodnju, trgovinu i usluge, OIB 26732088955, Svetonedjeljska 2, Kalinovica</item>
      <item>Grgić &amp; Partneri odvjetničko društvo j.t.d., OIB 16457179668, Ulica grada Vukovara 282, 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 Šibenik Šibenik</item>
      <item>ERSTE&amp;STEIERMÄRKISCHE BANKA dioničko društvo, OIB 23057039320, Jadranski Trg 3/a, Rijeka</item>
      <item>Tatjana Papić, odvj. vježbenica za Pioneer sjeme d.o.o.</item>
      <item>NATURA-MILK-ĐURĐEVAC društvo s ograničenom odgovornošću za proizvodnju i usluge, OIB 32385533116, Kolodvorska 21/A, Đurđevac</item>
      <item>ŽUPANIJSKO DRŽAVNO ODVJETNIŠTVO U VARAŽDINU, Varaždin</item>
      <item>Stečajna oglasna ploča TS u Varaždinu</item>
      <item>CROATIA FACTORING d.o.o. za factoring, OIB 32387887465, Vlaška 40, 10000 Zagreb</item>
      <item>JAVNA VATROGASNA POSTROJBA ĐURĐEVAC, OIB 30297232842, Stjepana Radića 189/B, Đurđevac</item>
      <item>PRVI FAKTOR društvo s ograničenom odgovornošću za factoring, OIB 63278028623, Hektorovićeva 2/V, 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OIB 12012147571, Trnjanska cesta 108, 10000 Zagreb</item>
      <item>ZLATKO GREGURIĆ, Mihanovićeva 15b, 43000 Bjejlovar</item>
      <item>Općinsko državno odvjetništvo u Koprivnici, Koprivnica</item>
      <item>OSATINA GRUPA d.o.o. za proizvodnju, promet i usluge u poljoprivredi, OIB 52123139126, Kralja Tomislava 91, Semeljci</item>
      <item>IRENA PIKIJA, Kratka 6/III, 42000 Varaždin punomoćnik sudionika u postupku NATURA AGRO poljoprivedna i prehrambena proizvodnja, d.o.o.</item>
      <item>BETOVEN d. o. o. za trgovinu, OIB 61265106301, Šišanska cesta 189, Pula</item>
      <item>Želimir Uršulin, OIB 03842320752, Trg hrvatskih Ivanovaca 9, 42240 Ivanec</item>
      <item>Grgić &amp; Partneri odvjetničko društvo j.t.d., OIB 16457179668, Ulica grada Vukovara 282, Zagreb</item>
      <item>SUNCE OSIGURANJE dioničko društvo za osiguranje, OIB 12012147571, Trnjanska cesta 108, 10000 Zagreb</item>
      <item>PRVI FAKTOR društvo s ograničenom odgovornošću za factoring, OIB 63278028623, Hektorovićeva 2, 10000 Zagreb</item>
      <item>Odvjetničko društvo Ećimović &amp; Kaleb, društvo s ograničenom odgovornošću, OIB 92750937386, Draškovićeva 53, 10000 Zagreb</item>
      <item>H-ABDUCO društvo s ograničenom odgovornošću za usluge, OIB 13667298928, Slavonska avenija 6A, 10000 Zagreb</item>
      <item>Javna vatrogasna postrojba Đurđevac, OIB </item>
      <item>ERSTE&amp;STEIERMÄRKISCHE BANKA dioničko društvo, OIB 23057039320, Jadranski Trg 3/a, 51000 Rijeka</item>
      <item>Vesna Vignjević-Žak, Ul.Josipa Jelačića 7, 43000 Bjelovar</item>
      <item>PODRAVKA prehrambena industrija, d.d., OIB 18928523252, A.Starčevića 32, 48000 Koprivnica</item>
      <item>SCHAUER - AGRA društvo s ograničenom odgovornošću za trgovinu i usluge, OIB 15646695616, Josipa Zorića 133, 10370 Dugo Selo</item>
      <item>Marko Praljak, odvj. iz ZOU, OIB 23673585807, Radnička cesta 37b, 10000 Zagreb</item>
      <item>Općinski sud u Koprivnici, Zemljišnoknjižni odjel Koprivnica</item>
    </izvorni_sadrzaj>
    <derivirana_varijabla naziv="DomainObject.Predmet.OstaliListFormatedWithAdressOIB_1">
      <item>Željko Blažok, direktor dužnika, P. Preradovića 5, 48350 Đurđevac</item>
      <item>ŽDO Građansko-upravni odjel u Varaždinu, Kratka br. 1., 42000 Varaždin</item>
      <item>FINA Đurđevac, Đ. Basaričeka 14, 48350 Đurđevac</item>
      <item>ZAGREBAČKA BANKA DIONIČKO DRUŠTVO, OIB 92963223473, Trg bana Josipa Jelačića 10, 10000 Zagreb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97816293174, Kratka 2/I, Varaždin</item>
      <item>PIONEER - SJEME društvo s ograničenom odgovornošću za proizvodnju i trgovinu, OIB 24384351607, Čulinečka Cesta,2b/II, 10000 Zagreb</item>
      <item>Genera dioničko društvo za razvoj i proizvodnju farmaceutskih proizvoda, OIB 25555531112, Svetonedjeljska 2, Kalinovica</item>
      <item>HYPO ALPE-ADRIA-BANK dioničko društvo, OIB 14036333877, Slavonska avenija 6, 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 10 000 Zagreb</item>
      <item>PETAR ŠLABEK, dipl. oec. zamjenik ŽDO</item>
      <item>ŽITO MLINSKO PEKARSKA INDUSTRIJA d.o.o. za proizvodnju i usluge, OIB 43646262358, Đakovština 3, Osijek</item>
      <item>Odvjetničko društvo TOMIĆ &amp; ŠUŠNJAR j.t.d. u likvidaciji za vjerovnika Hrvatske šume d.o.o. Zagreb, OIB 56842995878, Zelinska 2/1, 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10194059689, Ivana Lučića 2, 10000 Zagreb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22694857747, Ulica grada Vukovara 282, 10000 Zagreb</item>
      <item>Radnici Ivana Fuček i dr. poimenično navedeni u uvodu zapisnika</item>
      <item>Odvjetničko društvo Hanžeković &amp; Partneri društvo s ograničenom odgovornošću, OIB 85127306373, Radnička Cesta 22, 10000 Zagreb</item>
      <item>Dražen Šmajgel, Draškovićeva 53, 10000 Zagreb</item>
      <item>VETERINA NUTRICIUS d.o.o. za proizvodnju, trgovinu i usluge, OIB 26732088955, Svetonedjeljska 2, Kalinovica</item>
      <item>Grgić &amp; Partneri odvjetničko društvo j.t.d., OIB 16457179668, Ulica grada Vukovara 282, 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 Šibenik Šibenik</item>
      <item>ERSTE&amp;STEIERMÄRKISCHE BANKA dioničko društvo, OIB 23057039320, Jadranski Trg 3/a, Rijeka</item>
      <item>Tatjana Papić, odvj. vježbenica za Pioneer sjeme d.o.o.</item>
      <item>NATURA-MILK-ĐURĐEVAC društvo s ograničenom odgovornošću za proizvodnju i usluge, OIB 32385533116, Kolodvorska 21/A, Đurđevac</item>
      <item>ŽUPANIJSKO DRŽAVNO ODVJETNIŠTVO U VARAŽDINU, Varaždin</item>
      <item>Stečajna oglasna ploča TS u Varaždinu</item>
      <item>CROATIA FACTORING d.o.o. za factoring, OIB 32387887465, Vlaška 40, 10000 Zagreb</item>
      <item>JAVNA VATROGASNA POSTROJBA ĐURĐEVAC, OIB 30297232842, Stjepana Radića 189/B, Đurđevac</item>
      <item>PRVI FAKTOR društvo s ograničenom odgovornošću za factoring, OIB 63278028623, Hektorovićeva 2/V, 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OIB 12012147571, Trnjanska cesta 108, 10000 Zagreb</item>
      <item>ZLATKO GREGURIĆ, Mihanovićeva 15b, 43000 Bjejlovar</item>
      <item>Općinsko državno odvjetništvo u Koprivnici, Koprivnica</item>
      <item>OSATINA GRUPA d.o.o. za proizvodnju, promet i usluge u poljoprivredi, OIB 52123139126, Kralja Tomislava 91, Semeljci</item>
      <item>IRENA PIKIJA, Kratka 6/III, 42000 Varaždin punomoćnik sudionika u postupku NATURA AGRO poljoprivedna i prehrambena proizvodnja, d.o.o.</item>
      <item>BETOVEN d. o. o. za trgovinu, OIB 61265106301, Šišanska cesta 189, Pula</item>
      <item>Želimir Uršulin, OIB 03842320752, Trg hrvatskih Ivanovaca 9, 42240 Ivanec</item>
      <item>Grgić &amp; Partneri odvjetničko društvo j.t.d., OIB 16457179668, Ulica grada Vukovara 282, Zagreb</item>
      <item>SUNCE OSIGURANJE dioničko društvo za osiguranje, OIB 12012147571, Trnjanska cesta 108, 10000 Zagreb</item>
      <item>PRVI FAKTOR društvo s ograničenom odgovornošću za factoring, OIB 63278028623, Hektorovićeva 2, 10000 Zagreb</item>
      <item>Odvjetničko društvo Ećimović &amp; Kaleb, društvo s ograničenom odgovornošću, OIB 92750937386, Draškovićeva 53, 10000 Zagreb</item>
      <item>H-ABDUCO društvo s ograničenom odgovornošću za usluge, OIB 13667298928, Slavonska avenija 6A, 10000 Zagreb</item>
      <item>Javna vatrogasna postrojba Đurđevac, OIB </item>
      <item>ERSTE&amp;STEIERMÄRKISCHE BANKA dioničko društvo, OIB 23057039320, Jadranski Trg 3/a, 51000 Rijeka</item>
      <item>Vesna Vignjević-Žak, Ul.Josipa Jelačića 7, 43000 Bjelovar</item>
      <item>PODRAVKA prehrambena industrija, d.d., OIB 18928523252, A.Starčevića 32, 48000 Koprivnica</item>
      <item>SCHAUER - AGRA društvo s ograničenom odgovornošću za trgovinu i usluge, OIB 15646695616, Josipa Zorića 133, 10370 Dugo Selo</item>
      <item>Marko Praljak, odvj. iz ZOU, OIB 23673585807, Radnička cesta 37b, 10000 Zagreb</item>
      <item>Općinski sud u Koprivnici, Zemljišnoknjižni odjel Koprivnica</item>
    </derivirana_varijabla>
  </DomainObject.Predmet.OstaliListFormatedWithAdressOIB>
  <DomainObject.Predmet.OstaliListNazivFormated>
    <izvorni_sadrzaj>
      <item>Željko Blažok, direktor dužnika</item>
      <item>ŽDO Građansko-upravni odjel u Varaždinu</item>
      <item>FINA Đurđevac</item>
      <item>ZAGREBAČKA BANKA DIONIČKO DRUŠTVO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  <item>PODRAVKA prehrambena industrija, d.d.</item>
      <item>SCHAUER - AGRA društvo s ograničenom odgovornošću za trgovinu i usluge</item>
      <item>Marko Praljak, odvj. iz ZOU</item>
      <item>Općinski sud u Koprivnici, Zemljišnoknjižni odjel Koprivnica</item>
    </izvorni_sadrzaj>
    <derivirana_varijabla naziv="DomainObject.Predmet.OstaliListNazivFormated_1">
      <item>Željko Blažok, direktor dužnika</item>
      <item>ŽDO Građansko-upravni odjel u Varaždinu</item>
      <item>FINA Đurđevac</item>
      <item>ZAGREBAČKA BANKA DIONIČKO DRUŠTVO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  <item>PODRAVKA prehrambena industrija, d.d.</item>
      <item>SCHAUER - AGRA društvo s ograničenom odgovornošću za trgovinu i usluge</item>
      <item>Marko Praljak, odvj. iz ZOU</item>
      <item>Općinski sud u Koprivnici, Zemljišnoknjižni odjel Koprivnica</item>
    </derivirana_varijabla>
  </DomainObject.Predmet.OstaliListNazivFormated>
  <DomainObject.Predmet.OstaliListNazivFormatedOIB>
    <izvorni_sadrzaj>
      <item>Željko Blažok, direktor dužnika</item>
      <item>ŽDO Građansko-upravni odjel u Varaždinu</item>
      <item>FINA Đurđevac</item>
      <item>ZAGREBAČKA BANKA DIONIČKO DRUŠTVO, OIB 92963223473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</item>
      <item>PIONEER - SJEME društvo s ograničenom odgovornošću za proizvodnju i trgovinu, OIB 24384351607</item>
      <item>Genera dioničko društvo za razvoj i proizvodnju farmaceutskih proizvoda, OIB 25555531112</item>
      <item>HYPO ALPE-ADRIA-BANK dioničko društvo, OIB 14036333877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usluge, OIB 43646262358</item>
      <item>Odvjetničko društvo TOMIĆ &amp; ŠUŠNJAR j.t.d. u likvidaciji za vjerovnika Hrvatske šume d.o.o. Zagreb, OIB 56842995878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</item>
      <item>Radnici Ivana Fuček i dr. poimenično navedeni u uvodu zapisnika</item>
      <item>Odvjetničko društvo Hanžeković &amp; Partneri društvo s ograničenom odgovornošću, OIB 85127306373</item>
      <item>Dražen Šmajgel</item>
      <item>VETERINA NUTRICIUS d.o.o. za proizvodnju, trgovinu i usluge, OIB 26732088955</item>
      <item>Grgić &amp; Partneri odvjetničko društvo j.t.d., OIB 16457179668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društvo, OIB 23057039320</item>
      <item>Tatjana Papić, odvj. vježbenica za Pioneer sjeme d.o.o.</item>
      <item>NATURA-MILK-ĐURĐEVAC društvo s ograničenom odgovornošću za proizvodnju i usluge, OIB 32385533116</item>
      <item>ŽUPANIJSKO DRŽAVNO ODVJETNIŠTVO U VARAŽDINU</item>
      <item>Stečajna oglasna ploča TS u Varaždinu</item>
      <item>CROATIA FACTORING d.o.o. za factoring, OIB 32387887465</item>
      <item>JAVNA VATROGASNA POSTROJBA ĐURĐEVAC, OIB 30297232842</item>
      <item>PRVI FAKTOR društvo s ograničenom odgovornošću za factoring, OIB 63278028623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osiguranje, OIB 12012147571</item>
      <item>ZLATKO GREGURIĆ</item>
      <item>Općinsko državno odvjetništvo u Koprivnici, Koprivnica</item>
      <item>OSATINA GRUPA d.o.o. za proizvodnju, promet i usluge u poljoprivredi, OIB 52123139126</item>
      <item>IRENA PIKIJA</item>
      <item>BETOVEN d. o. o. za trgovinu, OIB 61265106301</item>
      <item>Želimir Uršulin, OIB 03842320752</item>
      <item>Grgić &amp; Partneri odvjetničko društvo j.t.d., OIB 16457179668</item>
      <item>SUNCE OSIGURANJE dioničko društvo za osiguranje, OIB 12012147571</item>
      <item>PRVI FAKTOR društvo s ograničenom odgovornošću za factoring, OIB 63278028623</item>
      <item>Odvjetničko društvo Ećimović &amp; Kaleb, društvo s ograničenom odgovornošću, OIB 92750937386</item>
      <item>H-ABDUCO društvo s ograničenom odgovornošću za usluge, OIB 13667298928</item>
      <item>Javna vatrogasna postrojba Đurđevac, OIB </item>
      <item>ERSTE&amp;STEIERMÄRKISCHE BANKA dioničko društvo, OIB 23057039320</item>
      <item>Vesna Vignjević-Žak</item>
      <item>PODRAVKA prehrambena industrija, d.d., OIB 18928523252</item>
      <item>SCHAUER - AGRA društvo s ograničenom odgovornošću za trgovinu i usluge, OIB 15646695616</item>
      <item>Marko Praljak, odvj. iz ZOU, OIB 23673585807</item>
      <item>Općinski sud u Koprivnici, Zemljišnoknjižni odjel Koprivnica</item>
    </izvorni_sadrzaj>
    <derivirana_varijabla naziv="DomainObject.Predmet.OstaliListNazivFormatedOIB_1">
      <item>Željko Blažok, direktor dužnika</item>
      <item>ŽDO Građansko-upravni odjel u Varaždinu</item>
      <item>FINA Đurđevac</item>
      <item>ZAGREBAČKA BANKA DIONIČKO DRUŠTVO, OIB 92963223473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</item>
      <item>PIONEER - SJEME društvo s ograničenom odgovornošću za proizvodnju i trgovinu, OIB 24384351607</item>
      <item>Genera dioničko društvo za razvoj i proizvodnju farmaceutskih proizvoda, OIB 25555531112</item>
      <item>HYPO ALPE-ADRIA-BANK dioničko društvo, OIB 14036333877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usluge, OIB 43646262358</item>
      <item>Odvjetničko društvo TOMIĆ &amp; ŠUŠNJAR j.t.d. u likvidaciji za vjerovnika Hrvatske šume d.o.o. Zagreb, OIB 56842995878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</item>
      <item>Radnici Ivana Fuček i dr. poimenično navedeni u uvodu zapisnika</item>
      <item>Odvjetničko društvo Hanžeković &amp; Partneri društvo s ograničenom odgovornošću, OIB 85127306373</item>
      <item>Dražen Šmajgel</item>
      <item>VETERINA NUTRICIUS d.o.o. za proizvodnju, trgovinu i usluge, OIB 26732088955</item>
      <item>Grgić &amp; Partneri odvjetničko društvo j.t.d., OIB 16457179668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društvo, OIB 23057039320</item>
      <item>Tatjana Papić, odvj. vježbenica za Pioneer sjeme d.o.o.</item>
      <item>NATURA-MILK-ĐURĐEVAC društvo s ograničenom odgovornošću za proizvodnju i usluge, OIB 32385533116</item>
      <item>ŽUPANIJSKO DRŽAVNO ODVJETNIŠTVO U VARAŽDINU</item>
      <item>Stečajna oglasna ploča TS u Varaždinu</item>
      <item>CROATIA FACTORING d.o.o. za factoring, OIB 32387887465</item>
      <item>JAVNA VATROGASNA POSTROJBA ĐURĐEVAC, OIB 30297232842</item>
      <item>PRVI FAKTOR društvo s ograničenom odgovornošću za factoring, OIB 63278028623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osiguranje, OIB 12012147571</item>
      <item>ZLATKO GREGURIĆ</item>
      <item>Općinsko državno odvjetništvo u Koprivnici, Koprivnica</item>
      <item>OSATINA GRUPA d.o.o. za proizvodnju, promet i usluge u poljoprivredi, OIB 52123139126</item>
      <item>IRENA PIKIJA</item>
      <item>BETOVEN d. o. o. za trgovinu, OIB 61265106301</item>
      <item>Želimir Uršulin, OIB 03842320752</item>
      <item>Grgić &amp; Partneri odvjetničko društvo j.t.d., OIB 16457179668</item>
      <item>SUNCE OSIGURANJE dioničko društvo za osiguranje, OIB 12012147571</item>
      <item>PRVI FAKTOR društvo s ograničenom odgovornošću za factoring, OIB 63278028623</item>
      <item>Odvjetničko društvo Ećimović &amp; Kaleb, društvo s ograničenom odgovornošću, OIB 92750937386</item>
      <item>H-ABDUCO društvo s ograničenom odgovornošću za usluge, OIB 13667298928</item>
      <item>Javna vatrogasna postrojba Đurđevac, OIB </item>
      <item>ERSTE&amp;STEIERMÄRKISCHE BANKA dioničko društvo, OIB 23057039320</item>
      <item>Vesna Vignjević-Žak</item>
      <item>PODRAVKA prehrambena industrija, d.d., OIB 18928523252</item>
      <item>SCHAUER - AGRA društvo s ograničenom odgovornošću za trgovinu i usluge, OIB 15646695616</item>
      <item>Marko Praljak, odvj. iz ZOU, OIB 23673585807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St-34/2011-842</izvorni_sadrzaj>
    <derivirana_varijabla naziv="DomainObject.PoslovniBrojDokumenta_1">St-34/2011-842</derivirana_varijabla>
  </DomainObject.PoslovniBrojDokumenta>
  <DomainObject.Predmet.StrankaIDrugi>
    <izvorni_sadrzaj>Dražen Juren</izvorni_sadrzaj>
    <derivirana_varijabla naziv="DomainObject.Predmet.StrankaIDrugi_1">Dražen Juren</derivirana_varijabla>
  </DomainObject.Predmet.StrankaIDrugi>
  <DomainObject.Predmet.ProtustrankaIDrugi>
    <izvorni_sadrzaj>NATURA AGRO poljoprivedna i prehrambena proizvodnja, d.o.o.</izvorni_sadrzaj>
    <derivirana_varijabla naziv="DomainObject.Predmet.ProtustrankaIDrugi_1">NATURA AGRO poljoprivedna i prehrambena proizvodnja, d.o.o.</derivirana_varijabla>
  </DomainObject.Predmet.ProtustrankaIDrugi>
  <DomainObject.Predmet.StrankaIDrugiAdressOIB>
    <izvorni_sadrzaj>Dražen Juren, OIB 16224397415, Mičetinac 28, 48350 Mičetinac</izvorni_sadrzaj>
    <derivirana_varijabla naziv="DomainObject.Predmet.StrankaIDrugiAdressOIB_1">Dražen Juren, OIB 16224397415, Mičetinac 28, 48350 Mičetinac</derivirana_varijabla>
  </DomainObject.Predmet.StrankaIDrugiAdressOIB>
  <DomainObject.Predmet.ProtustrankaIDrugiAdressOIB>
    <izvorni_sadrzaj>NATURA AGRO poljoprivedna i prehrambena proizvodnja, d.o.o., OIB 77805504491, Kolodvorska 21/A, 48350 Đurđevac</izvorni_sadrzaj>
    <derivirana_varijabla naziv="DomainObject.Predmet.ProtustrankaIDrugiAdressOIB_1">NATURA AGRO poljoprivedna i prehrambena proizvodnja, d.o.o., OIB 77805504491, Kolodvorska 21/A,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Blažok, direktor dužnika</item>
      <item>ŽDO Građansko-upravni odjel u Varaždinu</item>
      <item>FINA Đurđevac</item>
      <item>ZAGREBAČKA BANKA DIONIČKO DRUŠTVO</item>
      <item>NATURA AGRO poljoprivedna i prehrambena proizvodnja, d.o.o.</item>
      <item>Dražen Juren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  <item>PODRAVKA prehrambena industrija, d.d.</item>
      <item>SCHAUER - AGRA društvo s ograničenom odgovornošću za trgovinu i usluge</item>
      <item>Marko Praljak, odvj. iz ZOU</item>
      <item>Općinski sud u Koprivnici, Zemljišnoknjižni odjel Koprivnica</item>
    </izvorni_sadrzaj>
    <derivirana_varijabla naziv="DomainObject.Predmet.SudioniciListNaziv_1">
      <item>Željko Blažok, direktor dužnika</item>
      <item>ŽDO Građansko-upravni odjel u Varaždinu</item>
      <item>FINA Đurđevac</item>
      <item>ZAGREBAČKA BANKA DIONIČKO DRUŠTVO</item>
      <item>NATURA AGRO poljoprivedna i prehrambena proizvodnja, d.o.o.</item>
      <item>Dražen Juren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  <item>PODRAVKA prehrambena industrija, d.d.</item>
      <item>SCHAUER - AGRA društvo s ograničenom odgovornošću za trgovinu i usluge</item>
      <item>Marko Praljak, odvj. iz ZOU</item>
      <item>Općinski sud u Koprivnici, Zemljišnoknjižni odjel Koprivnica</item>
    </derivirana_varijabla>
  </DomainObject.Predmet.SudioniciListNaziv>
  <DomainObject.Predmet.SudioniciListAdressOIB>
    <izvorni_sadrzaj>
      <item>Željko Blažok, direktor dužnika, P. Preradovića 5,48350 Đurđevac</item>
      <item>ŽDO Građansko-upravni odjel u Varaždinu, Kratka br. 1.,42000 Varaždin</item>
      <item>FINA Đurđevac, Đ. Basaričeka 14,48350 Đurđevac</item>
      <item>ZAGREBAČKA BANKA DIONIČKO DRUŠTVO, OIB 92963223473, Trg bana Josipa Jelačića 10,10000 Zagreb</item>
      <item>NATURA AGRO poljoprivedna i prehrambena proizvodnja, d.o.o., OIB 77805504491, Kolodvorska 21/A,48350 Đurđevac</item>
      <item>Dražen Juren, OIB 16224397415, Mičetinac 28,48350 Mičetinac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97816293174, Kratka 2/I,Varaždin</item>
      <item>PIONEER - SJEME društvo s ograničenom odgovornošću za proizvodnju i trgovinu, OIB 24384351607, Čulinečka Cesta,2b/II,10000 Zagreb</item>
      <item>Genera dioničko društvo za razvoj i proizvodnju farmaceutskih proizvoda, OIB 25555531112, Svetonedjeljska 2,Kalinovica</item>
      <item>HYPO ALPE-ADRIA-BANK dioničko društvo, OIB 14036333877, Slavonska avenija 6,10000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22/2,10 000 Zagreb</item>
      <item>PETAR ŠLABEK, dipl. oec. zamjenik ŽDO</item>
      <item>ŽITO MLINSKO PEKARSKA INDUSTRIJA d.o.o. za proizvodnju i usluge, OIB 43646262358, Đakovština 3,Osijek</item>
      <item>Odvjetničko društvo TOMIĆ &amp; ŠUŠNJAR j.t.d. u likvidaciji za vjerovnika Hrvatske šume d.o.o. Zagreb, OIB 56842995878, Zelinska 2/1,10000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10194059689, Ivana Lučića 2,10000 Zagreb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22694857747, Ulica grada Vukovara 282,10000 Zagreb</item>
      <item>Radnici Ivana Fuček i dr. poimenično navedeni u uvodu zapisnika</item>
      <item>Odvjetničko društvo Hanžeković &amp; Partneri društvo s ograničenom odgovornošću, OIB 85127306373, Radnička Cesta 22,10000 Zagreb</item>
      <item>Dražen Šmajgel, Draškovićeva 53,10000 Zagreb</item>
      <item>VETERINA NUTRICIUS d.o.o. za proizvodnju, trgovinu i usluge, OIB 26732088955, Svetonedjeljska 2,Kalinovica</item>
      <item>Grgić &amp; Partneri odvjetničko društvo j.t.d., OIB 16457179668, Ulica grada Vukovara 282,10000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14A,Šibenik Šibenik</item>
      <item>ERSTE&amp;STEIERMÄRKISCHE BANKA dioničko društvo, OIB 23057039320, Jadranski Trg 3/a,Rijeka</item>
      <item>Tatjana Papić, odvj. vježbenica za Pioneer sjeme d.o.o.</item>
      <item>NATURA-MILK-ĐURĐEVAC društvo s ograničenom odgovornošću za proizvodnju i usluge, OIB 32385533116, Kolodvorska 21/A,Đurđevac</item>
      <item>ŽUPANIJSKO DRŽAVNO ODVJETNIŠTVO U VARAŽDINU, Varaždin</item>
      <item>Stečajna oglasna ploča TS u Varaždinu</item>
      <item>CROATIA FACTORING d.o.o. za factoring, OIB 32387887465, Vlaška 40,10000 Zagreb</item>
      <item>JAVNA VATROGASNA POSTROJBA ĐURĐEVAC, OIB 30297232842, Stjepana Radića 189/B,Đurđevac</item>
      <item>PRVI FAKTOR društvo s ograničenom odgovornošću za factoring, OIB 63278028623, Hektorovićeva 2/V,10000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OIB 12012147571, Trnjanska cesta 108,10000 Zagreb</item>
      <item>ZLATKO GREGURIĆ, Mihanovićeva 15b,43000 Bjejlovar</item>
      <item>Općinsko državno odvjetništvo u Koprivnici, Koprivnica</item>
      <item>OSATINA GRUPA d.o.o. za proizvodnju, promet i usluge u poljoprivredi, OIB 52123139126, Kralja Tomislava 91,Semeljci</item>
      <item>IRENA PIKIJA, Kratka 6/III,42000 Varaždin</item>
      <item>BETOVEN d. o. o. za trgovinu, OIB 61265106301, Šišanska cesta 189,Pula</item>
      <item>Želimir Uršulin, OIB 03842320752, Trg hrvatskih Ivanovaca 9,42240 Ivanec</item>
      <item>Grgić &amp; Partneri odvjetničko društvo j.t.d., OIB 16457179668, Ulica grada Vukovara 282,Zagreb</item>
      <item>SUNCE OSIGURANJE dioničko društvo za osiguranje, OIB 12012147571, Trnjanska cesta 108,10000 Zagreb</item>
      <item>PRVI FAKTOR društvo s ograničenom odgovornošću za factoring, OIB 63278028623, Hektorovićeva 2,10000 Zagreb</item>
      <item>Odvjetničko društvo Ećimović &amp; Kaleb, društvo s ograničenom odgovornošću, OIB 92750937386, Draškovićeva 53,10000 Zagreb</item>
      <item>H-ABDUCO društvo s ograničenom odgovornošću za usluge, OIB 13667298928, Slavonska avenija 6A,10000 Zagreb</item>
      <item>Javna vatrogasna postrojba Đurđevac, OIB </item>
      <item>ERSTE&amp;STEIERMÄRKISCHE BANKA dioničko društvo, OIB 23057039320, Jadranski Trg 3/a,51000 Rijeka</item>
      <item>Vesna Vignjević-Žak, Ul.Josipa Jelačića 7,43000 Bjelovar</item>
      <item>PODRAVKA prehrambena industrija, d.d., OIB 18928523252, A.Starčevića 32,48000 Koprivnica</item>
      <item>SCHAUER - AGRA društvo s ograničenom odgovornošću za trgovinu i usluge, OIB 15646695616, Josipa Zorića 133,10370 Dugo Selo</item>
      <item>Marko Praljak, odvj. iz ZOU, OIB 23673585807, Radnička cesta 37b,10000 Zagreb</item>
      <item>Općinski sud u Koprivnici, Zemljišnoknjižni odjel Koprivnica</item>
    </izvorni_sadrzaj>
    <derivirana_varijabla naziv="DomainObject.Predmet.SudioniciListAdressOIB_1">
      <item>Željko Blažok, direktor dužnika, P. Preradovića 5,48350 Đurđevac</item>
      <item>ŽDO Građansko-upravni odjel u Varaždinu, Kratka br. 1.,42000 Varaždin</item>
      <item>FINA Đurđevac, Đ. Basaričeka 14,48350 Đurđevac</item>
      <item>ZAGREBAČKA BANKA DIONIČKO DRUŠTVO, OIB 92963223473, Trg bana Josipa Jelačića 10,10000 Zagreb</item>
      <item>NATURA AGRO poljoprivedna i prehrambena proizvodnja, d.o.o., OIB 77805504491, Kolodvorska 21/A,48350 Đurđevac</item>
      <item>Dražen Juren, OIB 16224397415, Mičetinac 28,48350 Mičetinac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97816293174, Kratka 2/I,Varaždin</item>
      <item>PIONEER - SJEME društvo s ograničenom odgovornošću za proizvodnju i trgovinu, OIB 24384351607, Čulinečka Cesta,2b/II,10000 Zagreb</item>
      <item>Genera dioničko društvo za razvoj i proizvodnju farmaceutskih proizvoda, OIB 25555531112, Svetonedjeljska 2,Kalinovica</item>
      <item>HYPO ALPE-ADRIA-BANK dioničko društvo, OIB 14036333877, Slavonska avenija 6,10000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22/2,10 000 Zagreb</item>
      <item>PETAR ŠLABEK, dipl. oec. zamjenik ŽDO</item>
      <item>ŽITO MLINSKO PEKARSKA INDUSTRIJA d.o.o. za proizvodnju i usluge, OIB 43646262358, Đakovština 3,Osijek</item>
      <item>Odvjetničko društvo TOMIĆ &amp; ŠUŠNJAR j.t.d. u likvidaciji za vjerovnika Hrvatske šume d.o.o. Zagreb, OIB 56842995878, Zelinska 2/1,10000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10194059689, Ivana Lučića 2,10000 Zagreb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22694857747, Ulica grada Vukovara 282,10000 Zagreb</item>
      <item>Radnici Ivana Fuček i dr. poimenično navedeni u uvodu zapisnika</item>
      <item>Odvjetničko društvo Hanžeković &amp; Partneri društvo s ograničenom odgovornošću, OIB 85127306373, Radnička Cesta 22,10000 Zagreb</item>
      <item>Dražen Šmajgel, Draškovićeva 53,10000 Zagreb</item>
      <item>VETERINA NUTRICIUS d.o.o. za proizvodnju, trgovinu i usluge, OIB 26732088955, Svetonedjeljska 2,Kalinovica</item>
      <item>Grgić &amp; Partneri odvjetničko društvo j.t.d., OIB 16457179668, Ulica grada Vukovara 282,10000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14A,Šibenik Šibenik</item>
      <item>ERSTE&amp;STEIERMÄRKISCHE BANKA dioničko društvo, OIB 23057039320, Jadranski Trg 3/a,Rijeka</item>
      <item>Tatjana Papić, odvj. vježbenica za Pioneer sjeme d.o.o.</item>
      <item>NATURA-MILK-ĐURĐEVAC društvo s ograničenom odgovornošću za proizvodnju i usluge, OIB 32385533116, Kolodvorska 21/A,Đurđevac</item>
      <item>ŽUPANIJSKO DRŽAVNO ODVJETNIŠTVO U VARAŽDINU, Varaždin</item>
      <item>Stečajna oglasna ploča TS u Varaždinu</item>
      <item>CROATIA FACTORING d.o.o. za factoring, OIB 32387887465, Vlaška 40,10000 Zagreb</item>
      <item>JAVNA VATROGASNA POSTROJBA ĐURĐEVAC, OIB 30297232842, Stjepana Radića 189/B,Đurđevac</item>
      <item>PRVI FAKTOR društvo s ograničenom odgovornošću za factoring, OIB 63278028623, Hektorovićeva 2/V,10000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OIB 12012147571, Trnjanska cesta 108,10000 Zagreb</item>
      <item>ZLATKO GREGURIĆ, Mihanovićeva 15b,43000 Bjejlovar</item>
      <item>Općinsko državno odvjetništvo u Koprivnici, Koprivnica</item>
      <item>OSATINA GRUPA d.o.o. za proizvodnju, promet i usluge u poljoprivredi, OIB 52123139126, Kralja Tomislava 91,Semeljci</item>
      <item>IRENA PIKIJA, Kratka 6/III,42000 Varaždin</item>
      <item>BETOVEN d. o. o. za trgovinu, OIB 61265106301, Šišanska cesta 189,Pula</item>
      <item>Želimir Uršulin, OIB 03842320752, Trg hrvatskih Ivanovaca 9,42240 Ivanec</item>
      <item>Grgić &amp; Partneri odvjetničko društvo j.t.d., OIB 16457179668, Ulica grada Vukovara 282,Zagreb</item>
      <item>SUNCE OSIGURANJE dioničko društvo za osiguranje, OIB 12012147571, Trnjanska cesta 108,10000 Zagreb</item>
      <item>PRVI FAKTOR društvo s ograničenom odgovornošću za factoring, OIB 63278028623, Hektorovićeva 2,10000 Zagreb</item>
      <item>Odvjetničko društvo Ećimović &amp; Kaleb, društvo s ograničenom odgovornošću, OIB 92750937386, Draškovićeva 53,10000 Zagreb</item>
      <item>H-ABDUCO društvo s ograničenom odgovornošću za usluge, OIB 13667298928, Slavonska avenija 6A,10000 Zagreb</item>
      <item>Javna vatrogasna postrojba Đurđevac, OIB </item>
      <item>ERSTE&amp;STEIERMÄRKISCHE BANKA dioničko društvo, OIB 23057039320, Jadranski Trg 3/a,51000 Rijeka</item>
      <item>Vesna Vignjević-Žak, Ul.Josipa Jelačića 7,43000 Bjelovar</item>
      <item>PODRAVKA prehrambena industrija, d.d., OIB 18928523252, A.Starčevića 32,48000 Koprivnica</item>
      <item>SCHAUER - AGRA društvo s ograničenom odgovornošću za trgovinu i usluge, OIB 15646695616, Josipa Zorića 133,10370 Dugo Selo</item>
      <item>Marko Praljak, odvj. iz ZOU, OIB 23673585807, Radnička cesta 37b,10000 Zagreb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273FE9-1488-4264-A953-7CDDAC7AC9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1259</properties:Words>
  <properties:Characters>6514</properties:Characters>
  <properties:Lines>158</properties:Lines>
  <properties:Paragraphs>85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2017-06-19T13:24:00Z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St-34/2011-842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