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f5f3" w14:paraId="1e1f5f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C66C74">
        <w:t>845</w:t>
      </w:r>
      <w:r w:rsidR="0055592E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C66C74">
        <w:t>KOLE j.d.o.o.,</w:t>
      </w:r>
      <w:r w:rsidR="00941627">
        <w:t xml:space="preserve"> </w:t>
      </w:r>
      <w:r w:rsidR="003A46E1">
        <w:t>OIB:</w:t>
      </w:r>
      <w:r w:rsidR="00C66C74">
        <w:t xml:space="preserve"> 28291192018, Đurđevac, Stjepana Radića 37</w:t>
      </w:r>
      <w:r w:rsidR="00665A9B">
        <w:t xml:space="preserve">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65A9B">
        <w:t xml:space="preserve"> </w:t>
      </w:r>
      <w:r w:rsidR="00C66C74">
        <w:t>KOLE j.d.o.o., OIB: 28291192018, Đurđevac, Stjepana Radića 37</w:t>
      </w:r>
      <w:r w:rsidR="00740000">
        <w:t xml:space="preserve">, </w:t>
      </w:r>
      <w:r w:rsidR="00CB6C18">
        <w:t xml:space="preserve">iznosi </w:t>
      </w:r>
      <w:r w:rsidR="00C66C74">
        <w:t>63.338,16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C66C74">
        <w:t>direktor dužnika Sanja Hanjš, Bedenik, Bedenik 8, OIB: 01862198226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220" w:rsidR="00324220">
      <w:r>
        <w:separator/>
      </w:r>
    </w:p>
  </w:endnote>
  <w:endnote w:id="0" w:type="continuationSeparator">
    <w:p w:rsidRDefault="00324220" w:rsidR="00324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220" w:rsidR="00324220">
      <w:r>
        <w:separator/>
      </w:r>
    </w:p>
  </w:footnote>
  <w:footnote w:id="0" w:type="continuationSeparator">
    <w:p w:rsidRDefault="00324220" w:rsidR="00324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61CFD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 jednostavno društvo s ograničenom odgovornošću za proizvodnju i usluge</izvorni_sadrzaj>
    <derivirana_varijabla naziv="DomainObject.Predmet.ProtustrankaFormated_1">  KOLE jednostavno društvo s ograničenom odgovornošću za proizvodnju i usluge</derivirana_varijabla>
  </DomainObject.Predmet.ProtustrankaFormated>
  <DomainObject.Predmet.ProtustrankaFormatedOIB>
    <izvorni_sadrzaj>  KOLE jednostavno društvo s ograničenom odgovornošću za proizvodnju i usluge, OIB 28291192018</izvorni_sadrzaj>
    <derivirana_varijabla naziv="DomainObject.Predmet.ProtustrankaFormatedOIB_1">  KOLE jednostavno društvo s ograničenom odgovornošću za proizvodnju i usluge, OIB 28291192018</derivirana_varijabla>
  </DomainObject.Predmet.ProtustrankaFormatedOIB>
  <DomainObject.Predmet.ProtustrankaFormatedWithAdress>
    <izvorni_sadrzaj> KOLE jednostavno društvo s ograničenom odgovornošću za proizvodnju i usluge, Stjepana Radića 37, 48350 Đurđevac</izvorni_sadrzaj>
    <derivirana_varijabla naziv="DomainObject.Predmet.ProtustrankaFormatedWithAdress_1"> KOLE jednostavno društvo s ograničenom odgovornošću za proizvodnju i usluge, Stjepana Radića 37, 48350 Đurđevac</derivirana_varijabla>
  </DomainObject.Predmet.ProtustrankaFormatedWithAdress>
  <DomainObject.Predmet.ProtustrankaFormatedWithAdressOIB>
    <izvorni_sadrzaj> KOLE jednostavno društvo s ograničenom odgovornošću za proizvodnju i usluge, OIB 28291192018, Stjepana Radića 37, 48350 Đurđevac</izvorni_sadrzaj>
    <derivirana_varijabla naziv="DomainObject.Predmet.ProtustrankaFormatedWithAdressOIB_1"> KOLE jednostavno društvo s ograničenom odgovornošću za proizvodnju i usluge, OIB 28291192018, Stjepana Radića 37, 48350 Đurđevac</derivirana_varijabla>
  </DomainObject.Predmet.ProtustrankaFormatedWithAdressOIB>
  <DomainObject.Predmet.ProtustrankaWithAdress>
    <izvorni_sadrzaj>KOLE jednostavno društvo s ograničenom odgovornošću za proizvodnju i usluge Stjepana Radića 37, 48350 Đurđevac</izvorni_sadrzaj>
    <derivirana_varijabla naziv="DomainObject.Predmet.ProtustrankaWithAdress_1">KOLE jednostavno društvo s ograničenom odgovornošću za proizvodnju i usluge Stjepana Radića 37, 48350 Đurđevac</derivirana_varijabla>
  </DomainObject.Predmet.ProtustrankaWithAdress>
  <DomainObject.Predmet.ProtustrankaWithAdressOIB>
    <izvorni_sadrzaj>KOLE jednostavno društvo s ograničenom odgovornošću za proizvodnju i usluge, OIB 28291192018, Stjepana Radića 37, 48350 Đurđevac</izvorni_sadrzaj>
    <derivirana_varijabla naziv="DomainObject.Predmet.ProtustrankaWithAdressOIB_1">KOLE jednostavno društvo s ograničenom odgovornošću za proizvodnju i usluge, OIB 28291192018, Stjepana Radića 37, 48350 Đurđevac</derivirana_varijabla>
  </DomainObject.Predmet.ProtustrankaWithAdressOIB>
  <DomainObject.Predmet.ProtustrankaNazivFormated>
    <izvorni_sadrzaj>KOLE jednostavno društvo s ograničenom odgovornošću za proizvodnju i usluge</izvorni_sadrzaj>
    <derivirana_varijabla naziv="DomainObject.Predmet.ProtustrankaNazivFormated_1">KOLE jednostavno društvo s ograničenom odgovornošću za proizvodnju i usluge</derivirana_varijabla>
  </DomainObject.Predmet.ProtustrankaNazivFormated>
  <DomainObject.Predmet.ProtustrankaNazivFormatedOIB>
    <izvorni_sadrzaj>KOLE jednostavno društvo s ograničenom odgovornošću za proizvodnju i usluge, OIB 28291192018</izvorni_sadrzaj>
    <derivirana_varijabla naziv="DomainObject.Predmet.ProtustrankaNazivFormatedOIB_1">KOLE jednostavno društvo s ograničenom odgovornošću za proizvodnju i usluge, OIB 28291192018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63338.16</izvorni_sadrzaj>
    <derivirana_varijabla naziv="DomainObject.Predmet.TrenutnaVrijednost_1">63338.16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KOLE jednostavno društvo s ograničenom odgovornošću za proizvodnju i usluge</item>
    </izvorni_sadrzaj>
    <derivirana_varijabla naziv="DomainObject.Predmet.ProtuStrankaListFormated_1">
      <item>KOLE jednostavno društvo s ograničenom odgovornošću za proizvodnju i usluge</item>
    </derivirana_varijabla>
  </DomainObject.Predmet.ProtuStrankaListFormated>
  <DomainObject.Predmet.ProtuStrankaListFormatedOIB>
    <izvorni_sadrzaj>
      <item>KOLE jednostavno društvo s ograničenom odgovornošću za proizvodnju i usluge, OIB 28291192018</item>
    </izvorni_sadrzaj>
    <derivirana_varijabla naziv="DomainObject.Predmet.ProtuStrankaListFormatedOIB_1">
      <item>KOLE jednostavno društvo s ograničenom odgovornošću za proizvodnju i usluge, OIB 28291192018</item>
    </derivirana_varijabla>
  </DomainObject.Predmet.ProtuStrankaListFormatedOIB>
  <DomainObject.Predmet.ProtuStrankaListFormatedWithAdress>
    <izvorni_sadrzaj>
      <item>KOLE jednostavno društvo s ograničenom odgovornošću za proizvodnju i usluge, Stjepana Radića 37, 48350 Đurđevac</item>
    </izvorni_sadrzaj>
    <derivirana_varijabla naziv="DomainObject.Predmet.ProtuStrankaListFormatedWithAdress_1">
      <item>KOLE jednostavno društvo s ograničenom odgovornošću za proizvodnju i usluge, Stjepana Radića 37, 48350 Đurđevac</item>
    </derivirana_varijabla>
  </DomainObject.Predmet.ProtuStrankaListFormatedWithAdress>
  <DomainObject.Predmet.ProtuStrankaListFormatedWithAdressOIB>
    <izvorni_sadrzaj>
      <item>KOLE jednostavno društvo s ograničenom odgovornošću za proizvodnju i usluge, OIB 28291192018, Stjepana Radića 37, 48350 Đurđevac</item>
    </izvorni_sadrzaj>
    <derivirana_varijabla naziv="DomainObject.Predmet.ProtuStrankaListFormatedWithAdressOIB_1">
      <item>KOLE jednostavno društvo s ograničenom odgovornošću za proizvodnju i usluge, OIB 28291192018, Stjepana Radića 37, 48350 Đurđevac</item>
    </derivirana_varijabla>
  </DomainObject.Predmet.ProtuStrankaListFormatedWithAdressOIB>
  <DomainObject.Predmet.ProtuStrankaListNazivFormated>
    <izvorni_sadrzaj>
      <item>KOLE jednostavno društvo s ograničenom odgovornošću za proizvodnju i usluge</item>
    </izvorni_sadrzaj>
    <derivirana_varijabla naziv="DomainObject.Predmet.ProtuStrankaListNazivFormated_1">
      <item>KOLE jednostavno društvo s ograničenom odgovornošću za proizvodnju i usluge</item>
    </derivirana_varijabla>
  </DomainObject.Predmet.ProtuStrankaListNazivFormated>
  <DomainObject.Predmet.ProtuStrankaListNazivFormatedOIB>
    <izvorni_sadrzaj>
      <item>KOLE jednostavno društvo s ograničenom odgovornošću za proizvodnju i usluge, OIB 28291192018</item>
    </izvorni_sadrzaj>
    <derivirana_varijabla naziv="DomainObject.Predmet.ProtuStrankaListNazivFormatedOIB_1">
      <item>KOLE jednostavno društvo s ograničenom odgovornošću za proizvodnju i usluge, OIB 28291192018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KOLE jednostavno društvo s ograničenom odgovornošću za proizvodnju i usluge</izvorni_sadrzaj>
    <derivirana_varijabla naziv="DomainObject.Predmet.ProtustrankaIDrugi_1">KOLE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KOLE jednostavno društvo s ograničenom odgovornošću za proizvodnju i usluge, OIB 28291192018, Stjepana Radića 37, 48350 Đurđevac</izvorni_sadrzaj>
    <derivirana_varijabla naziv="DomainObject.Predmet.ProtustrankaIDrugiAdressOIB_1">KOLE jednostavno društvo s ograničenom odgovornošću za proizvodnju i usluge, OIB 28291192018, Stjepana Radića 37,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KOLE jednostavno društvo s ograničenom odgovornošću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KOLE jednostavno društvo s ograničenom odgovornošću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KOLE jednostavno društvo s ograničenom odgovornošću za proizvodnju i usluge, OIB 28291192018, Stjepana Radića 37,48350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KOLE jednostavno društvo s ograničenom odgovornošću za proizvodnju i usluge, OIB 28291192018, Stjepana Radića 37,48350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28291192018</item>
      <item>, OIB null</item>
      <item>, OIB null</item>
    </izvorni_sadrzaj>
    <derivirana_varijabla naziv="DomainObject.Predmet.SudioniciListNazivOIB_1">
      <item>, OIB 85821130368</item>
      <item>, OIB 28291192018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C2AE30-BB53-4E4B-91A0-CAC92E77B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1849</properties:Characters>
  <properties:Lines>46</properties:Lines>
  <properties:Paragraphs>14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2016-01-14T13:52:00Z</cp:lastPrinted>
  <dcterms:modified xmlns:xsi="http://www.w3.org/2001/XMLSchema-instance" xsi:type="dcterms:W3CDTF">2016-01-14T13:52:00Z</dcterms:modified>
  <cp:revision>79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