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5f56" w14:paraId="cd15f56" w:rsidRDefault="009414A4" w:rsidP="009414A4" w:rsidR="009414A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414A4" w:rsidP="009414A4" w:rsidR="009414A4">
      <w:pPr>
        <w:spacing w:after="0"/>
        <w:jc w:val="both"/>
      </w:pPr>
      <w:r>
        <w:t xml:space="preserve">       REPUBLIKA HRVATSKA</w:t>
      </w:r>
    </w:p>
    <w:p w:rsidRDefault="009414A4" w:rsidP="009414A4" w:rsidR="009414A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414A4" w:rsidP="009414A4" w:rsidR="009414A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414A4" w:rsidP="009414A4" w:rsidR="009414A4">
      <w:pPr>
        <w:spacing w:after="0"/>
        <w:ind w:left="5664"/>
      </w:pPr>
      <w:r>
        <w:t xml:space="preserve">     Poslovni broj: 3 St-194/14-32</w:t>
      </w:r>
    </w:p>
    <w:p w:rsidRDefault="009414A4" w:rsidP="009414A4" w:rsidR="009414A4">
      <w:pPr>
        <w:spacing w:after="0"/>
        <w:rPr>
          <w:b/>
        </w:rPr>
      </w:pPr>
    </w:p>
    <w:p w:rsidRDefault="009414A4" w:rsidP="009414A4" w:rsidR="009414A4">
      <w:pPr>
        <w:spacing w:after="0"/>
        <w:rPr>
          <w:b/>
        </w:rPr>
      </w:pPr>
    </w:p>
    <w:p w:rsidRDefault="009414A4" w:rsidP="009414A4" w:rsidR="009414A4">
      <w:pPr>
        <w:spacing w:after="0"/>
        <w:jc w:val="center"/>
      </w:pPr>
      <w:r>
        <w:t>R E P U B L I K A   H R V A T S K A</w:t>
      </w:r>
    </w:p>
    <w:p w:rsidRDefault="009414A4" w:rsidP="009414A4" w:rsidR="009414A4">
      <w:pPr>
        <w:spacing w:after="0"/>
        <w:rPr>
          <w:b/>
        </w:rPr>
      </w:pPr>
    </w:p>
    <w:p w:rsidRDefault="009414A4" w:rsidP="009414A4" w:rsidR="009414A4">
      <w:pPr>
        <w:spacing w:after="0"/>
        <w:jc w:val="center"/>
      </w:pPr>
      <w:r>
        <w:t>R J E Š E N J E</w:t>
      </w:r>
    </w:p>
    <w:p w:rsidRDefault="009414A4" w:rsidP="009414A4" w:rsidR="009414A4">
      <w:pPr>
        <w:spacing w:after="0"/>
        <w:jc w:val="center"/>
      </w:pPr>
    </w:p>
    <w:p w:rsidRDefault="009414A4" w:rsidP="009414A4" w:rsidR="009414A4">
      <w:pPr>
        <w:spacing w:after="0"/>
        <w:jc w:val="both"/>
        <w:rPr>
          <w:b/>
        </w:rPr>
      </w:pPr>
    </w:p>
    <w:p w:rsidRDefault="009414A4" w:rsidP="009414A4" w:rsidR="009414A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Ulica grada Vukovara 70, protiv dužnika DE-GO društvo s ograničenom odgovornošću za ugostiteljstvo i trgovinu, skraćena tvrtka DE-GO d.o.o. Varaždin, Zagrebačka 91/B, MBS: 070090306, OIB: 83840371436, radi otvaranja stečajnog postupka nad dužnikom, dana 23. listopada 2015. godine, </w:t>
      </w:r>
    </w:p>
    <w:p w:rsidRDefault="009414A4" w:rsidP="009414A4" w:rsidR="009414A4">
      <w:pPr>
        <w:spacing w:after="0"/>
        <w:jc w:val="both"/>
      </w:pPr>
    </w:p>
    <w:p w:rsidRDefault="009414A4" w:rsidP="009414A4" w:rsidR="009414A4">
      <w:pPr>
        <w:spacing w:after="0"/>
        <w:jc w:val="both"/>
      </w:pPr>
    </w:p>
    <w:p w:rsidRDefault="009414A4" w:rsidP="009414A4" w:rsidR="009414A4">
      <w:pPr>
        <w:spacing w:after="0"/>
        <w:jc w:val="center"/>
      </w:pPr>
      <w:r>
        <w:t>r i j e š i o     j e</w:t>
      </w:r>
    </w:p>
    <w:p w:rsidRDefault="009414A4" w:rsidP="009414A4" w:rsidR="009414A4">
      <w:pPr>
        <w:spacing w:after="0"/>
        <w:jc w:val="center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24. studenog 2015. godine u 09,30 sati.</w:t>
      </w:r>
    </w:p>
    <w:p w:rsidRDefault="009414A4" w:rsidP="009414A4" w:rsidR="009414A4">
      <w:pPr>
        <w:spacing w:after="0"/>
        <w:rPr>
          <w:b/>
          <w:i/>
          <w:u w:val="single"/>
        </w:rPr>
      </w:pPr>
    </w:p>
    <w:p w:rsidRDefault="009414A4" w:rsidP="009414A4" w:rsidR="009414A4">
      <w:pPr>
        <w:spacing w:after="0"/>
      </w:pPr>
      <w:r>
        <w:tab/>
        <w:t>II/ Na ročište se pozivaju:</w:t>
      </w:r>
    </w:p>
    <w:p w:rsidRDefault="009414A4" w:rsidP="009414A4" w:rsidR="009414A4">
      <w:pPr>
        <w:spacing w:after="0"/>
      </w:pPr>
    </w:p>
    <w:p w:rsidRDefault="009414A4" w:rsidP="009414A4" w:rsidR="009414A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predsjednik uprave dužnika DE-GO d.o.o., Dejan Slunjski, Donji Kućan, Vrtna 12, Varaždin</w:t>
      </w:r>
    </w:p>
    <w:p w:rsidRDefault="009414A4" w:rsidP="009414A4" w:rsidR="009414A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odjel, uz dopis MUP, Policijska uprava Varaždinska od 17.09.2015.g.</w:t>
      </w:r>
    </w:p>
    <w:p w:rsidRDefault="009414A4" w:rsidP="009414A4" w:rsidR="009414A4">
      <w:pPr>
        <w:spacing w:after="0"/>
        <w:jc w:val="both"/>
      </w:pPr>
    </w:p>
    <w:p w:rsidRDefault="009414A4" w:rsidP="009414A4" w:rsidR="009414A4">
      <w:pPr>
        <w:spacing w:after="0"/>
        <w:jc w:val="both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  <w:ind w:left="2832"/>
      </w:pPr>
      <w:r>
        <w:t>U  Varaždinu, 23. listopada 2015. godine</w:t>
      </w:r>
    </w:p>
    <w:p w:rsidRDefault="009414A4" w:rsidP="009414A4" w:rsidR="009414A4">
      <w:pPr>
        <w:spacing w:after="0"/>
        <w:ind w:left="2832"/>
      </w:pPr>
    </w:p>
    <w:p w:rsidRDefault="009414A4" w:rsidP="009414A4" w:rsidR="009414A4">
      <w:pPr>
        <w:spacing w:after="0"/>
        <w:ind w:left="2832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9414A4" w:rsidP="009414A4" w:rsidR="009414A4">
      <w:pPr>
        <w:spacing w:after="0"/>
        <w:ind w:left="2832"/>
      </w:pPr>
    </w:p>
    <w:p w:rsidRDefault="009414A4" w:rsidP="009414A4" w:rsidR="009414A4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9414A4" w:rsidP="009414A4" w:rsidR="009414A4">
      <w:pPr>
        <w:spacing w:after="0"/>
        <w:ind w:left="2832"/>
        <w:jc w:val="both"/>
      </w:pPr>
      <w:r>
        <w:lastRenderedPageBreak/>
        <w:t xml:space="preserve">                                     </w:t>
      </w:r>
    </w:p>
    <w:p w:rsidRDefault="009414A4" w:rsidP="009414A4" w:rsidR="009414A4">
      <w:pPr>
        <w:spacing w:after="0"/>
      </w:pPr>
      <w:r>
        <w:tab/>
        <w:t>POUKA O PRAVNOM LIJEKU:</w:t>
      </w:r>
    </w:p>
    <w:p w:rsidRDefault="009414A4" w:rsidP="009414A4" w:rsidR="009414A4">
      <w:pPr>
        <w:spacing w:after="0"/>
        <w:rPr>
          <w:b/>
        </w:rPr>
      </w:pPr>
    </w:p>
    <w:p w:rsidRDefault="009414A4" w:rsidP="009414A4" w:rsidR="009414A4">
      <w:pPr>
        <w:spacing w:after="0"/>
      </w:pPr>
      <w:r>
        <w:tab/>
        <w:t>Protiv ovog rješenja žalba nije dopuštena.</w:t>
      </w: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</w:pPr>
    </w:p>
    <w:p w:rsidRDefault="009414A4" w:rsidP="009414A4" w:rsidR="009414A4">
      <w:pPr>
        <w:spacing w:after="0"/>
        <w:jc w:val="both"/>
      </w:pPr>
      <w:r>
        <w:t xml:space="preserve">DNA: 1. predsjednik uprave dužnika DE-GO d.o.o., Dejan Slunjski, Donji Kućan, Vrtna 12, </w:t>
      </w:r>
    </w:p>
    <w:p w:rsidRDefault="009414A4" w:rsidP="009414A4" w:rsidR="009414A4">
      <w:pPr>
        <w:spacing w:after="0"/>
        <w:jc w:val="both"/>
      </w:pPr>
      <w:r>
        <w:t xml:space="preserve">               Varaždin</w:t>
      </w:r>
    </w:p>
    <w:p w:rsidRDefault="009414A4" w:rsidP="009414A4" w:rsidR="009414A4">
      <w:pPr>
        <w:tabs>
          <w:tab w:pos="1353" w:val="num"/>
        </w:tabs>
        <w:spacing w:after="0"/>
        <w:jc w:val="both"/>
      </w:pPr>
      <w:r>
        <w:t xml:space="preserve">           2. ŽDO Varaždin, građansko-upravni odjel, uz dopis MUP, Policijska uprava </w:t>
      </w:r>
    </w:p>
    <w:p w:rsidRDefault="009414A4" w:rsidP="009414A4" w:rsidR="009414A4">
      <w:pPr>
        <w:tabs>
          <w:tab w:pos="1353" w:val="num"/>
        </w:tabs>
        <w:spacing w:after="0"/>
        <w:jc w:val="both"/>
      </w:pPr>
      <w:r>
        <w:t xml:space="preserve">               Varaždinska od 17.09.2015.g.</w:t>
      </w:r>
    </w:p>
    <w:p w:rsidRDefault="009414A4" w:rsidP="009414A4" w:rsidR="009414A4">
      <w:pPr>
        <w:spacing w:after="0"/>
        <w:jc w:val="both"/>
      </w:pPr>
    </w:p>
    <w:p w:rsidRDefault="009414A4" w:rsidP="009414A4" w:rsidR="009414A4">
      <w:pPr>
        <w:spacing w:after="0"/>
        <w:jc w:val="both"/>
      </w:pPr>
      <w:r>
        <w:t xml:space="preserve">          </w:t>
      </w:r>
    </w:p>
    <w:p w:rsidRDefault="009414A4" w:rsidP="009414A4" w:rsidR="009414A4">
      <w:pPr>
        <w:spacing w:after="0"/>
        <w:jc w:val="both"/>
      </w:pPr>
      <w:r>
        <w:t xml:space="preserve">          </w:t>
      </w:r>
    </w:p>
    <w:p w:rsidRDefault="00AE649C" w:rsidP="009414A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44790" w:rsidP="009414A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414A4" w:rsidR="00AE649C" w:rsidRPr="00B76F3C">
      <w:pPr>
        <w:pStyle w:val="SudSjedite"/>
      </w:pPr>
      <w:r>
        <w:tab/>
      </w:r>
    </w:p>
    <w:p w:rsidRDefault="00CB0EA4" w:rsidP="009414A4" w:rsidR="00CB0EA4">
      <w:pPr>
        <w:pStyle w:val="Naslovdokumenta"/>
        <w:spacing w:after="0"/>
      </w:pPr>
    </w:p>
    <w:p w:rsidRDefault="0071688E" w:rsidP="009414A4" w:rsidR="0071688E">
      <w:pPr>
        <w:pStyle w:val="Poetniodjeljak"/>
        <w:spacing w:after="0"/>
      </w:pPr>
    </w:p>
    <w:p w:rsidRDefault="00A21F0D" w:rsidP="009414A4" w:rsidR="00A21F0D">
      <w:pPr>
        <w:pStyle w:val="NormaleSPIS"/>
        <w:spacing w:after="0"/>
        <w:rPr>
          <w:noProof/>
        </w:rPr>
      </w:pPr>
    </w:p>
    <w:p w:rsidRDefault="00DA0242" w:rsidP="009414A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790" w:rsidP="00537B78" w:rsidR="00644790">
      <w:r>
        <w:separator/>
      </w:r>
    </w:p>
  </w:endnote>
  <w:endnote w:id="0" w:type="continuationSeparator">
    <w:p w:rsidRDefault="00644790" w:rsidP="00537B78" w:rsidR="00644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790" w:rsidP="00537B78" w:rsidR="00644790">
      <w:r>
        <w:separator/>
      </w:r>
    </w:p>
  </w:footnote>
  <w:footnote w:id="0" w:type="continuationSeparator">
    <w:p w:rsidRDefault="00644790" w:rsidP="00537B78" w:rsidR="00644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790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4A4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1A1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St-194/2014-32</izvorni_sadrzaj>
    <derivirana_varijabla naziv="DomainObject.Oznaka_1">St-194/2014-32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2014.</izvorni_sadrzaj>
    <derivirana_varijabla naziv="DomainObject.Predmet.DatumOsnivanja_1">29.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DE-GO društvo s ograničenom odgovornošću za ugostiteljstvo i trgovinu</izvorni_sadrzaj>
    <derivirana_varijabla naziv="DomainObject.Predmet.ProtustrankaFormated_1">  DE-GO društvo s ograničenom odgovornošću za ugostiteljstvo i trgovinu</derivirana_varijabla>
  </DomainObject.Predmet.ProtustrankaFormated>
  <DomainObject.Predmet.ProtustrankaFormatedOIB>
    <izvorni_sadrzaj>  DE-GO društvo s ograničenom odgovornošću za ugostiteljstvo i trgovinu, OIB 83840371436</izvorni_sadrzaj>
    <derivirana_varijabla naziv="DomainObject.Predmet.ProtustrankaFormatedOIB_1">  DE-GO društvo s ograničenom odgovornošću za ugostiteljstvo i trgovinu, OIB 83840371436</derivirana_varijabla>
  </DomainObject.Predmet.ProtustrankaFormatedOIB>
  <DomainObject.Predmet.ProtustrankaFormatedWithAdress>
    <izvorni_sadrzaj> DE-GO društvo s ograničenom odgovornošću za ugostiteljstvo i trgovinu, Zagrebačka 91/B, 42000 Varaždin</izvorni_sadrzaj>
    <derivirana_varijabla naziv="DomainObject.Predmet.ProtustrankaFormatedWithAdress_1"> DE-GO društvo s ograničenom odgovornošću za ugostiteljstvo i trgovinu, Zagrebačka 91/B, 42000 Varaždin</derivirana_varijabla>
  </DomainObject.Predmet.ProtustrankaFormatedWithAdress>
  <DomainObject.Predmet.ProtustrankaFormatedWithAdressOIB>
    <izvorni_sadrzaj> DE-GO društvo s ograničenom odgovornošću za ugostiteljstvo i trgovinu, OIB 83840371436, Zagrebačka 91/B, 42000 Varaždin</izvorni_sadrzaj>
    <derivirana_varijabla naziv="DomainObject.Predmet.ProtustrankaFormatedWithAdressOIB_1"> DE-GO društvo s ograničenom odgovornošću za ugostiteljstvo i trgovinu, OIB 83840371436, Zagrebačka 91/B, 42000 Varaždin</derivirana_varijabla>
  </DomainObject.Predmet.ProtustrankaFormatedWithAdressOIB>
  <DomainObject.Predmet.ProtustrankaWithAdress>
    <izvorni_sadrzaj>DE-GO društvo s ograničenom odgovornošću za ugostiteljstvo i trgovinu Zagrebačka 91/B, 42000 Varaždin</izvorni_sadrzaj>
    <derivirana_varijabla naziv="DomainObject.Predmet.ProtustrankaWithAdress_1">DE-GO društvo s ograničenom odgovornošću za ugostiteljstvo i trgovinu Zagrebačka 91/B, 42000 Varaždin</derivirana_varijabla>
  </DomainObject.Predmet.ProtustrankaWithAdress>
  <DomainObject.Predmet.ProtustrankaWithAdressOIB>
    <izvorni_sadrzaj>DE-GO društvo s ograničenom odgovornošću za ugostiteljstvo i trgovinu, OIB 83840371436, Zagrebačka 91/B, 42000 Varaždin</izvorni_sadrzaj>
    <derivirana_varijabla naziv="DomainObject.Predmet.ProtustrankaWithAdressOIB_1">DE-GO društvo s ograničenom odgovornošću za ugostiteljstvo i trgovinu, OIB 83840371436, Zagrebačka 91/B, 42000 Varaždin</derivirana_varijabla>
  </DomainObject.Predmet.ProtustrankaWithAdressOIB>
  <DomainObject.Predmet.ProtustrankaNazivFormated>
    <izvorni_sadrzaj>DE-GO društvo s ograničenom odgovornošću za ugostiteljstvo i trgovinu</izvorni_sadrzaj>
    <derivirana_varijabla naziv="DomainObject.Predmet.ProtustrankaNazivFormated_1">DE-GO društvo s ograničenom odgovornošću za ugostiteljstvo i trgovinu</derivirana_varijabla>
  </DomainObject.Predmet.ProtustrankaNazivFormated>
  <DomainObject.Predmet.ProtustrankaNazivFormatedOIB>
    <izvorni_sadrzaj>DE-GO društvo s ograničenom odgovornošću za ugostiteljstvo i trgovinu, OIB 83840371436</izvorni_sadrzaj>
    <derivirana_varijabla naziv="DomainObject.Predmet.ProtustrankaNazivFormatedOIB_1">DE-GO društvo s ograničenom odgovornošću za ugostiteljstvo i trgovinu, OIB 83840371436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350000.00</izvorni_sadrzaj>
    <derivirana_varijabla naziv="DomainObject.Predmet.TrenutnaVrijednost_1">350000.00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DE-GO društvo s ograničenom odgovornošću za ugostiteljstvo i trgovinu</item>
    </izvorni_sadrzaj>
    <derivirana_varijabla naziv="DomainObject.Predmet.ProtuStrankaListFormated_1">
      <item>DE-GO društvo s ograničenom odgovornošću za ugostiteljstvo i trgovinu</item>
    </derivirana_varijabla>
  </DomainObject.Predmet.ProtuStrankaListFormated>
  <DomainObject.Predmet.ProtuStrankaListFormatedOIB>
    <izvorni_sadrzaj>
      <item>DE-GO društvo s ograničenom odgovornošću za ugostiteljstvo i trgovinu, OIB 83840371436</item>
    </izvorni_sadrzaj>
    <derivirana_varijabla naziv="DomainObject.Predmet.ProtuStrankaListFormatedOIB_1">
      <item>DE-GO društvo s ograničenom odgovornošću za ugostiteljstvo i trgovinu, OIB 83840371436</item>
    </derivirana_varijabla>
  </DomainObject.Predmet.ProtuStrankaListFormatedOIB>
  <DomainObject.Predmet.ProtuStrankaListFormatedWithAdress>
    <izvorni_sadrzaj>
      <item>DE-GO društvo s ograničenom odgovornošću za ugostiteljstvo i trgovinu, Zagrebačka 91/B, 42000 Varaždin</item>
    </izvorni_sadrzaj>
    <derivirana_varijabla naziv="DomainObject.Predmet.ProtuStrankaListFormatedWithAdress_1">
      <item>DE-GO društvo s ograničenom odgovornošću za ugostiteljstvo i trgovinu, Zagrebačka 91/B, 42000 Varaždin</item>
    </derivirana_varijabla>
  </DomainObject.Predmet.ProtuStrankaListFormatedWithAdress>
  <DomainObject.Predmet.ProtuStrankaListFormatedWithAdressOIB>
    <izvorni_sadrzaj>
      <item>DE-GO društvo s ograničenom odgovornošću za ugostiteljstvo i trgovinu, OIB 83840371436, Zagrebačka 91/B, 42000 Varaždin</item>
    </izvorni_sadrzaj>
    <derivirana_varijabla naziv="DomainObject.Predmet.ProtuStrankaListFormatedWithAdressOIB_1">
      <item>DE-GO društvo s ograničenom odgovornošću za ugostiteljstvo i trgovinu, OIB 83840371436, Zagrebačka 91/B, 42000 Varaždin</item>
    </derivirana_varijabla>
  </DomainObject.Predmet.ProtuStrankaListFormatedWithAdressOIB>
  <DomainObject.Predmet.ProtuStrankaListNazivFormated>
    <izvorni_sadrzaj>
      <item>DE-GO društvo s ograničenom odgovornošću za ugostiteljstvo i trgovinu</item>
    </izvorni_sadrzaj>
    <derivirana_varijabla naziv="DomainObject.Predmet.ProtuStrankaListNazivFormated_1">
      <item>DE-GO društvo s ograničenom odgovornošću za ugostiteljstvo i trgovinu</item>
    </derivirana_varijabla>
  </DomainObject.Predmet.ProtuStrankaListNazivFormated>
  <DomainObject.Predmet.ProtuStrankaListNazivFormatedOIB>
    <izvorni_sadrzaj>
      <item>DE-GO društvo s ograničenom odgovornošću za ugostiteljstvo i trgovinu, OIB 83840371436</item>
    </izvorni_sadrzaj>
    <derivirana_varijabla naziv="DomainObject.Predmet.ProtuStrankaListNazivFormatedOIB_1">
      <item>DE-GO društvo s ograničenom odgovornošću za ugostiteljstvo i trgovinu, OIB 83840371436</item>
    </derivirana_varijabla>
  </DomainObject.Predmet.ProtuStrankaListNazivFormatedOIB>
  <DomainObject.Predmet.OstaliListFormated>
    <izvorni_sadrzaj>
      <item>Oglasna ploča</item>
      <item>Sudski registar</item>
    </izvorni_sadrzaj>
    <derivirana_varijabla naziv="DomainObject.Predmet.OstaliListFormated_1">
      <item>Oglasna ploča</item>
      <item>Sudski registar</item>
    </derivirana_varijabla>
  </DomainObject.Predmet.OstaliListFormated>
  <DomainObject.Predmet.OstaliListFormatedOIB>
    <izvorni_sadrzaj>
      <item>Oglasna ploča</item>
      <item>Sudski registar</item>
    </izvorni_sadrzaj>
    <derivirana_varijabla naziv="DomainObject.Predmet.OstaliListFormatedOIB_1">
      <item>Oglasna ploča</item>
      <item>Sudski registar</item>
    </derivirana_varijabla>
  </DomainObject.Predmet.OstaliListFormatedOIB>
  <DomainObject.Predmet.OstaliListFormatedWithAdress>
    <izvorni_sadrzaj>
      <item>Oglasna ploča</item>
      <item>Sudski registar, B.Radića 2, 42000 Varaždin</item>
    </izvorni_sadrzaj>
    <derivirana_varijabla naziv="DomainObject.Predmet.OstaliListFormatedWithAdress_1">
      <item>Oglasna ploča</item>
      <item>Sudski registar, B.Radića 2,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</izvorni_sadrzaj>
    <derivirana_varijabla naziv="DomainObject.Predmet.OstaliListFormatedWithAdressOIB_1">
      <item>Oglasna ploča</item>
      <item>Sudski registar, B.Radića 2, 42000 Varaždin</item>
    </derivirana_varijabla>
  </DomainObject.Predmet.OstaliListFormatedWithAdressOIB>
  <DomainObject.Predmet.OstaliListNazivFormated>
    <izvorni_sadrzaj>
      <item>Oglasna ploča</item>
      <item>Sudski registar</item>
    </izvorni_sadrzaj>
    <derivirana_varijabla naziv="DomainObject.Predmet.OstaliListNazivFormated_1">
      <item>Oglasna ploča</item>
      <item>Sudski registar</item>
    </derivirana_varijabla>
  </DomainObject.Predmet.OstaliListNazivFormated>
  <DomainObject.Predmet.OstaliListNazivFormatedOIB>
    <izvorni_sadrzaj>
      <item>Oglasna ploča</item>
      <item>Sudski registar</item>
    </izvorni_sadrzaj>
    <derivirana_varijabla naziv="DomainObject.Predmet.OstaliListNazivFormatedOIB_1"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St-194/2014-32</izvorni_sadrzaj>
    <derivirana_varijabla naziv="DomainObject.PoslovniBrojDokumenta_1">St-194/2014-32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DE-GO društvo s ograničenom odgovornošću za ugostiteljstvo i trgovinu</izvorni_sadrzaj>
    <derivirana_varijabla naziv="DomainObject.Predmet.ProtustrankaIDrugi_1">DE-GO društvo s ograničenom odgovornošću za ugostiteljstvo i trgovinu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DE-GO društvo s ograničenom odgovornošću za ugostiteljstvo i trgovinu, OIB 83840371436, Zagrebačka 91/B, 42000 Varaždin</izvorni_sadrzaj>
    <derivirana_varijabla naziv="DomainObject.Predmet.ProtustrankaIDrugiAdressOIB_1">DE-GO društvo s ograničenom odgovornošću za ugostiteljstvo i trgovinu, OIB 83840371436,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DE-GO društvo s ograničenom odgovornošću za ugostiteljstvo i trgovinu</item>
      <item>Oglasna ploča</item>
      <item>Sudski registar</item>
    </izvorni_sadrzaj>
    <derivirana_varijabla naziv="DomainObject.Predmet.SudioniciListNaziv_1">
      <item>Financijska agencija</item>
      <item>DE-GO društvo s ograničenom odgovornošću za ugostiteljstvo i trgovinu</item>
      <item>Oglasna ploča</item>
      <item>Sudski registar</item>
    </derivirana_varijabla>
  </DomainObject.Predmet.SudioniciListNaziv>
  <DomainObject.Predmet.SudioniciListAdressOIB>
    <izvorni_sadrzaj>
      <item>Financijska agencija, OIB 85821130368, Vrtni put 3,10000 Zagreb</item>
      <item>DE-GO društvo s ograničenom odgovornošću za ugostiteljstvo i trgovinu, OIB 83840371436, Zagrebačka 91/B,42000 Varaždin</item>
      <item>Oglasna ploča</item>
      <item>Sudski registar, B.Radića 2,42000 Varaždin</item>
    </izvorni_sadrzaj>
    <derivirana_varijabla naziv="DomainObject.Predmet.SudioniciListAdressOIB_1">
      <item>Financijska agencija, OIB 85821130368, Vrtni put 3,10000 Zagreb</item>
      <item>DE-GO društvo s ograničenom odgovornošću za ugostiteljstvo i trgovinu, OIB 83840371436, Zagrebačka 91/B,42000 Varaždin</item>
      <item>Oglasna ploča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D6347-FB0B-4E55-9C70-48F218B36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1118</properties:Characters>
  <properties:Lines>65</properties:Lines>
  <properties:Paragraphs>22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2015-10-23T10:37:00Z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St-194/2014-32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