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4bbc" w14:paraId="d0c4bb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F5918">
        <w:rPr>
          <w:szCs w:val="24"/>
          <w:lang w:val="hr-HR"/>
        </w:rPr>
        <w:t>2</w:t>
      </w:r>
      <w:r w:rsidR="00B62D33">
        <w:rPr>
          <w:szCs w:val="24"/>
          <w:lang w:val="hr-HR"/>
        </w:rPr>
        <w:t>57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62D33">
        <w:rPr>
          <w:lang w:val="hr-HR"/>
        </w:rPr>
        <w:t xml:space="preserve">VUKELIĆ društvo s ograničenom odgovornošću za poljoprivredu, za trgovinu, ugostiteljstvo, prijevoz, promidžbu i usluge, Orahovica, P. Preradovića 2, </w:t>
      </w:r>
      <w:r w:rsidR="00B62D33" w:rsidRPr="000664E3">
        <w:rPr>
          <w:lang w:val="hr-HR"/>
        </w:rPr>
        <w:t>MB</w:t>
      </w:r>
      <w:r w:rsidR="00B62D33">
        <w:rPr>
          <w:lang w:val="hr-HR"/>
        </w:rPr>
        <w:t>S: 010033253, OIB: 59000127800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62D33">
        <w:rPr>
          <w:lang w:val="hr-HR"/>
        </w:rPr>
        <w:t xml:space="preserve">VUKELIĆ društvo s ograničenom odgovornošću za poljoprivredu, za trgovinu, ugostiteljstvo, prijevoz, promidžbu i usluge, Orahovica, P. Preradovića 2, </w:t>
      </w:r>
      <w:r w:rsidR="00B62D33" w:rsidRPr="000664E3">
        <w:rPr>
          <w:lang w:val="hr-HR"/>
        </w:rPr>
        <w:t>MB</w:t>
      </w:r>
      <w:r w:rsidR="00B62D33">
        <w:rPr>
          <w:lang w:val="hr-HR"/>
        </w:rPr>
        <w:t>S: 010033253, OIB: 59000127800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62D33">
        <w:rPr>
          <w:szCs w:val="24"/>
          <w:lang w:val="hr-HR"/>
        </w:rPr>
        <w:t xml:space="preserve"> MARIJAN DRLJANOVČAN, Miholjanec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</w:t>
      </w:r>
      <w:r w:rsidR="00B62D33">
        <w:rPr>
          <w:szCs w:val="24"/>
          <w:lang w:val="hr-HR"/>
        </w:rPr>
        <w:t xml:space="preserve">Antuna Mihanovića 131, </w:t>
      </w:r>
      <w:r w:rsidR="00460391">
        <w:rPr>
          <w:szCs w:val="24"/>
          <w:lang w:val="hr-HR"/>
        </w:rPr>
        <w:t>OIB:</w:t>
      </w:r>
      <w:r w:rsidR="00B62D33">
        <w:rPr>
          <w:szCs w:val="24"/>
          <w:lang w:val="hr-HR"/>
        </w:rPr>
        <w:t xml:space="preserve"> 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B62D33">
        <w:rPr>
          <w:lang w:val="hr-HR"/>
        </w:rPr>
        <w:t xml:space="preserve">VUKELIĆ društvo s ograničenom odgovornošću za poljoprivredu, za trgovinu, ugostiteljstvo, prijevoz, promidžbu i usluge, Orahovica, P. Preradovića 2, </w:t>
      </w:r>
      <w:r w:rsidR="00B62D33" w:rsidRPr="000664E3">
        <w:rPr>
          <w:lang w:val="hr-HR"/>
        </w:rPr>
        <w:t>MB</w:t>
      </w:r>
      <w:r w:rsidR="00B62D33">
        <w:rPr>
          <w:lang w:val="hr-HR"/>
        </w:rPr>
        <w:t>S: 010033253, OIB: 59000127800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B62D33" w:rsidP="00CA6F86" w:rsidR="00B62D33">
      <w:pPr>
        <w:jc w:val="both"/>
        <w:rPr>
          <w:szCs w:val="24"/>
          <w:lang w:val="hr-HR"/>
        </w:rPr>
      </w:pPr>
    </w:p>
    <w:p w:rsidRDefault="00B62D33" w:rsidP="00CA6F86" w:rsidR="00B62D33">
      <w:pPr>
        <w:jc w:val="both"/>
        <w:rPr>
          <w:szCs w:val="24"/>
          <w:lang w:val="hr-HR"/>
        </w:rPr>
      </w:pPr>
    </w:p>
    <w:p w:rsidRDefault="00B62D33" w:rsidP="00CA6F86" w:rsidR="00B62D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F5918">
        <w:rPr>
          <w:szCs w:val="24"/>
          <w:lang w:val="hr-HR"/>
        </w:rPr>
        <w:t>2</w:t>
      </w:r>
      <w:r w:rsidR="00B62D33">
        <w:rPr>
          <w:szCs w:val="24"/>
          <w:lang w:val="hr-HR"/>
        </w:rPr>
        <w:t>57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lastRenderedPageBreak/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CE0" w:rsidR="00B80CE0">
      <w:r>
        <w:separator/>
      </w:r>
    </w:p>
  </w:endnote>
  <w:endnote w:id="0" w:type="continuationSeparator">
    <w:p w:rsidRDefault="00B80CE0" w:rsidR="00B80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CE0" w:rsidR="00B80CE0">
      <w:r>
        <w:separator/>
      </w:r>
    </w:p>
  </w:footnote>
  <w:footnote w:id="0" w:type="continuationSeparator">
    <w:p w:rsidRDefault="00B80CE0" w:rsidR="00B80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0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F5918">
      <w:t>2</w:t>
    </w:r>
    <w:r w:rsidR="00B62D33">
      <w:t>57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D1252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4F10"/>
    <w:rsid w:val="00701DB2"/>
    <w:rsid w:val="007160C5"/>
    <w:rsid w:val="00716523"/>
    <w:rsid w:val="00725BCB"/>
    <w:rsid w:val="007441A3"/>
    <w:rsid w:val="0076259E"/>
    <w:rsid w:val="007A0BFE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2D33"/>
    <w:rsid w:val="00B6308A"/>
    <w:rsid w:val="00B73A06"/>
    <w:rsid w:val="00B80CE0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6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0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0C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0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0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6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0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0C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0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0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VUKELIĆ d.o.o. za trgovinu, ugostiteljstvo, prijevoz, promidžbu i usluge, Orahovica zastupanog po punomoćniku Nada Blaženović</izvorni_sadrzaj>
    <derivirana_varijabla naziv="DomainObject.Predmet.ProtustrankaFormated_1">  VUKELIĆ d.o.o. za trgovinu, ugostiteljstvo, prijevoz, promidžbu i usluge, Orahovica zastupanog po punomoćniku Nada Blaženović</derivirana_varijabla>
  </DomainObject.Predmet.ProtustrankaFormated>
  <DomainObject.Predmet.ProtustrankaFormatedOIB>
    <izvorni_sadrzaj>  VUKELIĆ d.o.o. za trgovinu, ugostiteljstvo, prijevoz, promidžbu i usluge, Orahovica, OIB 59000127800 zastupanog po punomoćniku Nada Blaženović</izvorni_sadrzaj>
    <derivirana_varijabla naziv="DomainObject.Predmet.ProtustrankaFormatedOIB_1">  VUKELIĆ d.o.o. za trgovinu, ugostiteljstvo, prijevoz, promidžbu i usluge, Orahovica, OIB 59000127800 zastupanog po punomoćniku Nada Blaženović</derivirana_varijabla>
  </DomainObject.Predmet.ProtustrankaFormatedOIB>
  <DomainObject.Predmet.ProtustrankaFormatedWithAdress>
    <izvorni_sadrzaj> VUKELIĆ d.o.o. za trgovinu, ugostiteljstvo, prijevoz, promidžbu i usluge, Orahovica, P.Preradovića 2, 33515 Orahovica zastupanog po punomoćniku Nada Blaženović</izvorni_sadrzaj>
    <derivirana_varijabla naziv="DomainObject.Predmet.ProtustrankaFormatedWithAdress_1"> VUKELIĆ d.o.o. za trgovinu, ugostiteljstvo, prijevoz, promidžbu i usluge, Orahovica, P.Preradovića 2, 33515 Orahovica zastupanog po punomoćniku Nada Blaženović</derivirana_varijabla>
  </DomainObject.Predmet.ProtustrankaFormatedWithAdress>
  <DomainObject.Predmet.ProtustrankaFormatedWithAdressOIB>
    <izvorni_sadrzaj> VUKELIĆ d.o.o. za trgovinu, ugostiteljstvo, prijevoz, promidžbu i usluge, Orahovica, OIB 59000127800, P.Preradovića 2, 33515 Orahovica zastupanog po punomoćniku Nada Blaženović</izvorni_sadrzaj>
    <derivirana_varijabla naziv="DomainObject.Predmet.ProtustrankaFormatedWithAdressOIB_1"> VUKELIĆ d.o.o. za trgovinu, ugostiteljstvo, prijevoz, promidžbu i usluge, Orahovica, OIB 59000127800, P.Preradovića 2, 33515 Orahovica zastupanog po punomoćniku Nada Blaženović</derivirana_varijabla>
  </DomainObject.Predmet.ProtustrankaFormatedWithAdressOIB>
  <DomainObject.Predmet.ProtustrankaWithAdress>
    <izvorni_sadrzaj>VUKELIĆ d.o.o. za trgovinu, ugostiteljstvo, prijevoz, promidžbu i usluge, Orahovica P.Preradovića 2, 33515 Orahovica</izvorni_sadrzaj>
    <derivirana_varijabla naziv="DomainObject.Predmet.ProtustrankaWithAdress_1">VUKELIĆ d.o.o. za trgovinu, ugostiteljstvo, prijevoz, promidžbu i usluge, Orahovica P.Preradovića 2, 33515 Orahovica</derivirana_varijabla>
  </DomainObject.Predmet.ProtustrankaWithAdress>
  <DomainObject.Predmet.ProtustrankaWithAdressOIB>
    <izvorni_sadrzaj>VUKELIĆ d.o.o. za trgovinu, ugostiteljstvo, prijevoz, promidžbu i usluge, Orahovica, OIB 59000127800, P.Preradovića 2, 33515 Orahovica</izvorni_sadrzaj>
    <derivirana_varijabla naziv="DomainObject.Predmet.ProtustrankaWithAdressOIB_1">VUKELIĆ d.o.o. za trgovinu, ugostiteljstvo, prijevoz, promidžbu i usluge, Orahovica, OIB 59000127800, P.Preradovića 2, 33515 Orahovica</derivirana_varijabla>
  </DomainObject.Predmet.ProtustrankaWithAdressOIB>
  <DomainObject.Predmet.ProtustrankaNazivFormated>
    <izvorni_sadrzaj>VUKELIĆ d.o.o. za trgovinu, ugostiteljstvo, prijevoz, promidžbu i usluge, Orahovica</izvorni_sadrzaj>
    <derivirana_varijabla naziv="DomainObject.Predmet.ProtustrankaNazivFormated_1">VUKELIĆ d.o.o. za trgovinu, ugostiteljstvo, prijevoz, promidžbu i usluge, Orahovica</derivirana_varijabla>
  </DomainObject.Predmet.ProtustrankaNazivFormated>
  <DomainObject.Predmet.ProtustrankaNazivFormatedOIB>
    <izvorni_sadrzaj>VUKELIĆ d.o.o. za trgovinu, ugostiteljstvo, prijevoz, promidžbu i usluge, Orahovica, OIB 59000127800</izvorni_sadrzaj>
    <derivirana_varijabla naziv="DomainObject.Predmet.ProtustrankaNazivFormatedOIB_1">VUKELIĆ d.o.o. za trgovinu, ugostiteljstvo, prijevoz, promidžbu i usluge, Orahovica, OIB 59000127800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VUKELIĆ d.o.o. za trgovinu, ugostiteljstvo, prijevoz, promidžbu i usluge, Orahovica zastupanog po punomoćniku Nada Blaženović</item>
    </izvorni_sadrzaj>
    <derivirana_varijabla naziv="DomainObject.Predmet.ProtuStrankaListFormated_1">
      <item>VUKELIĆ d.o.o. za trgovinu, ugostiteljstvo, prijevoz, promidžbu i usluge, Orahovica zastupanog po punomoćniku Nada Blaženović</item>
    </derivirana_varijabla>
  </DomainObject.Predmet.ProtuStrankaListFormated>
  <DomainObject.Predmet.ProtuStrankaListFormatedOIB>
    <izvorni_sadrzaj>
      <item>VUKELIĆ d.o.o. za trgovinu, ugostiteljstvo, prijevoz, promidžbu i usluge, Orahovica, OIB 59000127800 zastupanog po punomoćniku Nada Blaženović</item>
    </izvorni_sadrzaj>
    <derivirana_varijabla naziv="DomainObject.Predmet.ProtuStrankaListFormatedOIB_1">
      <item>VUKELIĆ d.o.o. za trgovinu, ugostiteljstvo, prijevoz, promidžbu i usluge, Orahovica, OIB 59000127800 zastupanog po punomoćniku Nada Blaženović</item>
    </derivirana_varijabla>
  </DomainObject.Predmet.ProtuStrankaListFormatedOIB>
  <DomainObject.Predmet.ProtuStrankaListFormatedWithAdress>
    <izvorni_sadrzaj>
      <item>VUKELIĆ d.o.o. za trgovinu, ugostiteljstvo, prijevoz, promidžbu i usluge, Orahovica, P.Preradovića 2, 33515 Orahovica zastupanog po punomoćniku Nada Blaženović</item>
    </izvorni_sadrzaj>
    <derivirana_varijabla naziv="DomainObject.Predmet.ProtuStrankaListFormatedWithAdress_1">
      <item>VUKELIĆ d.o.o. za trgovinu, ugostiteljstvo, prijevoz, promidžbu i usluge, Orahovica, P.Preradovića 2, 33515 Orahovica zastupanog po punomoćniku Nada Blaženović</item>
    </derivirana_varijabla>
  </DomainObject.Predmet.ProtuStrankaListFormatedWithAdress>
  <DomainObject.Predmet.ProtuStrankaListFormatedWithAdressOIB>
    <izvorni_sadrzaj>
      <item>VUKELIĆ d.o.o. za trgovinu, ugostiteljstvo, prijevoz, promidžbu i usluge, Orahovica, OIB 59000127800, P.Preradovića 2, 33515 Orahovica zastupanog po punomoćniku Nada Blaženović</item>
    </izvorni_sadrzaj>
    <derivirana_varijabla naziv="DomainObject.Predmet.ProtuStrankaListFormatedWithAdressOIB_1">
      <item>VUKELIĆ d.o.o. za trgovinu, ugostiteljstvo, prijevoz, promidžbu i usluge, Orahovica, OIB 59000127800, P.Preradovića 2, 33515 Orahovica zastupanog po punomoćniku Nada Blaženović</item>
    </derivirana_varijabla>
  </DomainObject.Predmet.ProtuStrankaListFormatedWithAdressOIB>
  <DomainObject.Predmet.ProtuStrankaListNazivFormated>
    <izvorni_sadrzaj>
      <item>VUKELIĆ d.o.o. za trgovinu, ugostiteljstvo, prijevoz, promidžbu i usluge, Orahovica</item>
    </izvorni_sadrzaj>
    <derivirana_varijabla naziv="DomainObject.Predmet.ProtuStrankaListNazivFormated_1">
      <item>VUKELIĆ d.o.o. za trgovinu, ugostiteljstvo, prijevoz, promidžbu i usluge, Orahovica</item>
    </derivirana_varijabla>
  </DomainObject.Predmet.ProtuStrankaListNazivFormated>
  <DomainObject.Predmet.ProtuStrankaListNazivFormatedOIB>
    <izvorni_sadrzaj>
      <item>VUKELIĆ d.o.o. za trgovinu, ugostiteljstvo, prijevoz, promidžbu i usluge, Orahovica, OIB 59000127800</item>
    </izvorni_sadrzaj>
    <derivirana_varijabla naziv="DomainObject.Predmet.ProtuStrankaListNazivFormatedOIB_1">
      <item>VUKELIĆ d.o.o. za trgovinu, ugostiteljstvo, prijevoz, promidžbu i usluge, Orahovica, OIB 59000127800</item>
    </derivirana_varijabla>
  </DomainObject.Predmet.ProtuStrankaListNazivFormatedOIB>
  <DomainObject.Predmet.OstaliListFormated>
    <izvorni_sadrzaj>
      <item>Nada Blaženović punomoćnik sudionika u postupku VUKELIĆ d.o.o. za trgovinu, ugostiteljstvo, prijevoz, promidžbu i usluge, Orahovica</item>
    </izvorni_sadrzaj>
    <derivirana_varijabla naziv="DomainObject.Predmet.OstaliListFormated_1">
      <item>Nada Blaženović punomoćnik sudionika u postupku VUKELIĆ d.o.o. za trgovinu, ugostiteljstvo, prijevoz, promidžbu i usluge, Orahovica</item>
    </derivirana_varijabla>
  </DomainObject.Predmet.OstaliListFormated>
  <DomainObject.Predmet.OstaliListFormatedOIB>
    <izvorni_sadrzaj>
      <item>Nada Blaženović punomoćnik sudionika u postupku VUKELIĆ d.o.o. za trgovinu, ugostiteljstvo, prijevoz, promidžbu i usluge, Orahovica</item>
    </izvorni_sadrzaj>
    <derivirana_varijabla naziv="DomainObject.Predmet.OstaliListFormatedOIB_1">
      <item>Nada Blaženović punomoćnik sudionika u postupku VUKELIĆ d.o.o. za trgovinu, ugostiteljstvo, prijevoz, promidžbu i usluge, Orahovica</item>
    </derivirana_varijabla>
  </DomainObject.Predmet.OstaliListFormatedOIB>
  <DomainObject.Predmet.OstaliListFormatedWithAdress>
    <izvorni_sadrzaj>
      <item>Nada Blaženović punomoćnik sudionika u postupku VUKELIĆ d.o.o. za trgovinu, ugostiteljstvo, prijevoz, promidžbu i usluge, Orahovica</item>
    </izvorni_sadrzaj>
    <derivirana_varijabla naziv="DomainObject.Predmet.OstaliListFormatedWithAdress_1">
      <item>Nada Blaženović punomoćnik sudionika u postupku VUKELIĆ d.o.o. za trgovinu, ugostiteljstvo, prijevoz, promidžbu i usluge, Orahovica</item>
    </derivirana_varijabla>
  </DomainObject.Predmet.OstaliListFormatedWithAdress>
  <DomainObject.Predmet.OstaliListFormatedWithAdressOIB>
    <izvorni_sadrzaj>
      <item>Nada Blaženović punomoćnik sudionika u postupku VUKELIĆ d.o.o. za trgovinu, ugostiteljstvo, prijevoz, promidžbu i usluge, Orahovica</item>
    </izvorni_sadrzaj>
    <derivirana_varijabla naziv="DomainObject.Predmet.OstaliListFormatedWithAdressOIB_1">
      <item>Nada Blaženović punomoćnik sudionika u postupku VUKELIĆ d.o.o. za trgovinu, ugostiteljstvo, prijevoz, promidžbu i usluge, Orahovica</item>
    </derivirana_varijabla>
  </DomainObject.Predmet.OstaliListFormatedWithAdressOIB>
  <DomainObject.Predmet.OstaliListNazivFormated>
    <izvorni_sadrzaj>
      <item>Nada Blaženović</item>
    </izvorni_sadrzaj>
    <derivirana_varijabla naziv="DomainObject.Predmet.OstaliListNazivFormated_1">
      <item>Nada Blaženović</item>
    </derivirana_varijabla>
  </DomainObject.Predmet.OstaliListNazivFormated>
  <DomainObject.Predmet.OstaliListNazivFormatedOIB>
    <izvorni_sadrzaj>
      <item>Nada Blaženović</item>
    </izvorni_sadrzaj>
    <derivirana_varijabla naziv="DomainObject.Predmet.OstaliListNazivFormatedOIB_1">
      <item>Nada Blaženović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VUKELIĆ d.o.o. za trgovinu, ugostiteljstvo, prijevoz, promidžbu i usluge, Orahovica</izvorni_sadrzaj>
    <derivirana_varijabla naziv="DomainObject.Predmet.ProtustrankaIDrugi_1">VUKELIĆ d.o.o. za trgovinu, ugostiteljstvo, prijevoz, promidžbu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VUKELIĆ d.o.o. za trgovinu, ugostiteljstvo, prijevoz, promidžbu i usluge, Orahovica, OIB 59000127800, P.Preradovića 2, 33515 Orahovica</izvorni_sadrzaj>
    <derivirana_varijabla naziv="DomainObject.Predmet.ProtustrankaIDrugiAdressOIB_1">VUKELIĆ d.o.o. za trgovinu, ugostiteljstvo, prijevoz, promidžbu i usluge, Orahovica, OIB 59000127800, P.Preradovića 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VUKELIĆ d.o.o. za trgovinu, ugostiteljstvo, prijevoz, promidžbu i usluge, Orahovica</item>
      <item>Nada Blaženović</item>
    </izvorni_sadrzaj>
    <derivirana_varijabla naziv="DomainObject.Predmet.SudioniciListNaziv_1">
      <item>FINA, RC ZAGREB, Podružnica Bjelovar</item>
      <item>VUKELIĆ d.o.o. za trgovinu, ugostiteljstvo, prijevoz, promidžbu i usluge, Orahovica</item>
      <item>Nada Blaženović</item>
    </derivirana_varijabla>
  </DomainObject.Predmet.SudioniciListNaziv>
  <DomainObject.Predmet.SudioniciListAdressOIB>
    <izvorni_sadrzaj>
      <item>FINA, RC ZAGREB, Podružnica Bjelovar, OIB 85821130368, F. Supila 4,43000 Bjelovar</item>
      <item>VUKELIĆ d.o.o. za trgovinu, ugostiteljstvo, prijevoz, promidžbu i usluge, Orahovica, OIB 59000127800, P.Preradovića 2,33515 Orahovica</item>
      <item>Nada Blaženović</item>
    </izvorni_sadrzaj>
    <derivirana_varijabla naziv="DomainObject.Predmet.SudioniciListAdressOIB_1">
      <item>FINA, RC ZAGREB, Podružnica Bjelovar, OIB 85821130368, F. Supila 4,43000 Bjelovar</item>
      <item>VUKELIĆ d.o.o. za trgovinu, ugostiteljstvo, prijevoz, promidžbu i usluge, Orahovica, OIB 59000127800, P.Preradovića 2,33515 Orahovica</item>
      <item>Nada Blaženović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59000127800</item>
      <item>, OIB null</item>
    </izvorni_sadrzaj>
    <derivirana_varijabla naziv="DomainObject.Predmet.SudioniciListNazivOIB_1">
      <item>, OIB 85821130368</item>
      <item>, OIB 59000127800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65811-48E5-426B-8115-989B7B818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733</properties:Words>
  <properties:Characters>4026</properties:Characters>
  <properties:Lines>119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2015-12-31T10:44:00Z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2015-12-31T10:44:00Z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