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1119" w14:paraId="0881119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E06D0C">
        <w:rPr>
          <w:b/>
        </w:rPr>
        <w:t xml:space="preserve">KRAL j.d.o.o. za usluge, Tenja, A. Šenoe 22, MBS: 030145753, OIB: 75374308272, </w:t>
      </w:r>
      <w:r w:rsidRPr="002A0C8C">
        <w:t xml:space="preserve">dana </w:t>
      </w:r>
      <w:r w:rsidR="00EB424D">
        <w:t>13. prosinca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E06D0C">
        <w:rPr>
          <w:b/>
        </w:rPr>
        <w:t>KRAL j.d.o.o. za usluge, Tenja, A. Šenoe 22, MBS: 030145753, OIB: 75374308272,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E06D0C">
        <w:rPr>
          <w:b/>
        </w:rPr>
        <w:t>1269</w:t>
      </w:r>
      <w:r w:rsidRPr="002A0C8C">
        <w:rPr>
          <w:b/>
        </w:rPr>
        <w:t>-1</w:t>
      </w:r>
      <w:r w:rsidR="008022C7">
        <w:rPr>
          <w:b/>
        </w:rPr>
        <w:t>5</w:t>
      </w:r>
      <w:r w:rsidRPr="002A0C8C">
        <w:t xml:space="preserve"> kod Hrvatske poštanske banke iznos od </w:t>
      </w:r>
      <w:r w:rsidR="0091625C">
        <w:rPr>
          <w:b/>
        </w:rPr>
        <w:t>1</w:t>
      </w:r>
      <w:r w:rsidR="008022C7">
        <w:rPr>
          <w:b/>
        </w:rPr>
        <w:t>5</w:t>
      </w:r>
      <w:r w:rsidRPr="002A0C8C">
        <w:rPr>
          <w:b/>
        </w:rPr>
        <w:t>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FF3ADB">
        <w:t>2</w:t>
      </w:r>
      <w:r w:rsidR="003E67AC">
        <w:t xml:space="preserve">6. studenog 2015. g. prijedlog za otvaranje </w:t>
      </w:r>
      <w:r w:rsidRPr="002A0C8C">
        <w:t xml:space="preserve">stečajnog postupka nad dužnikom </w:t>
      </w:r>
      <w:r w:rsidR="002F199D">
        <w:rPr>
          <w:b/>
        </w:rPr>
        <w:t>KRAL j.d.o.o. za usluge, Tenja, A. Šenoe 22, MBS: 030145753, OIB: 75374308272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2F199D">
        <w:t>1269</w:t>
      </w:r>
      <w:r w:rsidR="00EB6671" w:rsidRPr="00C0699C">
        <w:t>/1</w:t>
      </w:r>
      <w:r w:rsidR="003E67AC">
        <w:t>5</w:t>
      </w:r>
      <w:r w:rsidR="00EB6671">
        <w:t>-</w:t>
      </w:r>
      <w:r w:rsidR="002F199D">
        <w:t>6</w:t>
      </w:r>
      <w:r w:rsidR="00EB6671" w:rsidRPr="00C0699C">
        <w:t xml:space="preserve"> od </w:t>
      </w:r>
      <w:r w:rsidR="002F199D">
        <w:t>11. listopada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FB127A">
        <w:t>6</w:t>
      </w:r>
      <w:r w:rsidRPr="002A0C8C">
        <w:t xml:space="preserve">. </w:t>
      </w:r>
      <w:r w:rsidR="00B22A9B">
        <w:t>prosinca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073F19">
        <w:t>10. listopad</w:t>
      </w:r>
      <w:r w:rsidR="00E4249A">
        <w:t xml:space="preserve"> 2016</w:t>
      </w:r>
      <w:r w:rsidR="000A42C8">
        <w:t xml:space="preserve">. godine, blokirano neprekidno u razdoblju od </w:t>
      </w:r>
      <w:r w:rsidR="00073F19">
        <w:t>440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7F18BD">
        <w:t>1</w:t>
      </w:r>
      <w:r w:rsidR="00E4249A">
        <w:t>5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E4249A">
        <w:rPr>
          <w:sz w:val="24"/>
        </w:rPr>
        <w:t>13.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135E2A">
        <w:t>13.1.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3A8" w:rsidR="004373A8">
      <w:r>
        <w:separator/>
      </w:r>
    </w:p>
  </w:endnote>
  <w:endnote w:id="0" w:type="continuationSeparator">
    <w:p w:rsidRDefault="004373A8" w:rsidR="00437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3A8" w:rsidR="004373A8">
      <w:r>
        <w:separator/>
      </w:r>
    </w:p>
  </w:footnote>
  <w:footnote w:id="0" w:type="continuationSeparator">
    <w:p w:rsidRDefault="004373A8" w:rsidR="00437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7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7D28" w:rsidR="006F7D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5E4D49">
      <w:t>6 St-1269/15-11</w:t>
    </w:r>
  </w:p>
  <w:p w:rsidRDefault="006F3F27" w:rsidP="006F3F27" w:rsidR="006F3F27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E4D49">
      <w:t>1269</w:t>
    </w:r>
    <w:r w:rsidR="006F7D28">
      <w:t>/15-1</w:t>
    </w:r>
    <w:r w:rsidR="005E4D49">
      <w:t>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7CF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99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3A8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49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7D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27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27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7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7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7D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27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27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7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7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 j.d.o.o. za usluge</izvorni_sadrzaj>
    <derivirana_varijabla naziv="DomainObject.Predmet.ProtustrankaFormated_1">  KRAL j.d.o.o. za usluge</derivirana_varijabla>
  </DomainObject.Predmet.ProtustrankaFormated>
  <DomainObject.Predmet.ProtustrankaFormatedOIB>
    <izvorni_sadrzaj>  KRAL j.d.o.o. za usluge, OIB 75374308272</izvorni_sadrzaj>
    <derivirana_varijabla naziv="DomainObject.Predmet.ProtustrankaFormatedOIB_1">  KRAL j.d.o.o. za usluge, OIB 75374308272</derivirana_varijabla>
  </DomainObject.Predmet.ProtustrankaFormatedOIB>
  <DomainObject.Predmet.ProtustrankaFormatedWithAdress>
    <izvorni_sadrzaj> KRAL j.d.o.o. za usluge, Augusta Šenoe 22, 31207 Tenja</izvorni_sadrzaj>
    <derivirana_varijabla naziv="DomainObject.Predmet.ProtustrankaFormatedWithAdress_1"> KRAL j.d.o.o. za usluge, Augusta Šenoe 22, 31207 Tenja</derivirana_varijabla>
  </DomainObject.Predmet.ProtustrankaFormatedWithAdress>
  <DomainObject.Predmet.ProtustrankaFormatedWithAdressOIB>
    <izvorni_sadrzaj> KRAL j.d.o.o. za usluge, OIB 75374308272, Augusta Šenoe 22, 31207 Tenja</izvorni_sadrzaj>
    <derivirana_varijabla naziv="DomainObject.Predmet.ProtustrankaFormatedWithAdressOIB_1"> KRAL j.d.o.o. za usluge, OIB 75374308272, Augusta Šenoe 22, 31207 Tenja</derivirana_varijabla>
  </DomainObject.Predmet.ProtustrankaFormatedWithAdressOIB>
  <DomainObject.Predmet.ProtustrankaWithAdress>
    <izvorni_sadrzaj>KRAL j.d.o.o. za usluge Augusta Šenoe 22, 31207 Tenja</izvorni_sadrzaj>
    <derivirana_varijabla naziv="DomainObject.Predmet.ProtustrankaWithAdress_1">KRAL j.d.o.o. za usluge Augusta Šenoe 22, 31207 Tenja</derivirana_varijabla>
  </DomainObject.Predmet.ProtustrankaWithAdress>
  <DomainObject.Predmet.ProtustrankaWithAdressOIB>
    <izvorni_sadrzaj>KRAL j.d.o.o. za usluge, OIB 75374308272, Augusta Šenoe 22, 31207 Tenja</izvorni_sadrzaj>
    <derivirana_varijabla naziv="DomainObject.Predmet.ProtustrankaWithAdressOIB_1">KRAL j.d.o.o. za usluge, OIB 75374308272, Augusta Šenoe 22, 31207 Tenja</derivirana_varijabla>
  </DomainObject.Predmet.ProtustrankaWithAdressOIB>
  <DomainObject.Predmet.ProtustrankaNazivFormated>
    <izvorni_sadrzaj>KRAL j.d.o.o. za usluge</izvorni_sadrzaj>
    <derivirana_varijabla naziv="DomainObject.Predmet.ProtustrankaNazivFormated_1">KRAL j.d.o.o. za usluge</derivirana_varijabla>
  </DomainObject.Predmet.ProtustrankaNazivFormated>
  <DomainObject.Predmet.ProtustrankaNazivFormatedOIB>
    <izvorni_sadrzaj>KRAL j.d.o.o. za usluge, OIB 75374308272</izvorni_sadrzaj>
    <derivirana_varijabla naziv="DomainObject.Predmet.ProtustrankaNazivFormatedOIB_1">KRAL j.d.o.o. za usluge, OIB 75374308272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 j.d.o.o. za usluge</item>
    </izvorni_sadrzaj>
    <derivirana_varijabla naziv="DomainObject.Predmet.ProtuStrankaListFormated_1">
      <item>KRAL j.d.o.o. za usluge</item>
    </derivirana_varijabla>
  </DomainObject.Predmet.ProtuStrankaListFormated>
  <DomainObject.Predmet.ProtuStrankaListFormatedOIB>
    <izvorni_sadrzaj>
      <item>KRAL j.d.o.o. za usluge, OIB 75374308272</item>
    </izvorni_sadrzaj>
    <derivirana_varijabla naziv="DomainObject.Predmet.ProtuStrankaListFormatedOIB_1">
      <item>KRAL j.d.o.o. za usluge, OIB 75374308272</item>
    </derivirana_varijabla>
  </DomainObject.Predmet.ProtuStrankaListFormatedOIB>
  <DomainObject.Predmet.ProtuStrankaListFormatedWithAdress>
    <izvorni_sadrzaj>
      <item>KRAL j.d.o.o. za usluge, Augusta Šenoe 22, 31207 Tenja</item>
    </izvorni_sadrzaj>
    <derivirana_varijabla naziv="DomainObject.Predmet.ProtuStrankaListFormatedWithAdress_1">
      <item>KRAL j.d.o.o. za usluge, Augusta Šenoe 22, 31207 Tenja</item>
    </derivirana_varijabla>
  </DomainObject.Predmet.ProtuStrankaListFormatedWithAdress>
  <DomainObject.Predmet.ProtuStrankaListFormatedWithAdressOIB>
    <izvorni_sadrzaj>
      <item>KRAL j.d.o.o. za usluge, OIB 75374308272, Augusta Šenoe 22, 31207 Tenja</item>
    </izvorni_sadrzaj>
    <derivirana_varijabla naziv="DomainObject.Predmet.ProtuStrankaListFormatedWithAdressOIB_1">
      <item>KRAL j.d.o.o. za usluge, OIB 75374308272, Augusta Šenoe 22, 31207 Tenja</item>
    </derivirana_varijabla>
  </DomainObject.Predmet.ProtuStrankaListFormatedWithAdressOIB>
  <DomainObject.Predmet.ProtuStrankaListNazivFormated>
    <izvorni_sadrzaj>
      <item>KRAL j.d.o.o. za usluge</item>
    </izvorni_sadrzaj>
    <derivirana_varijabla naziv="DomainObject.Predmet.ProtuStrankaListNazivFormated_1">
      <item>KRAL j.d.o.o. za usluge</item>
    </derivirana_varijabla>
  </DomainObject.Predmet.ProtuStrankaListNazivFormated>
  <DomainObject.Predmet.ProtuStrankaListNazivFormatedOIB>
    <izvorni_sadrzaj>
      <item>KRAL j.d.o.o. za usluge, OIB 75374308272</item>
    </izvorni_sadrzaj>
    <derivirana_varijabla naziv="DomainObject.Predmet.ProtuStrankaListNazivFormatedOIB_1">
      <item>KRAL j.d.o.o. za usluge, OIB 75374308272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 j.d.o.o. za usluge</izvorni_sadrzaj>
    <derivirana_varijabla naziv="DomainObject.Predmet.ProtustrankaIDrugi_1">KRAL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 j.d.o.o. za usluge, OIB 75374308272, Augusta Šenoe 22, 31207 Tenja</izvorni_sadrzaj>
    <derivirana_varijabla naziv="DomainObject.Predmet.ProtustrankaIDrugiAdressOIB_1">KRAL j.d.o.o. za usluge, OIB 75374308272, Augusta Šenoe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KRAL j.d.o.o. za usluge</item>
    </izvorni_sadrzaj>
    <derivirana_varijabla naziv="DomainObject.Predmet.SudioniciListNaziv_1">
      <item>FINA RC OSIJEK</item>
      <item>KRAL j.d.o.o. za usluge</item>
    </derivirana_varijabla>
  </DomainObject.Predmet.SudioniciListNaziv>
  <DomainObject.Predmet.SudioniciListAdressOIB>
    <izvorni_sadrzaj>
      <item>FINA RC OSIJEK, OIB 85821130368</item>
      <item>KRAL j.d.o.o. za usluge, OIB 75374308272, Augusta Šenoe 22,31207 Tenja</item>
    </izvorni_sadrzaj>
    <derivirana_varijabla naziv="DomainObject.Predmet.SudioniciListAdressOIB_1">
      <item>FINA RC OSIJEK, OIB 85821130368</item>
      <item>KRAL j.d.o.o. za usluge, OIB 75374308272, Augusta Šenoe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75374308272</item>
    </izvorni_sadrzaj>
    <derivirana_varijabla naziv="DomainObject.Predmet.SudioniciListNazivOIB_1">
      <item>, OIB 85821130368</item>
      <item>, OIB 75374308272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E2690-E201-481F-AEC4-6CC4852CC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446</properties:Words>
  <properties:Characters>2320</properties:Characters>
  <properties:Lines>142</properties:Lines>
  <properties:Paragraphs>20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2016-12-13T09:45:00Z</dcterms:modified>
  <cp:revision>189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