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476f" w14:paraId="d1e476f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317FBA" w:rsidRPr="00317FBA">
        <w:t>BRAVARIJA UMAG j.d.o.o. U</w:t>
      </w:r>
      <w:r w:rsidR="00317FBA">
        <w:t>mag</w:t>
      </w:r>
      <w:r w:rsidR="007D7A8F">
        <w:t xml:space="preserve">, </w:t>
      </w:r>
      <w:r w:rsidR="000A7AEE">
        <w:t>Zemljoradnička 19</w:t>
      </w:r>
      <w:r w:rsidR="007D7A8F">
        <w:t xml:space="preserve">, OIB: </w:t>
      </w:r>
      <w:r w:rsidR="000A7AEE" w:rsidRPr="000A7AEE">
        <w:t>04948255665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0A7AEE" w:rsidRPr="00317FBA">
        <w:t>BRAVARIJA UMAG j.d.o.o. U</w:t>
      </w:r>
      <w:r w:rsidR="000A7AEE">
        <w:t xml:space="preserve">mag, Zemljoradnička 19, OIB: </w:t>
      </w:r>
      <w:r w:rsidR="000A7AEE" w:rsidRPr="000A7AEE">
        <w:t>04948255665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B17BB5">
        <w:rPr>
          <w:b/>
          <w:lang w:val="pl-PL"/>
        </w:rPr>
        <w:t xml:space="preserve">30. ožujka 2016. godine </w:t>
      </w:r>
      <w:r w:rsidRPr="00FB0B18">
        <w:rPr>
          <w:b/>
          <w:lang w:val="pl-PL"/>
        </w:rPr>
        <w:t xml:space="preserve">u </w:t>
      </w:r>
      <w:r w:rsidR="000A7AEE">
        <w:rPr>
          <w:b/>
          <w:lang w:val="pl-PL"/>
        </w:rPr>
        <w:t>10</w:t>
      </w:r>
      <w:r w:rsidR="00814FDD" w:rsidRPr="00FB0B18">
        <w:rPr>
          <w:b/>
          <w:lang w:val="pl-PL"/>
        </w:rPr>
        <w:t>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AF4620" w:rsidRPr="00317FBA">
        <w:t>BRAVARIJA UMAG j.d.o.o. U</w:t>
      </w:r>
      <w:r w:rsidR="00AF4620">
        <w:t xml:space="preserve">mag, Zemljoradnička 19, OIB: </w:t>
      </w:r>
      <w:r w:rsidR="00AF4620" w:rsidRPr="000A7AEE">
        <w:t>04948255665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AF4620">
        <w:rPr>
          <w:lang w:val="sv-SE"/>
        </w:rPr>
        <w:t>Mario Bauer</w:t>
      </w:r>
      <w:r w:rsidR="00B17BB5">
        <w:rPr>
          <w:lang w:val="sv-SE"/>
        </w:rPr>
        <w:t xml:space="preserve"> iz </w:t>
      </w:r>
      <w:r w:rsidR="00AF4620">
        <w:rPr>
          <w:lang w:val="sv-SE"/>
        </w:rPr>
        <w:t>Oprtlja</w:t>
      </w:r>
      <w:r w:rsidR="00B17BB5">
        <w:rPr>
          <w:lang w:val="sv-SE"/>
        </w:rPr>
        <w:t xml:space="preserve">, </w:t>
      </w:r>
      <w:r w:rsidR="00AF4620">
        <w:rPr>
          <w:lang w:val="sv-SE"/>
        </w:rPr>
        <w:t>Oprtalj 13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AF4620">
        <w:rPr>
          <w:lang w:val="sv-SE"/>
        </w:rPr>
        <w:t>Mario Bauer</w:t>
      </w:r>
      <w:r w:rsidR="00B17BB5">
        <w:rPr>
          <w:lang w:val="sv-SE"/>
        </w:rPr>
        <w:t xml:space="preserve"> iz </w:t>
      </w:r>
      <w:r w:rsidR="00AF4620">
        <w:rPr>
          <w:lang w:val="sv-SE"/>
        </w:rPr>
        <w:t>Oprtlja</w:t>
      </w:r>
      <w:r w:rsidR="00B17BB5">
        <w:rPr>
          <w:lang w:val="sv-SE"/>
        </w:rPr>
        <w:t xml:space="preserve">, </w:t>
      </w:r>
      <w:r w:rsidR="00AF4620">
        <w:rPr>
          <w:lang w:val="sv-SE"/>
        </w:rPr>
        <w:t>Oprtalj 13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2B627E">
        <w:rPr>
          <w:lang w:val="sv-SE"/>
        </w:rPr>
        <w:t>Mariu Baueru</w:t>
      </w:r>
      <w:r>
        <w:rPr>
          <w:lang w:val="sv-SE"/>
        </w:rPr>
        <w:t xml:space="preserve"> iz </w:t>
      </w:r>
      <w:r w:rsidR="002B627E">
        <w:rPr>
          <w:lang w:val="sv-SE"/>
        </w:rPr>
        <w:t>Oprtlja</w:t>
      </w:r>
      <w:r>
        <w:rPr>
          <w:lang w:val="sv-SE"/>
        </w:rPr>
        <w:t xml:space="preserve">, </w:t>
      </w:r>
      <w:r w:rsidR="002B627E">
        <w:rPr>
          <w:lang w:val="sv-SE"/>
        </w:rPr>
        <w:t>Oprtalj 13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lastRenderedPageBreak/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1B237E">
        <w:rPr>
          <w:lang w:val="sv-SE"/>
        </w:rPr>
        <w:t>, Stalne službe u Bujama,</w:t>
      </w:r>
      <w:r>
        <w:rPr>
          <w:lang w:val="sv-SE"/>
        </w:rPr>
        <w:t xml:space="preserve"> da u roku od 8 dana od dana primitka ovog rješenja izvijesti ovaj sud da li se dužnik vodi kao vlasnik nekretnina upisanih u zemljišnim k</w:t>
      </w:r>
      <w:r w:rsidR="001B237E">
        <w:rPr>
          <w:lang w:val="sv-SE"/>
        </w:rPr>
        <w:t>njigama iz nadležnosti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1B237E">
        <w:t>19</w:t>
      </w:r>
      <w:r w:rsidR="003E00AF">
        <w:t>. veljače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C047EB">
        <w:t>, v.r.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395F29" w:rsidRPr="00317FBA">
        <w:t>BRAVARIJA UMAG j.d.o.o. U</w:t>
      </w:r>
      <w:r w:rsidR="00395F29">
        <w:t xml:space="preserve">mag, Zemljoradnička 19,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395F29">
        <w:rPr>
          <w:lang w:val="sv-SE"/>
        </w:rPr>
        <w:t>Mario Bauer, Oprtalj, Oprtalj 13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OS Pula, </w:t>
      </w:r>
      <w:r w:rsidR="001B237E">
        <w:rPr>
          <w:lang w:val="sv-SE"/>
        </w:rPr>
        <w:t xml:space="preserve">SS Buje, </w:t>
      </w:r>
      <w:r>
        <w:rPr>
          <w:lang w:val="sv-SE"/>
        </w:rPr>
        <w:t>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7EB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5E3EB7">
          <w:t>Posl.</w:t>
        </w:r>
        <w:r w:rsidR="002534BF">
          <w:t xml:space="preserve"> </w:t>
        </w:r>
        <w:r w:rsidR="005E3EB7">
          <w:t>br</w:t>
        </w:r>
        <w:r w:rsidR="002534BF">
          <w:t>oj</w:t>
        </w:r>
        <w:r w:rsidR="005E3EB7">
          <w:t xml:space="preserve">: </w:t>
        </w:r>
        <w:r w:rsidR="002534BF">
          <w:t>4</w:t>
        </w:r>
        <w:r w:rsidR="005E3EB7">
          <w:t xml:space="preserve"> St-</w:t>
        </w:r>
        <w:r w:rsidR="0059655A">
          <w:t>238/16</w:t>
        </w:r>
        <w:r w:rsidR="002534BF">
          <w:t>-</w:t>
        </w:r>
      </w:sdtContent>
    </w:sdt>
    <w:r w:rsidR="0059655A">
      <w:t>3</w:t>
    </w:r>
  </w:p>
  <w:p w:rsidRDefault="00C047E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333A6A">
      <w:t>40/16</w:t>
    </w:r>
    <w:r w:rsidR="00844FE0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107DA9"/>
    <w:rsid w:val="00134676"/>
    <w:rsid w:val="001B237E"/>
    <w:rsid w:val="002534BF"/>
    <w:rsid w:val="00262377"/>
    <w:rsid w:val="00264035"/>
    <w:rsid w:val="002B627E"/>
    <w:rsid w:val="002D55AD"/>
    <w:rsid w:val="00317FBA"/>
    <w:rsid w:val="00333A6A"/>
    <w:rsid w:val="00395F29"/>
    <w:rsid w:val="003B74B1"/>
    <w:rsid w:val="003E00AF"/>
    <w:rsid w:val="0051365F"/>
    <w:rsid w:val="00554328"/>
    <w:rsid w:val="0059655A"/>
    <w:rsid w:val="005E3EB7"/>
    <w:rsid w:val="005E434E"/>
    <w:rsid w:val="0079454F"/>
    <w:rsid w:val="007D7A8F"/>
    <w:rsid w:val="00814FDD"/>
    <w:rsid w:val="00844FE0"/>
    <w:rsid w:val="008E4F58"/>
    <w:rsid w:val="00985388"/>
    <w:rsid w:val="00A560B4"/>
    <w:rsid w:val="00AF4620"/>
    <w:rsid w:val="00B17BB5"/>
    <w:rsid w:val="00C047EB"/>
    <w:rsid w:val="00CA0CBB"/>
    <w:rsid w:val="00D14604"/>
    <w:rsid w:val="00DF28E8"/>
    <w:rsid w:val="00E40DC9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7E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7E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7E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7E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7E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7E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7E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7E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UMAG j.d.o.o. UMAG</izvorni_sadrzaj>
    <derivirana_varijabla naziv="DomainObject.Predmet.ProtustrankaFormated_1">  BRAVARIJA UMAG j.d.o.o. UMAG</derivirana_varijabla>
  </DomainObject.Predmet.ProtustrankaFormated>
  <DomainObject.Predmet.ProtustrankaFormatedOIB>
    <izvorni_sadrzaj>  BRAVARIJA UMAG j.d.o.o. UMAG, OIB 04948255665</izvorni_sadrzaj>
    <derivirana_varijabla naziv="DomainObject.Predmet.ProtustrankaFormatedOIB_1">  BRAVARIJA UMAG j.d.o.o. UMAG, OIB 04948255665</derivirana_varijabla>
  </DomainObject.Predmet.ProtustrankaFormatedOIB>
  <DomainObject.Predmet.ProtustrankaFormatedWithAdress>
    <izvorni_sadrzaj> BRAVARIJA UMAG j.d.o.o. UMAG, Zemljoradnička 19, 52470 Umag</izvorni_sadrzaj>
    <derivirana_varijabla naziv="DomainObject.Predmet.ProtustrankaFormatedWithAdress_1"> BRAVARIJA UMAG j.d.o.o. UMAG, Zemljoradnička 19, 52470 Umag</derivirana_varijabla>
  </DomainObject.Predmet.ProtustrankaFormatedWithAdress>
  <DomainObject.Predmet.ProtustrankaFormatedWithAdressOIB>
    <izvorni_sadrzaj> BRAVARIJA UMAG j.d.o.o. UMAG, OIB 04948255665, Zemljoradnička 19, 52470 Umag</izvorni_sadrzaj>
    <derivirana_varijabla naziv="DomainObject.Predmet.ProtustrankaFormatedWithAdressOIB_1"> BRAVARIJA UMAG j.d.o.o. UMAG, OIB 04948255665, Zemljoradnička 19, 52470 Umag</derivirana_varijabla>
  </DomainObject.Predmet.ProtustrankaFormatedWithAdressOIB>
  <DomainObject.Predmet.ProtustrankaWithAdress>
    <izvorni_sadrzaj>BRAVARIJA UMAG j.d.o.o. UMAG Zemljoradnička 19, 52470 Umag</izvorni_sadrzaj>
    <derivirana_varijabla naziv="DomainObject.Predmet.ProtustrankaWithAdress_1">BRAVARIJA UMAG j.d.o.o. UMAG Zemljoradnička 19, 52470 Umag</derivirana_varijabla>
  </DomainObject.Predmet.ProtustrankaWithAdress>
  <DomainObject.Predmet.ProtustrankaWithAdressOIB>
    <izvorni_sadrzaj>BRAVARIJA UMAG j.d.o.o. UMAG, OIB 04948255665, Zemljoradnička 19, 52470 Umag</izvorni_sadrzaj>
    <derivirana_varijabla naziv="DomainObject.Predmet.ProtustrankaWithAdressOIB_1">BRAVARIJA UMAG j.d.o.o. UMAG, OIB 04948255665, Zemljoradnička 19, 52470 Umag</derivirana_varijabla>
  </DomainObject.Predmet.ProtustrankaWithAdressOIB>
  <DomainObject.Predmet.ProtustrankaNazivFormated>
    <izvorni_sadrzaj>BRAVARIJA UMAG j.d.o.o. UMAG</izvorni_sadrzaj>
    <derivirana_varijabla naziv="DomainObject.Predmet.ProtustrankaNazivFormated_1">BRAVARIJA UMAG j.d.o.o. UMAG</derivirana_varijabla>
  </DomainObject.Predmet.ProtustrankaNazivFormated>
  <DomainObject.Predmet.ProtustrankaNazivFormatedOIB>
    <izvorni_sadrzaj>BRAVARIJA UMAG j.d.o.o. UMAG, OIB 04948255665</izvorni_sadrzaj>
    <derivirana_varijabla naziv="DomainObject.Predmet.ProtustrankaNazivFormatedOIB_1">BRAVARIJA UMAG j.d.o.o. UMAG, OIB 04948255665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33248.42</izvorni_sadrzaj>
    <derivirana_varijabla naziv="DomainObject.Predmet.TrenutnaVrijednost_1">33248.42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BRAVARIJA UMAG j.d.o.o. UMAG</item>
    </izvorni_sadrzaj>
    <derivirana_varijabla naziv="DomainObject.Predmet.ProtuStrankaListFormated_1">
      <item>BRAVARIJA UMAG j.d.o.o. UMAG</item>
    </derivirana_varijabla>
  </DomainObject.Predmet.ProtuStrankaListFormated>
  <DomainObject.Predmet.ProtuStrankaListFormatedOIB>
    <izvorni_sadrzaj>
      <item>BRAVARIJA UMAG j.d.o.o. UMAG, OIB 04948255665</item>
    </izvorni_sadrzaj>
    <derivirana_varijabla naziv="DomainObject.Predmet.ProtuStrankaListFormatedOIB_1">
      <item>BRAVARIJA UMAG j.d.o.o. UMAG, OIB 04948255665</item>
    </derivirana_varijabla>
  </DomainObject.Predmet.ProtuStrankaListFormatedOIB>
  <DomainObject.Predmet.ProtuStrankaListFormatedWithAdress>
    <izvorni_sadrzaj>
      <item>BRAVARIJA UMAG j.d.o.o. UMAG, Zemljoradnička 19, 52470 Umag</item>
    </izvorni_sadrzaj>
    <derivirana_varijabla naziv="DomainObject.Predmet.ProtuStrankaListFormatedWithAdress_1">
      <item>BRAVARIJA UMAG j.d.o.o. UMAG, Zemljoradnička 19, 52470 Umag</item>
    </derivirana_varijabla>
  </DomainObject.Predmet.ProtuStrankaListFormatedWithAdress>
  <DomainObject.Predmet.ProtuStrankaListFormatedWithAdressOIB>
    <izvorni_sadrzaj>
      <item>BRAVARIJA UMAG j.d.o.o. UMAG, OIB 04948255665, Zemljoradnička 19, 52470 Umag</item>
    </izvorni_sadrzaj>
    <derivirana_varijabla naziv="DomainObject.Predmet.ProtuStrankaListFormatedWithAdressOIB_1">
      <item>BRAVARIJA UMAG j.d.o.o. UMAG, OIB 04948255665, Zemljoradnička 19, 52470 Umag</item>
    </derivirana_varijabla>
  </DomainObject.Predmet.ProtuStrankaListFormatedWithAdressOIB>
  <DomainObject.Predmet.ProtuStrankaListNazivFormated>
    <izvorni_sadrzaj>
      <item>BRAVARIJA UMAG j.d.o.o. UMAG</item>
    </izvorni_sadrzaj>
    <derivirana_varijabla naziv="DomainObject.Predmet.ProtuStrankaListNazivFormated_1">
      <item>BRAVARIJA UMAG j.d.o.o. UMAG</item>
    </derivirana_varijabla>
  </DomainObject.Predmet.ProtuStrankaListNazivFormated>
  <DomainObject.Predmet.ProtuStrankaListNazivFormatedOIB>
    <izvorni_sadrzaj>
      <item>BRAVARIJA UMAG j.d.o.o. UMAG, OIB 04948255665</item>
    </izvorni_sadrzaj>
    <derivirana_varijabla naziv="DomainObject.Predmet.ProtuStrankaListNazivFormatedOIB_1">
      <item>BRAVARIJA UMAG j.d.o.o. UMAG, OIB 04948255665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BRAVARIJA UMAG j.d.o.o. UMAG</izvorni_sadrzaj>
    <derivirana_varijabla naziv="DomainObject.Predmet.ProtustrankaIDrugi_1">BRAVARIJA UMAG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BRAVARIJA UMAG j.d.o.o. UMAG, OIB 04948255665, Zemljoradnička 19, 52470 Umag</izvorni_sadrzaj>
    <derivirana_varijabla naziv="DomainObject.Predmet.ProtustrankaIDrugiAdressOIB_1">BRAVARIJA UMAG j.d.o.o. UMAG, OIB 04948255665, Zemljoradnička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BRAVARIJA UMAG j.d.o.o. UMAG</item>
    </izvorni_sadrzaj>
    <derivirana_varijabla naziv="DomainObject.Predmet.SudioniciListNaziv_1">
      <item>FINANCIJSKA AGENCIJA, RC RIJEKA, PODRUŽNICA PULA, PULA</item>
      <item>BRAVARIJA UMAG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BRAVARIJA UMAG j.d.o.o. UMAG, OIB 04948255665, Zemljoradnička 19,52470 Umag</item>
    </izvorni_sadrzaj>
    <derivirana_varijabla naziv="DomainObject.Predmet.SudioniciListAdressOIB_1">
      <item>FINANCIJSKA AGENCIJA, RC RIJEKA, PODRUŽNICA PULA, PULA, OIB 85821130368, Ulica grada Vukovara 70,10000 Zagreb</item>
      <item>BRAVARIJA UMAG j.d.o.o. UMAG, OIB 04948255665, Zemljoradnička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04948255665</item>
    </izvorni_sadrzaj>
    <derivirana_varijabla naziv="DomainObject.Predmet.SudioniciListNazivOIB_1">
      <item>, OIB 85821130368</item>
      <item>, OIB 04948255665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49FCD-27CD-41E1-A37C-8F696C588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3292</properties:Characters>
  <properties:Lines>88</properties:Lines>
  <properties:Paragraphs>44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2016-02-17T12:31:00Z</dcterms:created>
  <dc:creator>Jasmina Matika</dc:creator>
  <cp:lastModifiedBy>Sanja Prodan</cp:lastModifiedBy>
  <cp:lastPrinted>2016-02-22T07:53:00Z</cp:lastPrinted>
  <dcterms:modified xmlns:xsi="http://www.w3.org/2001/XMLSchema-instance" xsi:type="dcterms:W3CDTF">2016-02-22T07:53:00Z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