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9E203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9E203A">
                    <w:t>1551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fe86cc" w14:paraId="2fe86c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9E203A">
        <w:t xml:space="preserve"> BOUC PETIT j.d.o.o. za usluge, Zagreb, Podbrežje VII. 25, MBS: 080981259, OIB: 16561775293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F2601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E203A">
        <w:t>BOUC PETIT j.d.o.o. za usluge, Zagreb, Podbrežje VII. 25, MBS: 080981259, OIB: 16561775293</w:t>
      </w:r>
      <w:r>
        <w:t xml:space="preserve">, na temelju neizvršenih osnova za plaćanje iznosi </w:t>
      </w:r>
      <w:r w:rsidR="009E203A">
        <w:t>37.745,45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9E203A">
        <w:t>Mihaela Šimić, Zagreb, Podbrežje VII. 25, OIB: 96813407408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E203A">
        <w:t>1551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F2601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F2601">
        <w:t>18</w:t>
      </w:r>
      <w:r w:rsidR="001C5274">
        <w:t>.02.</w:t>
      </w:r>
    </w:p>
    <w:p w:rsidRDefault="007C40A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40AF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St-1551/2018</izvorni_sadrzaj>
    <derivirana_varijabla naziv="DomainObject.Predmet.OznakaBroj_1">St-1551/2018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BOUC PETIT jednostavno društvo s ograničenom odgovornošću za usluge</izvorni_sadrzaj>
    <derivirana_varijabla naziv="DomainObject.Predmet.ProtustrankaFormated_1">  BOUC PETIT jednostavno društvo s ograničenom odgovornošću za usluge</derivirana_varijabla>
  </DomainObject.Predmet.ProtustrankaFormated>
  <DomainObject.Predmet.ProtustrankaFormatedOIB>
    <izvorni_sadrzaj>  BOUC PETIT jednostavno društvo s ograničenom odgovornošću za usluge, OIB 16561775293</izvorni_sadrzaj>
    <derivirana_varijabla naziv="DomainObject.Predmet.ProtustrankaFormatedOIB_1">  BOUC PETIT jednostavno društvo s ograničenom odgovornošću za usluge, OIB 16561775293</derivirana_varijabla>
  </DomainObject.Predmet.ProtustrankaFormatedOIB>
  <DomainObject.Predmet.ProtustrankaFormatedWithAdress>
    <izvorni_sadrzaj> BOUC PETIT jednostavno društvo s ograničenom odgovornošću za usluge, Podbrežje VII. 25, 10000 Zagreb</izvorni_sadrzaj>
    <derivirana_varijabla naziv="DomainObject.Predmet.ProtustrankaFormatedWithAdress_1"> BOUC PETIT jednostavno društvo s ograničenom odgovornošću za usluge, Podbrežje VII. 25, 10000 Zagreb</derivirana_varijabla>
  </DomainObject.Predmet.ProtustrankaFormatedWithAdress>
  <DomainObject.Predmet.ProtustrankaFormatedWithAdressOIB>
    <izvorni_sadrzaj> BOUC PETIT jednostavno društvo s ograničenom odgovornošću za usluge, OIB 16561775293, Podbrežje VII. 25, 10000 Zagreb</izvorni_sadrzaj>
    <derivirana_varijabla naziv="DomainObject.Predmet.ProtustrankaFormatedWithAdressOIB_1"> BOUC PETIT jednostavno društvo s ograničenom odgovornošću za usluge, OIB 16561775293, Podbrežje VII. 25, 10000 Zagreb</derivirana_varijabla>
  </DomainObject.Predmet.ProtustrankaFormatedWithAdressOIB>
  <DomainObject.Predmet.ProtustrankaWithAdress>
    <izvorni_sadrzaj>BOUC PETIT jednostavno društvo s ograničenom odgovornošću za usluge Podbrežje VII. 25, 10000 Zagreb</izvorni_sadrzaj>
    <derivirana_varijabla naziv="DomainObject.Predmet.ProtustrankaWithAdress_1">BOUC PETIT jednostavno društvo s ograničenom odgovornošću za usluge Podbrežje VII. 25, 10000 Zagreb</derivirana_varijabla>
  </DomainObject.Predmet.ProtustrankaWithAdress>
  <DomainObject.Predmet.ProtustrankaWithAdressOIB>
    <izvorni_sadrzaj>BOUC PETIT jednostavno društvo s ograničenom odgovornošću za usluge, OIB 16561775293, Podbrežje VII. 25, 10000 Zagreb</izvorni_sadrzaj>
    <derivirana_varijabla naziv="DomainObject.Predmet.ProtustrankaWithAdressOIB_1">BOUC PETIT jednostavno društvo s ograničenom odgovornošću za usluge, OIB 16561775293, Podbrežje VII. 25, 10000 Zagreb</derivirana_varijabla>
  </DomainObject.Predmet.ProtustrankaWithAdressOIB>
  <DomainObject.Predmet.ProtustrankaNazivFormated>
    <izvorni_sadrzaj>BOUC PETIT jednostavno društvo s ograničenom odgovornošću za usluge</izvorni_sadrzaj>
    <derivirana_varijabla naziv="DomainObject.Predmet.ProtustrankaNazivFormated_1">BOUC PETIT jednostavno društvo s ograničenom odgovornošću za usluge</derivirana_varijabla>
  </DomainObject.Predmet.ProtustrankaNazivFormated>
  <DomainObject.Predmet.ProtustrankaNazivFormatedOIB>
    <izvorni_sadrzaj>BOUC PETIT jednostavno društvo s ograničenom odgovornošću za usluge, OIB 16561775293</izvorni_sadrzaj>
    <derivirana_varijabla naziv="DomainObject.Predmet.ProtustrankaNazivFormatedOIB_1">BOUC PETIT jednostavno društvo s ograničenom odgovornošću za usluge, OIB 16561775293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BOUC PETIT jednostavno društvo s ograničenom odgovornošću za usluge</item>
    </izvorni_sadrzaj>
    <derivirana_varijabla naziv="DomainObject.Predmet.ProtuStrankaListFormated_1">
      <item>BOUC PETIT jednostavno društvo s ograničenom odgovornošću za usluge</item>
    </derivirana_varijabla>
  </DomainObject.Predmet.ProtuStrankaListFormated>
  <DomainObject.Predmet.ProtuStrankaListFormatedOIB>
    <izvorni_sadrzaj>
      <item>BOUC PETIT jednostavno društvo s ograničenom odgovornošću za usluge, OIB 16561775293</item>
    </izvorni_sadrzaj>
    <derivirana_varijabla naziv="DomainObject.Predmet.ProtuStrankaListFormatedOIB_1">
      <item>BOUC PETIT jednostavno društvo s ograničenom odgovornošću za usluge, OIB 16561775293</item>
    </derivirana_varijabla>
  </DomainObject.Predmet.ProtuStrankaListFormatedOIB>
  <DomainObject.Predmet.ProtuStrankaListFormatedWithAdress>
    <izvorni_sadrzaj>
      <item>BOUC PETIT jednostavno društvo s ograničenom odgovornošću za usluge, Podbrežje VII. 25, 10000 Zagreb</item>
    </izvorni_sadrzaj>
    <derivirana_varijabla naziv="DomainObject.Predmet.ProtuStrankaListFormatedWithAdress_1">
      <item>BOUC PETIT jednostavno društvo s ograničenom odgovornošću za usluge, Podbrežje VII. 25, 10000 Zagreb</item>
    </derivirana_varijabla>
  </DomainObject.Predmet.ProtuStrankaListFormatedWithAdress>
  <DomainObject.Predmet.ProtuStrankaListFormatedWithAdressOIB>
    <izvorni_sadrzaj>
      <item>BOUC PETIT jednostavno društvo s ograničenom odgovornošću za usluge, OIB 16561775293, Podbrežje VII. 25, 10000 Zagreb</item>
    </izvorni_sadrzaj>
    <derivirana_varijabla naziv="DomainObject.Predmet.ProtuStrankaListFormatedWithAdressOIB_1">
      <item>BOUC PETIT jednostavno društvo s ograničenom odgovornošću za usluge, OIB 16561775293, Podbrežje VII. 25, 10000 Zagreb</item>
    </derivirana_varijabla>
  </DomainObject.Predmet.ProtuStrankaListFormatedWithAdressOIB>
  <DomainObject.Predmet.ProtuStrankaListNazivFormated>
    <izvorni_sadrzaj>
      <item>BOUC PETIT jednostavno društvo s ograničenom odgovornošću za usluge</item>
    </izvorni_sadrzaj>
    <derivirana_varijabla naziv="DomainObject.Predmet.ProtuStrankaListNazivFormated_1">
      <item>BOUC PETIT jednostavno društvo s ograničenom odgovornošću za usluge</item>
    </derivirana_varijabla>
  </DomainObject.Predmet.ProtuStrankaListNazivFormated>
  <DomainObject.Predmet.ProtuStrankaListNazivFormatedOIB>
    <izvorni_sadrzaj>
      <item>BOUC PETIT jednostavno društvo s ograničenom odgovornošću za usluge, OIB 16561775293</item>
    </izvorni_sadrzaj>
    <derivirana_varijabla naziv="DomainObject.Predmet.ProtuStrankaListNazivFormatedOIB_1">
      <item>BOUC PETIT jednostavno društvo s ograničenom odgovornošću za usluge, OIB 16561775293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BOUC PETIT jednostavno društvo s ograničenom odgovornošću za usluge</izvorni_sadrzaj>
    <derivirana_varijabla naziv="DomainObject.Predmet.ProtustrankaIDrugi_1">BOUC PETIT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BOUC PETIT jednostavno društvo s ograničenom odgovornošću za usluge, OIB 16561775293, Podbrežje VII. 25, 10000 Zagreb</izvorni_sadrzaj>
    <derivirana_varijabla naziv="DomainObject.Predmet.ProtustrankaIDrugiAdressOIB_1">BOUC PETIT jednostavno društvo s ograničenom odgovornošću za usluge, OIB 16561775293, Podbrežje VII.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BOUC PETIT jednostavno društvo s ograničenom odgovornošću za usluge</item>
      <item>FINA Regionalni centar Zagreb</item>
    </izvorni_sadrzaj>
    <derivirana_varijabla naziv="DomainObject.Predmet.SudioniciListNaziv_1">
      <item>BOUC PETIT jednostavno društvo s ograničenom odgovornošću za usluge</item>
      <item>FINA Regionalni centar Zagreb</item>
    </derivirana_varijabla>
  </DomainObject.Predmet.SudioniciListNaziv>
  <DomainObject.Predmet.SudioniciListAdressOIB>
    <izvorni_sadrzaj>
      <item>BOUC PETIT jednostavno društvo s ograničenom odgovornošću za usluge, OIB 16561775293, Podbrežje VII. 25,10000 Zagreb</item>
      <item>FINA Regionalni centar Zagreb, OIB 85821130368, Trg svibanjskih žrtava 1995. 1,10000 Zagreb</item>
    </izvorni_sadrzaj>
    <derivirana_varijabla naziv="DomainObject.Predmet.SudioniciListAdressOIB_1">
      <item>BOUC PETIT jednostavno društvo s ograničenom odgovornošću za usluge, OIB 16561775293, Podbrežje VII.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16561775293</item>
      <item>, OIB 85821130368</item>
    </izvorni_sadrzaj>
    <derivirana_varijabla naziv="DomainObject.Predmet.SudioniciListNazivOIB_1">
      <item>, OIB 16561775293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2133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2018-12-18T06:47:00Z</dcterms:created>
  <dc:creator>Snježana Andrijanić</dc:creator>
  <cp:lastModifiedBy>Sanda Gučić</cp:lastModifiedBy>
  <cp:lastPrinted>2018-12-18T06:44:00Z</cp:lastPrinted>
  <dcterms:modified xmlns:xsi="http://www.w3.org/2001/XMLSchema-instance" xsi:type="dcterms:W3CDTF">2018-12-18T10:03:00Z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(St-1551-18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