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9899" w14:paraId="ff39899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5E07FF">
        <w:t xml:space="preserve"> St-27</w:t>
      </w:r>
      <w:r w:rsidR="00513757">
        <w:t>01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12FF2" w:rsidRPr="00A340F7">
        <w:t>RARA MOD</w:t>
      </w:r>
      <w:r w:rsidR="00712FF2">
        <w:t xml:space="preserve">A d.o.o., Zagreb, Petrinjska 26, </w:t>
      </w:r>
      <w:r w:rsidR="00712FF2" w:rsidRPr="00A340F7">
        <w:t>OIB: 60663100204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13757">
        <w:t>12,023.345,68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11057"/>
    <w:rsid w:val="00114018"/>
    <w:rsid w:val="00114EAD"/>
    <w:rsid w:val="001200C9"/>
    <w:rsid w:val="00125AE8"/>
    <w:rsid w:val="00185571"/>
    <w:rsid w:val="00186AF0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E3A15"/>
    <w:rsid w:val="00413F4C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12FF2"/>
    <w:rsid w:val="007243D2"/>
    <w:rsid w:val="00740215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17E0"/>
    <w:rsid w:val="00954CAD"/>
    <w:rsid w:val="0097400B"/>
    <w:rsid w:val="009B3E24"/>
    <w:rsid w:val="009C2CE4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94B54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7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7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7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7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St-2701/2015</izvorni_sadrzaj>
    <derivirana_varijabla naziv="DomainObject.Predmet.OznakaBroj_1">St-2701/2015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RARA MODA d.o.o. zastupanog po punomoćniku ŽELJKO MLINAREVIĆ</izvorni_sadrzaj>
    <derivirana_varijabla naziv="DomainObject.Predmet.ProtustrankaFormated_1">  RARA MODA d.o.o. zastupanog po punomoćniku ŽELJKO MLINAREVIĆ</derivirana_varijabla>
  </DomainObject.Predmet.ProtustrankaFormated>
  <DomainObject.Predmet.ProtustrankaFormatedOIB>
    <izvorni_sadrzaj>  RARA MODA d.o.o., OIB 60663100204 zastupanog po punomoćniku ŽELJKO MLINAREVIĆ</izvorni_sadrzaj>
    <derivirana_varijabla naziv="DomainObject.Predmet.ProtustrankaFormatedOIB_1">  RARA MODA d.o.o., OIB 60663100204 zastupanog po punomoćniku ŽELJKO MLINAREVIĆ</derivirana_varijabla>
  </DomainObject.Predmet.ProtustrankaFormatedOIB>
  <DomainObject.Predmet.ProtustrankaFormatedWithAdress>
    <izvorni_sadrzaj> RARA MODA d.o.o., Petrinjska 26, 10000 Zagreb zastupanog po punomoćniku ŽELJKO MLINAREVIĆ</izvorni_sadrzaj>
    <derivirana_varijabla naziv="DomainObject.Predmet.ProtustrankaFormatedWithAdress_1"> RARA MODA d.o.o., Petrinjska 26, 10000 Zagreb zastupanog po punomoćniku ŽELJKO MLINAREVIĆ</derivirana_varijabla>
  </DomainObject.Predmet.ProtustrankaFormatedWithAdress>
  <DomainObject.Predmet.ProtustrankaFormatedWithAdressOIB>
    <izvorni_sadrzaj> RARA MODA d.o.o., OIB 60663100204, Petrinjska 26, 10000 Zagreb zastupanog po punomoćniku ŽELJKO MLINAREVIĆ</izvorni_sadrzaj>
    <derivirana_varijabla naziv="DomainObject.Predmet.ProtustrankaFormatedWithAdressOIB_1"> RARA MODA d.o.o., OIB 60663100204, Petrinjska 26, 10000 Zagreb zastupanog po punomoćniku ŽELJKO MLINAREVIĆ</derivirana_varijabla>
  </DomainObject.Predmet.ProtustrankaFormatedWithAdressOIB>
  <DomainObject.Predmet.ProtustrankaWithAdress>
    <izvorni_sadrzaj>RARA MODA d.o.o. Petrinjska 26, 10000 Zagreb</izvorni_sadrzaj>
    <derivirana_varijabla naziv="DomainObject.Predmet.ProtustrankaWithAdress_1">RARA MODA d.o.o. Petrinjska 26, 10000 Zagreb</derivirana_varijabla>
  </DomainObject.Predmet.ProtustrankaWithAdress>
  <DomainObject.Predmet.ProtustrankaWithAdressOIB>
    <izvorni_sadrzaj>RARA MODA d.o.o., OIB 60663100204, Petrinjska 26, 10000 Zagreb</izvorni_sadrzaj>
    <derivirana_varijabla naziv="DomainObject.Predmet.ProtustrankaWithAdressOIB_1">RARA MODA d.o.o., OIB 60663100204, Petrinjska 26, 10000 Zagreb</derivirana_varijabla>
  </DomainObject.Predmet.ProtustrankaWithAdressOIB>
  <DomainObject.Predmet.ProtustrankaNazivFormated>
    <izvorni_sadrzaj>RARA MODA d.o.o.</izvorni_sadrzaj>
    <derivirana_varijabla naziv="DomainObject.Predmet.ProtustrankaNazivFormated_1">RARA MODA d.o.o.</derivirana_varijabla>
  </DomainObject.Predmet.ProtustrankaNazivFormated>
  <DomainObject.Predmet.ProtustrankaNazivFormatedOIB>
    <izvorni_sadrzaj>RARA MODA d.o.o., OIB 60663100204</izvorni_sadrzaj>
    <derivirana_varijabla naziv="DomainObject.Predmet.ProtustrankaNazivFormatedOIB_1">RARA MODA d.o.o., OIB 60663100204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RARA MODA d.o.o. zastupanog po punomoćniku ŽELJKO MLINAREVIĆ</item>
    </izvorni_sadrzaj>
    <derivirana_varijabla naziv="DomainObject.Predmet.ProtuStrankaListFormated_1">
      <item>RARA MODA d.o.o. zastupanog po punomoćniku ŽELJKO MLINAREVIĆ</item>
    </derivirana_varijabla>
  </DomainObject.Predmet.ProtuStrankaListFormated>
  <DomainObject.Predmet.ProtuStrankaListFormatedOIB>
    <izvorni_sadrzaj>
      <item>RARA MODA d.o.o., OIB 60663100204 zastupanog po punomoćniku ŽELJKO MLINAREVIĆ</item>
    </izvorni_sadrzaj>
    <derivirana_varijabla naziv="DomainObject.Predmet.ProtuStrankaListFormatedOIB_1">
      <item>RARA MODA d.o.o., OIB 60663100204 zastupanog po punomoćniku ŽELJKO MLINAREVIĆ</item>
    </derivirana_varijabla>
  </DomainObject.Predmet.ProtuStrankaListFormatedOIB>
  <DomainObject.Predmet.ProtuStrankaListFormatedWithAdress>
    <izvorni_sadrzaj>
      <item>RARA MODA d.o.o., Petrinjska 26, 10000 Zagreb zastupanog po punomoćniku ŽELJKO MLINAREVIĆ</item>
    </izvorni_sadrzaj>
    <derivirana_varijabla naziv="DomainObject.Predmet.ProtuStrankaListFormatedWithAdress_1">
      <item>RARA MODA d.o.o., Petrinjska 26, 10000 Zagreb zastupanog po punomoćniku ŽELJKO MLINAREVIĆ</item>
    </derivirana_varijabla>
  </DomainObject.Predmet.ProtuStrankaListFormatedWithAdress>
  <DomainObject.Predmet.ProtuStrankaListFormatedWithAdressOIB>
    <izvorni_sadrzaj>
      <item>RARA MODA d.o.o., OIB 60663100204, Petrinjska 26, 10000 Zagreb zastupanog po punomoćniku ŽELJKO MLINAREVIĆ</item>
    </izvorni_sadrzaj>
    <derivirana_varijabla naziv="DomainObject.Predmet.ProtuStrankaListFormatedWithAdressOIB_1">
      <item>RARA MODA d.o.o., OIB 60663100204, Petrinjska 26, 10000 Zagreb zastupanog po punomoćniku ŽELJKO MLINAREVIĆ</item>
    </derivirana_varijabla>
  </DomainObject.Predmet.ProtuStrankaListFormatedWithAdressOIB>
  <DomainObject.Predmet.ProtuStrankaListNazivFormated>
    <izvorni_sadrzaj>
      <item>RARA MODA d.o.o.</item>
    </izvorni_sadrzaj>
    <derivirana_varijabla naziv="DomainObject.Predmet.ProtuStrankaListNazivFormated_1">
      <item>RARA MODA d.o.o.</item>
    </derivirana_varijabla>
  </DomainObject.Predmet.ProtuStrankaListNazivFormated>
  <DomainObject.Predmet.ProtuStrankaListNazivFormatedOIB>
    <izvorni_sadrzaj>
      <item>RARA MODA d.o.o., OIB 60663100204</item>
    </izvorni_sadrzaj>
    <derivirana_varijabla naziv="DomainObject.Predmet.ProtuStrankaListNazivFormatedOIB_1">
      <item>RARA MODA d.o.o., OIB 60663100204</item>
    </derivirana_varijabla>
  </DomainObject.Predmet.ProtuStrankaListNazivFormatedOIB>
  <DomainObject.Predmet.OstaliListFormated>
    <izvorni_sadrzaj>
      <item>ŽELJKO MLINAREVIĆ punomoćnik sudionika u postupku RARA MODA d.o.o.</item>
    </izvorni_sadrzaj>
    <derivirana_varijabla naziv="DomainObject.Predmet.OstaliListFormated_1">
      <item>ŽELJKO MLINAREVIĆ punomoćnik sudionika u postupku RARA MODA d.o.o.</item>
    </derivirana_varijabla>
  </DomainObject.Predmet.OstaliListFormated>
  <DomainObject.Predmet.OstaliListFormatedOIB>
    <izvorni_sadrzaj>
      <item>ŽELJKO MLINAREVIĆ, OIB 55465498662 punomoćnik sudionika u postupku RARA MODA d.o.o.</item>
    </izvorni_sadrzaj>
    <derivirana_varijabla naziv="DomainObject.Predmet.OstaliListFormatedOIB_1">
      <item>ŽELJKO MLINAREVIĆ, OIB 55465498662 punomoćnik sudionika u postupku RARA MODA d.o.o.</item>
    </derivirana_varijabla>
  </DomainObject.Predmet.OstaliListFormatedOIB>
  <DomainObject.Predmet.OstaliListFormatedWithAdress>
    <izvorni_sadrzaj>
      <item>ŽELJKO MLINAREVIĆ, Stonska 13, 10000 Zagreb punomoćnik sudionika u postupku RARA MODA d.o.o.</item>
    </izvorni_sadrzaj>
    <derivirana_varijabla naziv="DomainObject.Predmet.OstaliListFormatedWithAdress_1">
      <item>ŽELJKO MLINAREVIĆ, Stonska 13, 10000 Zagreb punomoćnik sudionika u postupku RARA MODA d.o.o.</item>
    </derivirana_varijabla>
  </DomainObject.Predmet.OstaliListFormatedWithAdress>
  <DomainObject.Predmet.OstaliListFormatedWithAdressOIB>
    <izvorni_sadrzaj>
      <item>ŽELJKO MLINAREVIĆ, OIB 55465498662, Stonska 13, 10000 Zagreb punomoćnik sudionika u postupku RARA MODA d.o.o.</item>
    </izvorni_sadrzaj>
    <derivirana_varijabla naziv="DomainObject.Predmet.OstaliListFormatedWithAdressOIB_1">
      <item>ŽELJKO MLINAREVIĆ, OIB 55465498662, Stonska 13, 10000 Zagreb punomoćnik sudionika u postupku RARA MODA d.o.o.</item>
    </derivirana_varijabla>
  </DomainObject.Predmet.OstaliListFormatedWithAdressOIB>
  <DomainObject.Predmet.OstaliListNazivFormated>
    <izvorni_sadrzaj>
      <item>ŽELJKO MLINAREVIĆ</item>
    </izvorni_sadrzaj>
    <derivirana_varijabla naziv="DomainObject.Predmet.OstaliListNazivFormated_1">
      <item>ŽELJKO MLINAREVIĆ</item>
    </derivirana_varijabla>
  </DomainObject.Predmet.OstaliListNazivFormated>
  <DomainObject.Predmet.OstaliListNazivFormatedOIB>
    <izvorni_sadrzaj>
      <item>ŽELJKO MLINAREVIĆ, OIB 55465498662</item>
    </izvorni_sadrzaj>
    <derivirana_varijabla naziv="DomainObject.Predmet.OstaliListNazivFormatedOIB_1">
      <item>ŽELJKO MLINAREVIĆ, OIB 55465498662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RARA MODA d.o.o.</izvorni_sadrzaj>
    <derivirana_varijabla naziv="DomainObject.Predmet.ProtustrankaIDrugi_1">RARA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RARA MODA d.o.o., OIB 60663100204, Petrinjska 26, 10000 Zagreb</izvorni_sadrzaj>
    <derivirana_varijabla naziv="DomainObject.Predmet.ProtustrankaIDrugiAdressOIB_1">RARA MODA d.o.o., OIB 60663100204, Petrinjska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RARA MODA d.o.o.</item>
      <item>ŽELJKO MLINAREVIĆ</item>
    </izvorni_sadrzaj>
    <derivirana_varijabla naziv="DomainObject.Predmet.SudioniciListNaziv_1">
      <item>FINA Regionalni centar Zagreb</item>
      <item>RARA MODA d.o.o.</item>
      <item>ŽELJKO MLINAREVIĆ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RARA MODA d.o.o., OIB 60663100204, Petrinjska 26,10000 Zagreb</item>
      <item>ŽELJKO MLINAREVIĆ, OIB 55465498662, Stonska 13,10000 Zagreb</item>
    </izvorni_sadrzaj>
    <derivirana_varijabla naziv="DomainObject.Predmet.SudioniciListAdressOIB_1">
      <item>FINA Regionalni centar Zagreb, OIB 85821130368, Trg svibanjskih žrtava 1995. 1,10000 Zagreb</item>
      <item>RARA MODA d.o.o., OIB 60663100204, Petrinjska 26,10000 Zagreb</item>
      <item>ŽELJKO MLINAREVIĆ, OIB 55465498662, Stonska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60663100204</item>
      <item>, OIB 55465498662</item>
    </izvorni_sadrzaj>
    <derivirana_varijabla naziv="DomainObject.Predmet.SudioniciListNazivOIB_1">
      <item>, OIB 85821130368</item>
      <item>, OIB 60663100204</item>
      <item>, OIB 55465498662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1362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2016-01-15T07:11:00Z</dcterms:created>
  <dc:creator>ilukac</dc:creator>
  <cp:lastModifiedBy>Nevenka Furić</cp:lastModifiedBy>
  <cp:lastPrinted>2016-01-15T07:13:00Z</cp:lastPrinted>
  <dcterms:modified xmlns:xsi="http://www.w3.org/2001/XMLSchema-instance" xsi:type="dcterms:W3CDTF">2016-01-15T07:19:00Z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