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f6769" w14:paraId="64f6769" w:rsidRDefault="00AE649C" w:rsidP="00FA5B5E" w:rsidR="00AE649C" w:rsidRPr="00B76F3C">
      <w:pPr>
        <w:pStyle w:val="Naslov3"/>
        <w15:collapsed w:val="false"/>
      </w:pPr>
    </w:p>
    <w:p w:rsidRDefault="008A1C3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          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 w:val="en-GB"/>
        </w:rPr>
      </w:pPr>
      <w:r w:rsidRPr="008A1C35">
        <w:rPr>
          <w:rFonts w:cs="Times New Roman" w:eastAsia="Times New Roman"/>
          <w:szCs w:val="20"/>
          <w:lang w:eastAsia="hr-HR" w:val="en-GB"/>
        </w:rPr>
        <w:t xml:space="preserve">                </w:t>
      </w:r>
      <w:proofErr w:type="gramStart"/>
      <w:r w:rsidRPr="008A1C35">
        <w:rPr>
          <w:rFonts w:cs="Times New Roman" w:eastAsia="Times New Roman"/>
          <w:szCs w:val="20"/>
          <w:lang w:eastAsia="hr-HR" w:val="en-GB"/>
        </w:rPr>
        <w:t>5 St-219/2015-4</w:t>
      </w:r>
      <w:proofErr w:type="gramEnd"/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8A1C35">
        <w:rPr>
          <w:rFonts w:cs="Times New Roman" w:eastAsia="Times New Roman"/>
          <w:szCs w:val="20"/>
          <w:lang w:eastAsia="hr-HR" w:val="en-GB"/>
        </w:rPr>
        <w:t xml:space="preserve">R E P U B L I K </w:t>
      </w:r>
      <w:proofErr w:type="gramStart"/>
      <w:r w:rsidRPr="008A1C35">
        <w:rPr>
          <w:rFonts w:cs="Times New Roman" w:eastAsia="Times New Roman"/>
          <w:szCs w:val="20"/>
          <w:lang w:eastAsia="hr-HR" w:val="en-GB"/>
        </w:rPr>
        <w:t>A  H</w:t>
      </w:r>
      <w:proofErr w:type="gramEnd"/>
      <w:r w:rsidRPr="008A1C35">
        <w:rPr>
          <w:rFonts w:cs="Times New Roman" w:eastAsia="Times New Roman"/>
          <w:szCs w:val="20"/>
          <w:lang w:eastAsia="hr-HR" w:val="en-GB"/>
        </w:rPr>
        <w:t xml:space="preserve"> R V A T S K A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  <w:r w:rsidRPr="008A1C35">
        <w:rPr>
          <w:rFonts w:cs="Times New Roman" w:eastAsia="Times New Roman"/>
          <w:szCs w:val="20"/>
          <w:lang w:eastAsia="hr-HR" w:val="en-GB"/>
        </w:rPr>
        <w:t>R J E Š E N J E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stečajnom sucu Mariji Petrina Kubica,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povodom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prijedloga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Financijske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agencije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, OIB: 85821130368, RC ZAGREB,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Podružnica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Bjelovar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, F.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Supila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4,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za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otvaranje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skraćenog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stečajnog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postupka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nad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8A1C35">
        <w:rPr>
          <w:rFonts w:cs="Times New Roman" w:eastAsia="Times New Roman"/>
          <w:szCs w:val="20"/>
          <w:lang w:eastAsia="hr-HR" w:val="en-GB"/>
        </w:rPr>
        <w:t>dužnikom</w:t>
      </w:r>
      <w:proofErr w:type="spellEnd"/>
      <w:r w:rsidRPr="008A1C35">
        <w:rPr>
          <w:rFonts w:cs="Times New Roman" w:eastAsia="Times New Roman"/>
          <w:szCs w:val="20"/>
          <w:lang w:eastAsia="hr-HR" w:val="en-GB"/>
        </w:rPr>
        <w:t xml:space="preserve"> </w:t>
      </w:r>
      <w:r w:rsidRPr="008A1C35">
        <w:rPr>
          <w:rFonts w:cs="Times New Roman" w:eastAsia="Calibri"/>
        </w:rPr>
        <w:t xml:space="preserve">DOM INVEST društvo s ograničenom odgovornošću za trgovinu, proizvodnju i usluge, </w:t>
      </w:r>
      <w:proofErr w:type="spellStart"/>
      <w:r w:rsidRPr="008A1C35">
        <w:rPr>
          <w:rFonts w:cs="Times New Roman" w:eastAsia="Calibri"/>
        </w:rPr>
        <w:t>Đulovac</w:t>
      </w:r>
      <w:proofErr w:type="spellEnd"/>
      <w:r w:rsidRPr="008A1C35">
        <w:rPr>
          <w:rFonts w:cs="Times New Roman" w:eastAsia="Calibri"/>
        </w:rPr>
        <w:t xml:space="preserve">, </w:t>
      </w:r>
      <w:proofErr w:type="spellStart"/>
      <w:r w:rsidRPr="008A1C35">
        <w:rPr>
          <w:rFonts w:cs="Times New Roman" w:eastAsia="Calibri"/>
        </w:rPr>
        <w:t>Đurina</w:t>
      </w:r>
      <w:proofErr w:type="spellEnd"/>
      <w:r w:rsidRPr="008A1C35">
        <w:rPr>
          <w:rFonts w:cs="Times New Roman" w:eastAsia="Calibri"/>
        </w:rPr>
        <w:t xml:space="preserve"> 92, MBS: 010066076, OIB: 60021513504, </w:t>
      </w:r>
      <w:r w:rsidRPr="008A1C35">
        <w:rPr>
          <w:rFonts w:cs="Times New Roman" w:eastAsia="Times New Roman"/>
          <w:szCs w:val="20"/>
          <w:lang w:eastAsia="hr-HR"/>
        </w:rPr>
        <w:t>d</w:t>
      </w: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ana 26. siječnja 2016.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I. Obustavlja se skraćeni stečajni postupak.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Calibri"/>
          <w:noProof/>
        </w:rPr>
      </w:pPr>
      <w:r w:rsidRPr="008A1C35">
        <w:rPr>
          <w:rFonts w:cs="Times New Roman" w:eastAsia="Times New Roman"/>
          <w:szCs w:val="20"/>
          <w:lang w:eastAsia="hr-HR"/>
        </w:rPr>
        <w:t xml:space="preserve">II. Posebnim rješenjem sud će odlučiti o prijedlogu vjerovnika Republike Hrvatske, Ministarstva financija, Porezne uprave, Područni ured Sjeverna Hrvatska, za pokretanje stečajnog postupka nad dužnikom </w:t>
      </w:r>
      <w:r w:rsidRPr="008A1C35">
        <w:rPr>
          <w:rFonts w:cs="Times New Roman" w:eastAsia="Calibri"/>
        </w:rPr>
        <w:t xml:space="preserve">DOM INVEST društvo s ograničenom odgovornošću za trgovinu, proizvodnju i usluge, </w:t>
      </w:r>
      <w:proofErr w:type="spellStart"/>
      <w:r w:rsidRPr="008A1C35">
        <w:rPr>
          <w:rFonts w:cs="Times New Roman" w:eastAsia="Calibri"/>
        </w:rPr>
        <w:t>Đulovac</w:t>
      </w:r>
      <w:proofErr w:type="spellEnd"/>
      <w:r w:rsidRPr="008A1C35">
        <w:rPr>
          <w:rFonts w:cs="Times New Roman" w:eastAsia="Calibri"/>
        </w:rPr>
        <w:t xml:space="preserve">, </w:t>
      </w:r>
      <w:proofErr w:type="spellStart"/>
      <w:r w:rsidRPr="008A1C35">
        <w:rPr>
          <w:rFonts w:cs="Times New Roman" w:eastAsia="Calibri"/>
        </w:rPr>
        <w:t>Đurina</w:t>
      </w:r>
      <w:proofErr w:type="spellEnd"/>
      <w:r w:rsidRPr="008A1C35">
        <w:rPr>
          <w:rFonts w:cs="Times New Roman" w:eastAsia="Calibri"/>
        </w:rPr>
        <w:t xml:space="preserve"> 92, MBS: 010066076, OIB: 60021513504.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Po zahtjevu FINE za provedbu skraćenog stečajnog postupka nad dužnikom DOM INVEST d.o.o. </w:t>
      </w:r>
      <w:proofErr w:type="spellStart"/>
      <w:r w:rsidRPr="008A1C35">
        <w:rPr>
          <w:rFonts w:cs="Times New Roman" w:eastAsia="Times New Roman"/>
          <w:szCs w:val="20"/>
          <w:lang w:eastAsia="hr-HR"/>
        </w:rPr>
        <w:t>Đulovac</w:t>
      </w:r>
      <w:proofErr w:type="spellEnd"/>
      <w:r w:rsidRPr="008A1C35">
        <w:rPr>
          <w:rFonts w:cs="Times New Roman" w:eastAsia="Times New Roman"/>
          <w:szCs w:val="20"/>
          <w:lang w:eastAsia="hr-HR"/>
        </w:rPr>
        <w:t xml:space="preserve"> sud je temeljem odredbe čl.430., 431. i 434. Stečajnog zakona (Narodne novine br. 71/15, dalje: SZ) oglasom </w:t>
      </w:r>
      <w:proofErr w:type="spellStart"/>
      <w:r w:rsidRPr="008A1C35">
        <w:rPr>
          <w:rFonts w:cs="Times New Roman" w:eastAsia="Times New Roman"/>
          <w:szCs w:val="20"/>
          <w:lang w:eastAsia="hr-HR"/>
        </w:rPr>
        <w:t>posl</w:t>
      </w:r>
      <w:proofErr w:type="spellEnd"/>
      <w:r w:rsidRPr="008A1C35">
        <w:rPr>
          <w:rFonts w:cs="Times New Roman" w:eastAsia="Times New Roman"/>
          <w:szCs w:val="20"/>
          <w:lang w:eastAsia="hr-HR"/>
        </w:rPr>
        <w:t>. broj St-219/2015, koji je objavljen na  mrežnoj stranici e-oglasna ploče Trgovačkog suda u Bjelovaru dana 11. studenog 2015., pozvao osobu ovlaštenu za zastupanje dužnika da u roku od 15 dana od objave oglasa na mrežnoj stranici e-oglasne ploče Trgovačkog suda u Bjelovaru  podnese sudu javnobilježnički ovjerovljen popis imovine i obveza na propisanom obrascu.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</w:t>
      </w:r>
      <w:r w:rsidRPr="008A1C35">
        <w:rPr>
          <w:rFonts w:cs="Times New Roman" w:eastAsia="Times New Roman"/>
          <w:szCs w:val="20"/>
          <w:lang w:eastAsia="hr-HR"/>
        </w:rPr>
        <w:lastRenderedPageBreak/>
        <w:t>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Osoba ovlaštena za zastupanje dužnika nije u roku od 15 dana od objave oglasa dostavila javnobilježnički ovjerovljen popis imovine i obveza dužnika, no vjerovnik Republika Hrvatska, Ministarstvo financija, Porezna uprava, je 28. prosinca 2015. podnio prijedlog za otvaranje stečajnog postupka.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Sukladno odredbi čl.113. st.3. SZ Republika Hrvatska je oslobođena plaćanja predujma za namirenje troškova stečajnog postupka te sud vjerovnika Republiku Hrvatsku nije pozivao na plaćanje predujma.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noProof/>
          <w:szCs w:val="20"/>
          <w:lang w:eastAsia="hr-HR"/>
        </w:rPr>
        <w:t xml:space="preserve">Iz navedenog proizlazi da nisu ispunjene pretpostavke za istodobno otvaranje i zaključenje skraćenog stečajnog postupka u smislu odredbe čl.431. SZ i sud je, temeljem čl.433. SZ, obustavio skraćeni stečajni postupak, dok će o prijedlogu vjerovnika Republike Hrvatske </w:t>
      </w:r>
      <w:r w:rsidRPr="008A1C35">
        <w:rPr>
          <w:rFonts w:cs="Times New Roman" w:eastAsia="Times New Roman"/>
          <w:szCs w:val="20"/>
          <w:lang w:eastAsia="hr-HR"/>
        </w:rPr>
        <w:t>za pokretanje stečajnog postupka nad dužnikom odlučiti posebnim rješenjem.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U Bjelovaru, 26. siječnja 2016. 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STEČAJNI SUDAC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MARIJA PETRINA KUBICA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POUKA O PRAVNOM LIJEKU:Protiv toč I. ovog rješenja dopuštena je žalba u roku od 8 dana </w:t>
      </w:r>
      <w:proofErr w:type="gramStart"/>
      <w:r w:rsidRPr="008A1C35">
        <w:rPr>
          <w:rFonts w:cs="Times New Roman" w:eastAsia="Times New Roman"/>
          <w:szCs w:val="20"/>
          <w:lang w:eastAsia="hr-HR"/>
        </w:rPr>
        <w:t>od</w:t>
      </w:r>
      <w:proofErr w:type="gramEnd"/>
      <w:r w:rsidRPr="008A1C35">
        <w:rPr>
          <w:rFonts w:cs="Times New Roman" w:eastAsia="Times New Roman"/>
          <w:szCs w:val="20"/>
          <w:lang w:eastAsia="hr-HR"/>
        </w:rPr>
        <w:t xml:space="preserve">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Protiv toč. II. ovog rješenja nije dopuštena posebna žalba. (čl.115. st.1. SZ-a). 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Rj.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1. predlagatelju Fini putem e-oglasne ploče suda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    zakonskom zastupniku dužnika putem e-oglasne ploče suda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    Ministarstvu financija po ŽDO Bjelovar putem e-oglasne ploče suda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 xml:space="preserve">    e-oglasna ploča suda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2. Sc pravomoćnost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  <w:r w:rsidRPr="008A1C35">
        <w:rPr>
          <w:rFonts w:cs="Times New Roman" w:eastAsia="Times New Roman"/>
          <w:noProof/>
          <w:szCs w:val="20"/>
          <w:lang w:eastAsia="hr-HR" w:val="en-GB"/>
        </w:rPr>
        <w:t>Bj.26.1.2016.</w:t>
      </w: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A1C35" w:rsidP="008A1C35" w:rsidR="008A1C35" w:rsidRPr="008A1C35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8A1C3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A0242" w:rsidP="00DA0242" w:rsidR="00DA0242">
      <w:pPr>
        <w:pStyle w:val="ZapisniarPotpis"/>
      </w:pP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C35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662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St-219/2015-4</izvorni_sadrzaj>
    <derivirana_varijabla naziv="DomainObject.Oznaka_1">St-219/2015-4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St-219/2015</izvorni_sadrzaj>
    <derivirana_varijabla naziv="DomainObject.Predmet.OznakaBroj_1">St-219/2015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INVEST društvo s ograničenom odgovornošću za trgovinu, proizvodnju i usluge, Đulovac</izvorni_sadrzaj>
    <derivirana_varijabla naziv="DomainObject.Predmet.ProtustrankaFormated_1">  DOM INVEST društvo s ograničenom odgovornošću za trgovinu, proizvodnju i usluge, Đulovac</derivirana_varijabla>
  </DomainObject.Predmet.ProtustrankaFormated>
  <DomainObject.Predmet.ProtustrankaFormatedOIB>
    <izvorni_sadrzaj>  DOM INVEST društvo s ograničenom odgovornošću za trgovinu, proizvodnju i usluge, Đulovac, OIB 60021513504</izvorni_sadrzaj>
    <derivirana_varijabla naziv="DomainObject.Predmet.ProtustrankaFormatedOIB_1">  DOM INVEST društvo s ograničenom odgovornošću za trgovinu, proizvodnju i usluge, Đulovac, OIB 60021513504</derivirana_varijabla>
  </DomainObject.Predmet.ProtustrankaFormatedOIB>
  <DomainObject.Predmet.ProtustrankaFormatedWithAdress>
    <izvorni_sadrzaj> DOM INVEST društvo s ograničenom odgovornošću za trgovinu, proizvodnju i usluge, Đulovac, Đurina 92, 43532 Đulovac</izvorni_sadrzaj>
    <derivirana_varijabla naziv="DomainObject.Predmet.ProtustrankaFormatedWithAdress_1"> DOM INVEST društvo s ograničenom odgovornošću za trgovinu, proizvodnju i usluge, Đulovac, Đurina 92, 43532 Đulovac</derivirana_varijabla>
  </DomainObject.Predmet.ProtustrankaFormatedWithAdress>
  <DomainObject.Predmet.ProtustrankaFormatedWithAdressOIB>
    <izvorni_sadrzaj> DOM INVEST društvo s ograničenom odgovornošću za trgovinu, proizvodnju i usluge, Đulovac, OIB 60021513504, Đurina 92, 43532 Đulovac</izvorni_sadrzaj>
    <derivirana_varijabla naziv="DomainObject.Predmet.ProtustrankaFormatedWithAdressOIB_1"> DOM INVEST društvo s ograničenom odgovornošću za trgovinu, proizvodnju i usluge, Đulovac, OIB 60021513504, Đurina 92, 43532 Đulovac</derivirana_varijabla>
  </DomainObject.Predmet.ProtustrankaFormatedWithAdressOIB>
  <DomainObject.Predmet.ProtustrankaWithAdress>
    <izvorni_sadrzaj>DOM INVEST društvo s ograničenom odgovornošću za trgovinu, proizvodnju i usluge, Đulovac Đurina 92, 43532 Đulovac</izvorni_sadrzaj>
    <derivirana_varijabla naziv="DomainObject.Predmet.ProtustrankaWithAdress_1">DOM INVEST društvo s ograničenom odgovornošću za trgovinu, proizvodnju i usluge, Đulovac Đurina 92, 43532 Đulovac</derivirana_varijabla>
  </DomainObject.Predmet.ProtustrankaWithAdress>
  <DomainObject.Predmet.ProtustrankaWithAdressOIB>
    <izvorni_sadrzaj>DOM INVEST društvo s ograničenom odgovornošću za trgovinu, proizvodnju i usluge, Đulovac, OIB 60021513504, Đurina 92, 43532 Đulovac</izvorni_sadrzaj>
    <derivirana_varijabla naziv="DomainObject.Predmet.ProtustrankaWithAdressOIB_1">DOM INVEST društvo s ograničenom odgovornošću za trgovinu, proizvodnju i usluge, Đulovac, OIB 60021513504, Đurina 92, 43532 Đulovac</derivirana_varijabla>
  </DomainObject.Predmet.ProtustrankaWithAdressOIB>
  <DomainObject.Predmet.ProtustrankaNazivFormated>
    <izvorni_sadrzaj>DOM INVEST društvo s ograničenom odgovornošću za trgovinu, proizvodnju i usluge, Đulovac</izvorni_sadrzaj>
    <derivirana_varijabla naziv="DomainObject.Predmet.ProtustrankaNazivFormated_1">DOM INVEST društvo s ograničenom odgovornošću za trgovinu, proizvodnju i usluge, Đulovac</derivirana_varijabla>
  </DomainObject.Predmet.ProtustrankaNazivFormated>
  <DomainObject.Predmet.ProtustrankaNazivFormatedOIB>
    <izvorni_sadrzaj>DOM INVEST društvo s ograničenom odgovornošću za trgovinu, proizvodnju i usluge, Đulovac, OIB 60021513504</izvorni_sadrzaj>
    <derivirana_varijabla naziv="DomainObject.Predmet.ProtustrankaNazivFormatedOIB_1">DOM INVEST društvo s ograničenom odgovornošću za trgovinu, proizvodnju i usluge, Đulovac, OIB 60021513504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RH, Ministarstvo financija, Porezna uprava, Područni ured Sjeverna Hrvatska zastupanog po punomoćniku ŽUPANIJSKO DRŽAVNO ODVJETNIŠTVO U BJELOVARU</izvorni_sadrzaj>
    <derivirana_varijabla naziv="DomainObject.Predmet.StrankaFormated_1">  FINA, RC ZAGREB, Podružnica Bjelovar;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FINA, RC ZAGREB, Podružnica Bjelovar, OIB 85821130368; RH, Ministarstvo financija, Porezna uprava, Područni ured Sjeverna Hrvatska, OIB 52634238587 zastupanog po punomoćniku ŽUPANIJSKO DRŽAVNO ODVJETNIŠTVO U BJELOVARU</izvorni_sadrzaj>
    <derivirana_varijabla naziv="DomainObject.Predmet.StrankaFormatedOIB_1">  FINA, RC ZAGREB, Podružnica Bjelovar, OIB 85821130368;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RH, Ministarstvo financija, Porezna uprava, Područni ured Sjeverna Hrvatska zastupanog po punomoćniku ŽUPANIJSKO DRŽAVNO ODVJETNIŠTVO U BJELOVARU</izvorni_sadrzaj>
    <derivirana_varijabla naziv="DomainObject.Predmet.StrankaFormatedWithAdress_1"> FINA, RC ZAGREB, Podružnica Bjelovar, F. Supila 4, 43000 Bjelovar;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RH, Ministarstvo financija, Porezna uprava, Područni ured Sjeverna Hrvatska,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Bjelovar,RH, Ministarstvo financija, Porezna uprava, Područni ured Sjeverna Hrvatska </izvorni_sadrzaj>
    <derivirana_varijabla naziv="DomainObject.Predmet.StrankaWithAdress_1">FINA, RC ZAGREB, Podružnica Bjelovar F. Supila 4,43000 Bjelovar,RH, Ministarstvo financija, Porezna uprava, Područni ured Sjeverna Hrvatska </derivirana_varijabla>
  </DomainObject.Predmet.StrankaWithAdress>
  <DomainObject.Predmet.StrankaWithAdressOIB>
    <izvorni_sadrzaj>FINA, RC ZAGREB, Podružnica Bjelovar, OIB 85821130368, F. Supila 4,43000 Bjelovar,RH, Ministarstvo financija, Porezna uprava, Područni ured Sjeverna Hrvatska, OIB 52634238587</izvorni_sadrzaj>
    <derivirana_varijabla naziv="DomainObject.Predmet.StrankaWithAdressOIB_1">FINA, RC ZAGREB, Podružnica Bjelovar, OIB 85821130368, F. Supila 4,43000 Bjelovar,RH, Ministarstvo financija, Porezna uprava, Područni ured Sjeverna Hrvatska, OIB 52634238587</derivirana_varijabla>
  </DomainObject.Predmet.StrankaWithAdressOIB>
  <DomainObject.Predmet.StrankaNazivFormated>
    <izvorni_sadrzaj>FINA, RC ZAGREB, Podružnica Bjelovar,RH, Ministarstvo financija, Porezna uprava, Područni ured Sjeverna Hrvatska</izvorni_sadrzaj>
    <derivirana_varijabla naziv="DomainObject.Predmet.StrankaNazivFormated_1">FINA, RC ZAGREB, Podružnica Bjelovar,RH, Ministarstvo financija, Porezna uprava, Područni ured Sjeverna Hrvatska</derivirana_varijabla>
  </DomainObject.Predmet.StrankaNazivFormated>
  <DomainObject.Predmet.StrankaNazivFormatedOIB>
    <izvorni_sadrzaj>FINA, RC ZAGREB, Podružnica Bjelovar, OIB 85821130368,RH, Ministarstvo financija, Porezna uprava, Područni ured Sjeverna Hrvatska, OIB 52634238587</izvorni_sadrzaj>
    <derivirana_varijabla naziv="DomainObject.Predmet.StrankaNazivFormatedOIB_1">FINA, RC ZAGREB, Podružnica Bjelovar, OIB 85821130368,RH,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FINA, RC ZAGREB, Podružnica Bjelovar</item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RH, Ministarstvo financija, Porezna uprava, Područni ured Sjeverna Hrvatska</item>
    </izvorni_sadrzaj>
    <derivirana_varijabla naziv="DomainObject.Predmet.StrankaListNazivFormated_1">
      <item>FINA, RC ZAGREB, Podružnica Bjelovar</item>
      <item>RH, Ministarstvo financija, Porezna uprava, Područni ured Sjeverna Hrvatska</item>
    </derivirana_varijabla>
  </DomainObject.Predmet.StrankaListNazivFormated>
  <DomainObject.Predmet.StrankaListNazivFormatedOIB>
    <izvorni_sadrzaj>
      <item>FINA, RC ZAGREB, Podružnica Bjelovar, OIB 85821130368</item>
      <item>RH, Ministarstvo financija, Porezna uprava, Područni ured Sjeverna Hrvatska, OIB 52634238587</item>
    </izvorni_sadrzaj>
    <derivirana_varijabla naziv="DomainObject.Predmet.StrankaListNazivFormatedOIB_1">
      <item>FINA, RC ZAGREB, Podružnica Bjelovar, OIB 85821130368</item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DOM INVEST društvo s ograničenom odgovornošću za trgovinu, proizvodnju i usluge, Đulovac</item>
    </izvorni_sadrzaj>
    <derivirana_varijabla naziv="DomainObject.Predmet.ProtuStrankaListFormated_1">
      <item>DOM INVEST društvo s ograničenom odgovornošću za trgovinu, proizvodnju i usluge, Đulovac</item>
    </derivirana_varijabla>
  </DomainObject.Predmet.ProtuStrankaListFormated>
  <DomainObject.Predmet.ProtuStrankaListFormatedOIB>
    <izvorni_sadrzaj>
      <item>DOM INVEST društvo s ograničenom odgovornošću za trgovinu, proizvodnju i usluge, Đulovac, OIB 60021513504</item>
    </izvorni_sadrzaj>
    <derivirana_varijabla naziv="DomainObject.Predmet.ProtuStrankaListFormatedOIB_1">
      <item>DOM INVEST društvo s ograničenom odgovornošću za trgovinu, proizvodnju i usluge, Đulovac, OIB 60021513504</item>
    </derivirana_varijabla>
  </DomainObject.Predmet.ProtuStrankaListFormatedOIB>
  <DomainObject.Predmet.ProtuStrankaListFormatedWithAdress>
    <izvorni_sadrzaj>
      <item>DOM INVEST društvo s ograničenom odgovornošću za trgovinu, proizvodnju i usluge, Đulovac, Đurina 92, 43532 Đulovac</item>
    </izvorni_sadrzaj>
    <derivirana_varijabla naziv="DomainObject.Predmet.ProtuStrankaListFormatedWithAdress_1">
      <item>DOM INVEST društvo s ograničenom odgovornošću za trgovinu, proizvodnju i usluge, Đulovac, Đurina 92, 43532 Đulovac</item>
    </derivirana_varijabla>
  </DomainObject.Predmet.ProtuStrankaListFormatedWithAdress>
  <DomainObject.Predmet.ProtuStrankaListFormatedWithAdressOIB>
    <izvorni_sadrzaj>
      <item>DOM INVEST društvo s ograničenom odgovornošću za trgovinu, proizvodnju i usluge, Đulovac, OIB 60021513504, Đurina 92, 43532 Đulovac</item>
    </izvorni_sadrzaj>
    <derivirana_varijabla naziv="DomainObject.Predmet.ProtuStrankaListFormatedWithAdressOIB_1">
      <item>DOM INVEST društvo s ograničenom odgovornošću za trgovinu, proizvodnju i usluge, Đulovac, OIB 60021513504, Đurina 92, 43532 Đulovac</item>
    </derivirana_varijabla>
  </DomainObject.Predmet.ProtuStrankaListFormatedWithAdressOIB>
  <DomainObject.Predmet.ProtuStrankaListNazivFormated>
    <izvorni_sadrzaj>
      <item>DOM INVEST društvo s ograničenom odgovornošću za trgovinu, proizvodnju i usluge, Đulovac</item>
    </izvorni_sadrzaj>
    <derivirana_varijabla naziv="DomainObject.Predmet.ProtuStrankaListNazivFormated_1">
      <item>DOM INVEST društvo s ograničenom odgovornošću za trgovinu, proizvodnju i usluge, Đulovac</item>
    </derivirana_varijabla>
  </DomainObject.Predmet.ProtuStrankaListNazivFormated>
  <DomainObject.Predmet.ProtuStrankaListNazivFormatedOIB>
    <izvorni_sadrzaj>
      <item>DOM INVEST društvo s ograničenom odgovornošću za trgovinu, proizvodnju i usluge, Đulovac, OIB 60021513504</item>
    </izvorni_sadrzaj>
    <derivirana_varijabla naziv="DomainObject.Predmet.ProtuStrankaListNazivFormatedOIB_1">
      <item>DOM INVEST društvo s ograničenom odgovornošću za trgovinu, proizvodnju i usluge, Đulovac, OIB 60021513504</item>
    </derivirana_varijabla>
  </DomainObject.Predmet.ProtuStrankaListNazivFormatedOIB>
  <DomainObject.Predmet.OstaliListFormated>
    <izvorni_sadrzaj>
      <item>Branko Jaković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_1">
      <item>Branko Jaković</item>
      <item>ŽUPANIJSKO DRŽAVNO ODVJETNIŠTVO U BJELOVARU punomoćnik sudionika u postupku RH, Ministarstvo financija, Porezna uprava, Područni ured Sjeverna Hrvatska</item>
    </derivirana_varijabla>
  </DomainObject.Predmet.OstaliListFormated>
  <DomainObject.Predmet.OstaliListFormatedOIB>
    <izvorni_sadrzaj>
      <item>Branko Jaković, OIB 03154008596</item>
      <item>ŽUPANIJSKO DRŽAVNO ODVJETNIŠTVO U BJELOVARU punomoćnik sudionika u postupku RH, Ministarstvo financija, Porezna uprava, Područni ured Sjeverna Hrvatska</item>
    </izvorni_sadrzaj>
    <derivirana_varijabla naziv="DomainObject.Predmet.OstaliListFormatedOIB_1">
      <item>Branko Jaković, OIB 03154008596</item>
      <item>ŽUPANIJSKO DRŽAVNO ODVJETNIŠTVO U BJELOVARU punomoćnik sudionika u postupku RH, Ministarstvo financija, Porezna uprava, Područni ured Sjeverna Hrvatska</item>
    </derivirana_varijabla>
  </DomainObject.Predmet.OstaliListFormatedOIB>
  <DomainObject.Predmet.OstaliListFormatedWithAdress>
    <izvorni_sadrzaj>
      <item>Branko Jaković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_1">
      <item>Branko Jaković</item>
      <item>ŽUPANIJSKO DRŽAVNO ODVJETNIŠTVO U BJELOVARU punomoćnik sudionika u postupku RH, Ministarstvo financija, Porezna uprava, Područni ured Sjeverna Hrvatska</item>
    </derivirana_varijabla>
  </DomainObject.Predmet.OstaliListFormatedWithAdress>
  <DomainObject.Predmet.OstaliListFormatedWithAdressOIB>
    <izvorni_sadrzaj>
      <item>Branko Jaković, OIB 03154008596</item>
      <item>ŽUPANIJSKO DRŽAVNO ODVJETNIŠTVO U BJELOVARU punomoćnik sudionika u postupku RH, Ministarstvo financija, Porezna uprava, Područni ured Sjeverna Hrvatska</item>
    </izvorni_sadrzaj>
    <derivirana_varijabla naziv="DomainObject.Predmet.OstaliListFormatedWithAdressOIB_1">
      <item>Branko Jaković, OIB 03154008596</item>
      <item>ŽUPANIJSKO DRŽAVNO ODVJETNIŠTVO U BJELOVARU punomoćnik sudionika u postupku RH, Ministarstvo financija, Porezna uprava, Područni ured Sjeverna Hrvatska</item>
    </derivirana_varijabla>
  </DomainObject.Predmet.OstaliListFormatedWithAdressOIB>
  <DomainObject.Predmet.OstaliListNazivFormated>
    <izvorni_sadrzaj>
      <item>Branko Jaković</item>
      <item>ŽUPANIJSKO DRŽAVNO ODVJETNIŠTVO U BJELOVARU</item>
    </izvorni_sadrzaj>
    <derivirana_varijabla naziv="DomainObject.Predmet.OstaliListNazivFormated_1">
      <item>Branko Jaković</item>
      <item>ŽUPANIJSKO DRŽAVNO ODVJETNIŠTVO U BJELOVARU</item>
    </derivirana_varijabla>
  </DomainObject.Predmet.OstaliListNazivFormated>
  <DomainObject.Predmet.OstaliListNazivFormatedOIB>
    <izvorni_sadrzaj>
      <item>Branko Jaković, OIB 03154008596</item>
      <item>ŽUPANIJSKO DRŽAVNO ODVJETNIŠTVO U BJELOVARU</item>
    </izvorni_sadrzaj>
    <derivirana_varijabla naziv="DomainObject.Predmet.OstaliListNazivFormatedOIB_1">
      <item>Branko Jaković, OIB 03154008596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St-219/2015-4</izvorni_sadrzaj>
    <derivirana_varijabla naziv="DomainObject.PoslovniBrojDokumenta_1">St-219/2015-4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DOM INVEST društvo s ograničenom odgovornošću za trgovinu, proizvodnju i usluge, Đulovac</izvorni_sadrzaj>
    <derivirana_varijabla naziv="DomainObject.Predmet.ProtustrankaIDrugi_1">DOM INVEST društvo s ograničenom odgovornošću za trgovinu, proizvodnju i usluge, Đulovac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DOM INVEST društvo s ograničenom odgovornošću za trgovinu, proizvodnju i usluge, Đulovac, OIB 60021513504, Đurina 92, 43532 Đulovac</izvorni_sadrzaj>
    <derivirana_varijabla naziv="DomainObject.Predmet.ProtustrankaIDrugiAdressOIB_1">DOM INVEST društvo s ograničenom odgovornošću za trgovinu, proizvodnju i usluge, Đulovac, OIB 60021513504, Đurina 92, 43532 Đulovac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DOM INVEST društvo s ograničenom odgovornošću za trgovinu, proizvodnju i usluge, Đulovac</item>
      <item>Branko Jaković</item>
      <item>RH, Ministarstvo financija, Porezna uprava, Područni ured Sjeverna Hrvatska</item>
      <item>ŽUPANIJSKO DRŽAVNO ODVJETNIŠTVO U BJELOVARU</item>
    </izvorni_sadrzaj>
    <derivirana_varijabla naziv="DomainObject.Predmet.SudioniciListNaziv_1">
      <item>FINA, RC ZAGREB, Podružnica Bjelovar</item>
      <item>DOM INVEST društvo s ograničenom odgovornošću za trgovinu, proizvodnju i usluge, Đulovac</item>
      <item>Branko Jaković</item>
      <item>RH, Ministarstvo financija, Porezna uprava, Područni ured Sjeverna Hrvatska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DOM INVEST društvo s ograničenom odgovornošću za trgovinu, proizvodnju i usluge, Đulovac, OIB 60021513504, Đurina 92,43532 Đulovac</item>
      <item>Branko Jaković, OIB 03154008596</item>
      <item>RH, Ministarstvo financija, Porezna uprava, Područni ured Sjeverna Hrvatska,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DOM INVEST društvo s ograničenom odgovornošću za trgovinu, proizvodnju i usluge, Đulovac, OIB 60021513504, Đurina 92,43532 Đulovac</item>
      <item>Branko Jaković, OIB 03154008596</item>
      <item>RH, Ministarstvo financija, Porezna uprava, Područni ured Sjeverna Hrvatska,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2A29F-309E-481F-A865-2FE06DDF5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3127</properties:Characters>
  <properties:Lines>93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2016-01-26T10:19:00Z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St-219/2015-4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