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b5cd" w14:paraId="d6bb5cd" w:rsidRDefault="00AF6C29" w:rsidP="00AF6C29" w:rsidR="00AF6C2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C29" w:rsidP="00AF6C29" w:rsidR="00AF6C2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F6C29" w:rsidP="00AF6C29" w:rsidR="00AF6C2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F6C29" w:rsidP="00AF6C29" w:rsidR="00AF6C2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F6C29" w:rsidP="00AF6C29" w:rsidR="00AF6C2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F6C29" w:rsidP="00AF6C29" w:rsidR="00AF6C2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F6C29" w:rsidP="00AF6C29" w:rsidR="00AF6C29" w:rsidRPr="005D578C">
      <w:pPr>
        <w:jc w:val="center"/>
        <w:rPr>
          <w:rFonts w:cs="Times New Roman" w:eastAsia="Times New Roman"/>
          <w:szCs w:val="24"/>
        </w:rPr>
      </w:pPr>
    </w:p>
    <w:p w:rsidRDefault="00AF6C29" w:rsidP="00AF6C29" w:rsidR="00AF6C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F6C29" w:rsidP="00AF6C29" w:rsidR="00AF6C29" w:rsidRPr="005D578C">
      <w:pPr>
        <w:rPr>
          <w:rFonts w:cs="Times New Roman" w:eastAsia="Times New Roman"/>
          <w:szCs w:val="24"/>
        </w:rPr>
      </w:pPr>
    </w:p>
    <w:p w:rsidRDefault="00AF6C29" w:rsidP="00AF6C29" w:rsidR="00AF6C2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KAMPING AVANTURA d. o. o. Poreč, Trg slobode 2a, OIB 73579248671, MBS 040201820,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23. veljače 2016.</w:t>
      </w:r>
    </w:p>
    <w:p w:rsidRDefault="00AF6C29" w:rsidP="00AF6C29" w:rsidR="00AF6C29" w:rsidRPr="005D578C">
      <w:pPr>
        <w:rPr>
          <w:rFonts w:cs="Times New Roman" w:eastAsia="Times New Roman"/>
          <w:szCs w:val="24"/>
        </w:rPr>
      </w:pPr>
    </w:p>
    <w:p w:rsidRDefault="00AF6C29" w:rsidP="00AF6C29" w:rsidR="00AF6C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F6C29" w:rsidP="00AF6C29" w:rsidR="00AF6C29" w:rsidRPr="005D578C">
      <w:pPr>
        <w:rPr>
          <w:rFonts w:cs="Times New Roman" w:eastAsia="Times New Roman"/>
          <w:szCs w:val="24"/>
        </w:rPr>
      </w:pPr>
    </w:p>
    <w:p w:rsidRDefault="00AF6C29" w:rsidP="00AF6C29" w:rsidR="00AF6C2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KAMPING AVANTURA d. o. o. Poreč, Trg slobode 2a, OIB 73579248671, MBS 040201820,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23.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F6C29" w:rsidP="00AF6C29" w:rsidR="00AF6C29" w:rsidRPr="005D578C">
      <w:pPr>
        <w:rPr>
          <w:rFonts w:cs="Times New Roman" w:eastAsia="Times New Roman"/>
          <w:szCs w:val="24"/>
        </w:rPr>
      </w:pPr>
    </w:p>
    <w:p w:rsidRDefault="00AF6C29" w:rsidP="00AF6C29" w:rsidR="00AF6C29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AF6C29" w:rsidP="00AF6C29" w:rsidR="00AF6C29">
      <w:pPr>
        <w:ind w:firstLine="708"/>
        <w:rPr>
          <w:rFonts w:cs="Times New Roman" w:eastAsia="Times New Roman"/>
          <w:szCs w:val="20"/>
        </w:rPr>
      </w:pPr>
    </w:p>
    <w:p w:rsidRDefault="00AF6C29" w:rsidP="00AF6C29" w:rsidR="00AF6C2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KAMPING AVANTURA d. o. o. Poreč, Trg slobode 2a, OIB 73579248671, MBS 040201820.</w:t>
      </w:r>
    </w:p>
    <w:p w:rsidRDefault="00AF6C29" w:rsidP="00AF6C29" w:rsidR="00AF6C29">
      <w:pPr>
        <w:rPr>
          <w:rFonts w:cs="Times New Roman" w:eastAsia="Times New Roman"/>
          <w:szCs w:val="24"/>
        </w:rPr>
      </w:pPr>
    </w:p>
    <w:p w:rsidRDefault="00AF6C29" w:rsidP="00AF6C29" w:rsidR="00AF6C2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KAMPING AVANTURA d. o. o. Poreč, Trg slobode 2a, OIB 73579248671, MBS 040201820.</w:t>
      </w:r>
    </w:p>
    <w:p w:rsidRDefault="00AF6C29" w:rsidP="00AF6C29" w:rsidR="00AF6C29">
      <w:pPr>
        <w:rPr>
          <w:rFonts w:cs="Times New Roman" w:eastAsia="Times New Roman"/>
          <w:szCs w:val="24"/>
        </w:rPr>
      </w:pPr>
    </w:p>
    <w:p w:rsidRDefault="00AF6C29" w:rsidP="00AF6C29" w:rsidR="00AF6C29" w:rsidRPr="005D578C">
      <w:pPr>
        <w:rPr>
          <w:rFonts w:cs="Times New Roman" w:eastAsia="Times New Roman"/>
          <w:szCs w:val="24"/>
        </w:rPr>
      </w:pPr>
    </w:p>
    <w:p w:rsidRDefault="00AF6C29" w:rsidP="00AF6C29" w:rsidR="00AF6C2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F6C29" w:rsidP="00AF6C29" w:rsidR="00AF6C29">
      <w:pPr>
        <w:ind w:firstLine="708"/>
        <w:rPr>
          <w:rFonts w:cs="Times New Roman" w:eastAsia="Times New Roman"/>
          <w:szCs w:val="24"/>
        </w:rPr>
      </w:pPr>
    </w:p>
    <w:p w:rsidRDefault="00AF6C29" w:rsidP="00AF6C29" w:rsidR="00AF6C2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KAMPING AVANTURA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St-523/2015-3 od 3. prosinca 2015. pokrenuo skraćeni stečajni postupak nad dužnikom,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St-523/2015-4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F6C29" w:rsidP="00AF6C29" w:rsidR="00AF6C2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F6C29" w:rsidP="00AF6C29" w:rsidR="00AF6C29" w:rsidRPr="005D578C">
      <w:pPr>
        <w:rPr>
          <w:rFonts w:cs="Times New Roman" w:eastAsia="Times New Roman"/>
          <w:szCs w:val="24"/>
        </w:rPr>
      </w:pPr>
    </w:p>
    <w:p w:rsidRDefault="00AF6C29" w:rsidP="00AF6C29" w:rsidR="00AF6C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F6C29" w:rsidP="00AF6C29" w:rsidR="00AF6C29" w:rsidRPr="005D578C">
      <w:pPr>
        <w:jc w:val="center"/>
        <w:rPr>
          <w:rFonts w:cs="Times New Roman" w:eastAsia="Times New Roman"/>
          <w:szCs w:val="24"/>
        </w:rPr>
      </w:pPr>
    </w:p>
    <w:p w:rsidRDefault="00AF6C29" w:rsidP="00AF6C29" w:rsidR="00AF6C2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F6C29" w:rsidP="00AF6C29" w:rsidR="00AF6C2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5A30F0">
        <w:rPr>
          <w:rFonts w:cs="Times New Roman" w:eastAsia="Times New Roman"/>
          <w:szCs w:val="24"/>
        </w:rPr>
        <w:t>, v. r.</w:t>
      </w:r>
    </w:p>
    <w:p w:rsidRDefault="00AF6C29" w:rsidP="00AF6C29" w:rsidR="00AF6C29">
      <w:pPr>
        <w:jc w:val="left"/>
        <w:rPr>
          <w:rFonts w:cs="Times New Roman" w:eastAsia="Times New Roman"/>
          <w:szCs w:val="24"/>
        </w:rPr>
      </w:pPr>
    </w:p>
    <w:p w:rsidRDefault="00AF6C29" w:rsidP="00AF6C29" w:rsidR="00AF6C29" w:rsidRPr="005D578C">
      <w:pPr>
        <w:jc w:val="left"/>
        <w:rPr>
          <w:rFonts w:cs="Times New Roman" w:eastAsia="Times New Roman"/>
          <w:szCs w:val="24"/>
        </w:rPr>
      </w:pPr>
    </w:p>
    <w:p w:rsidRDefault="00AF6C29" w:rsidP="00AF6C29" w:rsidR="00AF6C2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F6C29" w:rsidP="00AF6C29" w:rsidR="00AF6C2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F6C29" w:rsidP="00AF6C29" w:rsidR="00AF6C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F6C29" w:rsidP="00AF6C29" w:rsidR="00AF6C29">
      <w:pPr>
        <w:rPr>
          <w:rFonts w:cs="Times New Roman" w:eastAsia="Times New Roman"/>
          <w:szCs w:val="24"/>
        </w:rPr>
      </w:pPr>
    </w:p>
    <w:p w:rsidRDefault="00AF6C29" w:rsidP="00AF6C29" w:rsidR="00AF6C29" w:rsidRPr="005D578C">
      <w:pPr>
        <w:rPr>
          <w:rFonts w:cs="Times New Roman" w:eastAsia="Times New Roman"/>
          <w:szCs w:val="24"/>
        </w:rPr>
      </w:pPr>
    </w:p>
    <w:p w:rsidRDefault="00AF6C29" w:rsidP="00AF6C29" w:rsidR="00AF6C2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F6C29" w:rsidP="00AF6C29" w:rsidR="00AF6C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F6C29" w:rsidP="00AF6C29" w:rsidR="00AF6C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KAMPING AVANTURA d. o. o. Poreč, Trg slobode 2a, </w:t>
      </w:r>
    </w:p>
    <w:p w:rsidRDefault="00442BB9" w:rsidP="00AF6C29" w:rsidR="00AF6C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AF6C29">
        <w:rPr>
          <w:rFonts w:cs="Times New Roman" w:eastAsia="Times New Roman"/>
          <w:szCs w:val="24"/>
        </w:rPr>
        <w:t xml:space="preserve"> za zastupanje dužnika – Ole Lilholt, Danska, Stenderup 6630 Rodding, Stenvej 4, </w:t>
      </w:r>
    </w:p>
    <w:p w:rsidRDefault="00AF6C29" w:rsidP="00AF6C29" w:rsidR="00AF6C2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AF6C29" w:rsidP="00AF6C29" w:rsidR="00AF6C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F6C29" w:rsidP="00AF6C29" w:rsidR="00AF6C29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AF6C29" w:rsidP="00AF6C29" w:rsidR="00AF6C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F6C29" w:rsidP="00AF6C29" w:rsidR="00AF6C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F6C29" w:rsidP="00AF6C29" w:rsidR="00AF6C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F6C29" w:rsidP="00AF6C29" w:rsidR="00AF6C29"/>
    <w:p w:rsidRDefault="00AF6C29" w:rsidP="00AF6C29" w:rsidR="00AF6C29"/>
    <w:p w:rsidRDefault="00AF6C29" w:rsidP="00AF6C29" w:rsidR="00AF6C29"/>
    <w:p w:rsidRDefault="00AF6C29" w:rsidP="00AF6C29" w:rsidR="00AF6C29"/>
    <w:p w:rsidRDefault="00AF6C29" w:rsidP="00AF6C29" w:rsidR="00AF6C29"/>
    <w:p w:rsidRDefault="00AF6C29" w:rsidP="00AF6C29" w:rsidR="00AF6C29"/>
    <w:p w:rsidRDefault="00AF6C29" w:rsidP="00AF6C29" w:rsidR="00AF6C29"/>
    <w:p w:rsidRDefault="00AF6C29" w:rsidP="00AF6C29" w:rsidR="00AF6C29"/>
    <w:p w:rsidRDefault="00AF6C29" w:rsidP="00AF6C29" w:rsidR="00AF6C29"/>
    <w:p w:rsidRDefault="009F6201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C29" w:rsidP="00AF6C29" w:rsidR="00AF6C29">
      <w:r>
        <w:separator/>
      </w:r>
    </w:p>
  </w:endnote>
  <w:endnote w:id="0" w:type="continuationSeparator">
    <w:p w:rsidRDefault="00AF6C29" w:rsidP="00AF6C29" w:rsidR="00AF6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C29" w:rsidP="00AF6C29" w:rsidR="00AF6C29">
      <w:r>
        <w:separator/>
      </w:r>
    </w:p>
  </w:footnote>
  <w:footnote w:id="0" w:type="continuationSeparator">
    <w:p w:rsidRDefault="00AF6C29" w:rsidP="00AF6C29" w:rsidR="00AF6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C29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F620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St-523/2015-5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C29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St-523/2015-5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7ABC"/>
    <w:rsid w:val="00442BB9"/>
    <w:rsid w:val="005A30F0"/>
    <w:rsid w:val="0075528E"/>
    <w:rsid w:val="0079403F"/>
    <w:rsid w:val="009F6201"/>
    <w:rsid w:val="00AF6C29"/>
    <w:rsid w:val="00B9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6C2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6C2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F6C2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6C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6C2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6C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6C2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20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620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62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62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6C2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6C2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F6C2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6C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6C2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6C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6C2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20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620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62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62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St-523/2015</izvorni_sadrzaj>
    <derivirana_varijabla naziv="DomainObject.Predmet.OznakaBroj_1">St-523/2015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KAMPING AVANTURA d.o.o. POREČ</izvorni_sadrzaj>
    <derivirana_varijabla naziv="DomainObject.Predmet.ProtustrankaFormated_1">  KAMPING AVANTURA d.o.o. POREČ</derivirana_varijabla>
  </DomainObject.Predmet.ProtustrankaFormated>
  <DomainObject.Predmet.ProtustrankaFormatedOIB>
    <izvorni_sadrzaj>  KAMPING AVANTURA d.o.o. POREČ, OIB 73579248671</izvorni_sadrzaj>
    <derivirana_varijabla naziv="DomainObject.Predmet.ProtustrankaFormatedOIB_1">  KAMPING AVANTURA d.o.o. POREČ, OIB 73579248671</derivirana_varijabla>
  </DomainObject.Predmet.ProtustrankaFormatedOIB>
  <DomainObject.Predmet.ProtustrankaFormatedWithAdress>
    <izvorni_sadrzaj> KAMPING AVANTURA d.o.o. POREČ, Trg slobode 2a, 52440 Poreč</izvorni_sadrzaj>
    <derivirana_varijabla naziv="DomainObject.Predmet.ProtustrankaFormatedWithAdress_1"> KAMPING AVANTURA d.o.o. POREČ, Trg slobode 2a, 52440 Poreč</derivirana_varijabla>
  </DomainObject.Predmet.ProtustrankaFormatedWithAdress>
  <DomainObject.Predmet.ProtustrankaFormatedWithAdressOIB>
    <izvorni_sadrzaj> KAMPING AVANTURA d.o.o. POREČ, OIB 73579248671, Trg slobode 2a, 52440 Poreč</izvorni_sadrzaj>
    <derivirana_varijabla naziv="DomainObject.Predmet.ProtustrankaFormatedWithAdressOIB_1"> KAMPING AVANTURA d.o.o. POREČ, OIB 73579248671, Trg slobode 2a, 52440 Poreč</derivirana_varijabla>
  </DomainObject.Predmet.ProtustrankaFormatedWithAdressOIB>
  <DomainObject.Predmet.ProtustrankaWithAdress>
    <izvorni_sadrzaj>KAMPING AVANTURA d.o.o. POREČ Trg slobode 2a, 52440 Poreč</izvorni_sadrzaj>
    <derivirana_varijabla naziv="DomainObject.Predmet.ProtustrankaWithAdress_1">KAMPING AVANTURA d.o.o. POREČ Trg slobode 2a, 52440 Poreč</derivirana_varijabla>
  </DomainObject.Predmet.ProtustrankaWithAdress>
  <DomainObject.Predmet.ProtustrankaWithAdressOIB>
    <izvorni_sadrzaj>KAMPING AVANTURA d.o.o. POREČ, OIB 73579248671, Trg slobode 2a, 52440 Poreč</izvorni_sadrzaj>
    <derivirana_varijabla naziv="DomainObject.Predmet.ProtustrankaWithAdressOIB_1">KAMPING AVANTURA d.o.o. POREČ, OIB 73579248671, Trg slobode 2a, 52440 Poreč</derivirana_varijabla>
  </DomainObject.Predmet.ProtustrankaWithAdressOIB>
  <DomainObject.Predmet.ProtustrankaNazivFormated>
    <izvorni_sadrzaj>KAMPING AVANTURA d.o.o. POREČ</izvorni_sadrzaj>
    <derivirana_varijabla naziv="DomainObject.Predmet.ProtustrankaNazivFormated_1">KAMPING AVANTURA d.o.o. POREČ</derivirana_varijabla>
  </DomainObject.Predmet.ProtustrankaNazivFormated>
  <DomainObject.Predmet.ProtustrankaNazivFormatedOIB>
    <izvorni_sadrzaj>KAMPING AVANTURA d.o.o. POREČ, OIB 73579248671</izvorni_sadrzaj>
    <derivirana_varijabla naziv="DomainObject.Predmet.ProtustrankaNazivFormatedOIB_1">KAMPING AVANTURA d.o.o. POREČ, OIB 73579248671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597967.31</izvorni_sadrzaj>
    <derivirana_varijabla naziv="DomainObject.Predmet.TrenutnaVrijednost_1">597967.31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KAMPING AVANTURA d.o.o. POREČ</item>
    </izvorni_sadrzaj>
    <derivirana_varijabla naziv="DomainObject.Predmet.ProtuStrankaListFormated_1">
      <item>KAMPING AVANTURA d.o.o. POREČ</item>
    </derivirana_varijabla>
  </DomainObject.Predmet.ProtuStrankaListFormated>
  <DomainObject.Predmet.ProtuStrankaListFormatedOIB>
    <izvorni_sadrzaj>
      <item>KAMPING AVANTURA d.o.o. POREČ, OIB 73579248671</item>
    </izvorni_sadrzaj>
    <derivirana_varijabla naziv="DomainObject.Predmet.ProtuStrankaListFormatedOIB_1">
      <item>KAMPING AVANTURA d.o.o. POREČ, OIB 73579248671</item>
    </derivirana_varijabla>
  </DomainObject.Predmet.ProtuStrankaListFormatedOIB>
  <DomainObject.Predmet.ProtuStrankaListFormatedWithAdress>
    <izvorni_sadrzaj>
      <item>KAMPING AVANTURA d.o.o. POREČ, Trg slobode 2a, 52440 Poreč</item>
    </izvorni_sadrzaj>
    <derivirana_varijabla naziv="DomainObject.Predmet.ProtuStrankaListFormatedWithAdress_1">
      <item>KAMPING AVANTURA d.o.o. POREČ, Trg slobode 2a, 52440 Poreč</item>
    </derivirana_varijabla>
  </DomainObject.Predmet.ProtuStrankaListFormatedWithAdress>
  <DomainObject.Predmet.ProtuStrankaListFormatedWithAdressOIB>
    <izvorni_sadrzaj>
      <item>KAMPING AVANTURA d.o.o. POREČ, OIB 73579248671, Trg slobode 2a, 52440 Poreč</item>
    </izvorni_sadrzaj>
    <derivirana_varijabla naziv="DomainObject.Predmet.ProtuStrankaListFormatedWithAdressOIB_1">
      <item>KAMPING AVANTURA d.o.o. POREČ, OIB 73579248671, Trg slobode 2a, 52440 Poreč</item>
    </derivirana_varijabla>
  </DomainObject.Predmet.ProtuStrankaListFormatedWithAdressOIB>
  <DomainObject.Predmet.ProtuStrankaListNazivFormated>
    <izvorni_sadrzaj>
      <item>KAMPING AVANTURA d.o.o. POREČ</item>
    </izvorni_sadrzaj>
    <derivirana_varijabla naziv="DomainObject.Predmet.ProtuStrankaListNazivFormated_1">
      <item>KAMPING AVANTURA d.o.o. POREČ</item>
    </derivirana_varijabla>
  </DomainObject.Predmet.ProtuStrankaListNazivFormated>
  <DomainObject.Predmet.ProtuStrankaListNazivFormatedOIB>
    <izvorni_sadrzaj>
      <item>KAMPING AVANTURA d.o.o. POREČ, OIB 73579248671</item>
    </izvorni_sadrzaj>
    <derivirana_varijabla naziv="DomainObject.Predmet.ProtuStrankaListNazivFormatedOIB_1">
      <item>KAMPING AVANTURA d.o.o. POREČ, OIB 73579248671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KAMPING AVANTURA d.o.o. POREČ</izvorni_sadrzaj>
    <derivirana_varijabla naziv="DomainObject.Predmet.ProtustrankaIDrugi_1">KAMPING AVANTURA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KAMPING AVANTURA d.o.o. POREČ, OIB 73579248671, Trg slobode 2a, 52440 Poreč</izvorni_sadrzaj>
    <derivirana_varijabla naziv="DomainObject.Predmet.ProtustrankaIDrugiAdressOIB_1">KAMPING AVANTURA d.o.o. POREČ, OIB 73579248671, Trg slobode 2a,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KAMPING AVANTURA d.o.o. POREČ</item>
    </izvorni_sadrzaj>
    <derivirana_varijabla naziv="DomainObject.Predmet.SudioniciListNaziv_1">
      <item>FINANCIJSKA AGENCIJA, RC RIJEKA, PODRUŽNICA PULA, PULA</item>
      <item>KAMPING AVANTURA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KAMPING AVANTURA d.o.o. POREČ, OIB 73579248671, Trg slobode 2a,52440 Poreč</item>
    </izvorni_sadrzaj>
    <derivirana_varijabla naziv="DomainObject.Predmet.SudioniciListAdressOIB_1">
      <item>FINANCIJSKA AGENCIJA, RC RIJEKA, PODRUŽNICA PULA, PULA, OIB 85821130368, Ulica grada Vukovara 70,Zagreb</item>
      <item>KAMPING AVANTURA d.o.o. POREČ, OIB 73579248671, Trg slobode 2a,52440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73579248671</item>
    </izvorni_sadrzaj>
    <derivirana_varijabla naziv="DomainObject.Predmet.SudioniciListNazivOIB_1">
      <item>, OIB 85821130368</item>
      <item>, OIB 73579248671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3212</properties:Characters>
  <properties:Lines>88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2016-02-19T11:20:00Z</dcterms:created>
  <dc:creator>Mihaela Kaligari</dc:creator>
  <dc:description/>
  <cp:keywords/>
  <cp:lastModifiedBy>Mihaela Kaligari</cp:lastModifiedBy>
  <cp:lastPrinted>2016-02-23T06:53:00Z</cp:lastPrinted>
  <dcterms:modified xmlns:xsi="http://www.w3.org/2001/XMLSchema-instance" xsi:type="dcterms:W3CDTF">2016-02-23T07:34:00Z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