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0e83" w14:paraId="6a60e83" w:rsidRDefault="002D78E0" w:rsidP="00910611" w:rsidR="002D78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8E0" w:rsidP="00910611" w:rsidR="002D78E0">
      <w:r>
        <w:rPr>
          <w:rFonts w:eastAsia="MS Mincho"/>
        </w:rPr>
        <w:t>REPUBLIKA HRVATSKA</w:t>
      </w:r>
    </w:p>
    <w:p w:rsidRDefault="002D78E0" w:rsidP="00910611" w:rsidR="002D78E0">
      <w:r>
        <w:rPr>
          <w:rFonts w:eastAsia="MS Mincho"/>
        </w:rPr>
        <w:t>TRGOVAČKI SUD U RIJECI</w:t>
      </w:r>
    </w:p>
    <w:p w:rsidRDefault="002D78E0" w:rsidR="002D78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514F50" w:rsidP="00514F50" w:rsidR="00514F50">
      <w:pPr>
        <w:jc w:val="both"/>
      </w:pP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087D5D">
        <w:t xml:space="preserve">nastavku postupka radi naknadne diobe stečajne mase </w:t>
      </w:r>
      <w:r w:rsidRPr="007E4CA9">
        <w:t>dužnik</w:t>
      </w:r>
      <w:r w:rsidR="00087D5D">
        <w:t>a</w:t>
      </w:r>
      <w:r w:rsidRPr="007E4CA9">
        <w:t xml:space="preserve"> </w:t>
      </w:r>
      <w:r w:rsidRPr="007E4CA9">
        <w:rPr>
          <w:b/>
        </w:rPr>
        <w:t>M</w:t>
      </w:r>
      <w:r w:rsidR="00087D5D">
        <w:rPr>
          <w:b/>
        </w:rPr>
        <w:t>IGRO</w:t>
      </w:r>
      <w:r w:rsidRPr="007E4CA9">
        <w:rPr>
          <w:b/>
        </w:rPr>
        <w:t xml:space="preserve"> d.o.o. </w:t>
      </w:r>
      <w:r w:rsidR="00087D5D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0C188E">
        <w:t>28. rujna</w:t>
      </w:r>
      <w:r w:rsidR="00E86D64">
        <w:t xml:space="preserve"> </w:t>
      </w:r>
      <w:r w:rsidR="00716506" w:rsidRPr="007E4CA9">
        <w:t>201</w:t>
      </w:r>
      <w:r w:rsidR="00FC56E2">
        <w:t>5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0C188E" w:rsidP="00514F50" w:rsidR="000C188E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>01. siječnja</w:t>
      </w:r>
      <w:r w:rsidR="00E24948">
        <w:t xml:space="preserve"> do 3</w:t>
      </w:r>
      <w:r w:rsidR="00E86D64">
        <w:t>1</w:t>
      </w:r>
      <w:r w:rsidR="00E24948">
        <w:t xml:space="preserve">. </w:t>
      </w:r>
      <w:r w:rsidR="000C188E">
        <w:t>kolovoza</w:t>
      </w:r>
      <w:r w:rsidR="00E24948">
        <w:t xml:space="preserve"> 201</w:t>
      </w:r>
      <w:r w:rsidR="000C188E">
        <w:t>5</w:t>
      </w:r>
      <w:r w:rsidR="00E24948">
        <w:t xml:space="preserve">.g. </w:t>
      </w:r>
      <w:r w:rsidRPr="007E4CA9">
        <w:t xml:space="preserve">u ukupnom iznosu </w:t>
      </w:r>
      <w:r w:rsidR="00E86D64">
        <w:t xml:space="preserve">od </w:t>
      </w:r>
      <w:r w:rsidR="00087D5D">
        <w:t>1.</w:t>
      </w:r>
      <w:r w:rsidR="000C188E">
        <w:t>156,00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0C188E" w:rsidP="00514F50" w:rsidR="000C188E">
      <w:pPr>
        <w:jc w:val="both"/>
      </w:pPr>
    </w:p>
    <w:p w:rsidRDefault="00087D5D" w:rsidP="000C188E" w:rsidR="000C188E" w:rsidRPr="000C188E">
      <w:pPr>
        <w:ind w:firstLine="708"/>
        <w:jc w:val="both"/>
      </w:pPr>
      <w:r>
        <w:t>Stečajni upravitelj je</w:t>
      </w:r>
      <w:r w:rsidR="00E86D64">
        <w:t xml:space="preserve"> </w:t>
      </w:r>
      <w:r w:rsidR="000C188E">
        <w:t>21. rujna</w:t>
      </w:r>
      <w:r w:rsidR="00E86D64">
        <w:t xml:space="preserve"> 201</w:t>
      </w:r>
      <w:r w:rsidR="00FC56E2">
        <w:t>5</w:t>
      </w:r>
      <w:r w:rsidR="00E86D64">
        <w:t xml:space="preserve">.g. </w:t>
      </w:r>
      <w:r w:rsidR="00514F50" w:rsidRPr="007E4CA9">
        <w:t xml:space="preserve">podnio stečajnom sucu zahtjev za naknadu stvarnih troškova koje je imao u proteklom razdoblju od </w:t>
      </w:r>
      <w:r w:rsidR="000C188E" w:rsidRPr="000C188E">
        <w:t>01. siječnja do 31. kolovoza 2015.g. u ukupnom iznosu od 1.15</w:t>
      </w:r>
      <w:r w:rsidR="000C188E">
        <w:t>0</w:t>
      </w:r>
      <w:r w:rsidR="000C188E" w:rsidRPr="000C188E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na relaciji Pula</w:t>
      </w:r>
      <w:r w:rsidR="00FC56E2">
        <w:t xml:space="preserve"> – Rijeka </w:t>
      </w:r>
      <w:r w:rsidRPr="007E4CA9">
        <w:t>-</w:t>
      </w:r>
      <w:r w:rsidR="00FC56E2">
        <w:t xml:space="preserve"> </w:t>
      </w:r>
      <w:r w:rsidRPr="007E4CA9">
        <w:t>Pula dana</w:t>
      </w:r>
      <w:r w:rsidR="00E24948">
        <w:t xml:space="preserve"> </w:t>
      </w:r>
      <w:r w:rsidR="00087D5D">
        <w:t>05</w:t>
      </w:r>
      <w:r w:rsidR="00FC56E2">
        <w:t xml:space="preserve">. </w:t>
      </w:r>
      <w:r w:rsidR="000C188E">
        <w:t>ožujka</w:t>
      </w:r>
      <w:r w:rsidR="00E86D64">
        <w:t xml:space="preserve"> </w:t>
      </w:r>
      <w:r w:rsidR="000C188E">
        <w:t>2015</w:t>
      </w:r>
      <w:r w:rsidRPr="007E4CA9">
        <w:t xml:space="preserve">.g. u iznosu od </w:t>
      </w:r>
      <w:r w:rsidR="000C188E">
        <w:t>408</w:t>
      </w:r>
      <w:r w:rsidR="00FC56E2">
        <w:t>,00</w:t>
      </w:r>
      <w:r w:rsidR="00E86D64">
        <w:t xml:space="preserve"> </w:t>
      </w:r>
      <w:r w:rsidRPr="007E4CA9">
        <w:t>kn</w:t>
      </w:r>
      <w:r w:rsidR="00E86D64">
        <w:t xml:space="preserve"> (</w:t>
      </w:r>
      <w:r w:rsidR="000C188E">
        <w:t>204</w:t>
      </w:r>
      <w:r w:rsidR="00E86D64">
        <w:t xml:space="preserve"> km x 2,00 kn/km)</w:t>
      </w:r>
      <w:r w:rsidRPr="007E4CA9">
        <w:t xml:space="preserve">, </w:t>
      </w:r>
      <w:r w:rsidR="00FC56E2" w:rsidRPr="007E4CA9">
        <w:t>putni trošak na relaciji Pula</w:t>
      </w:r>
      <w:r w:rsidR="00FC56E2">
        <w:t xml:space="preserve"> – Rijeka </w:t>
      </w:r>
      <w:r w:rsidR="00FC56E2" w:rsidRPr="007E4CA9">
        <w:t>-</w:t>
      </w:r>
      <w:r w:rsidR="00FC56E2">
        <w:t xml:space="preserve"> </w:t>
      </w:r>
      <w:r w:rsidR="00FC56E2" w:rsidRPr="007E4CA9">
        <w:t>Pula dana</w:t>
      </w:r>
      <w:r w:rsidR="00FC56E2">
        <w:t xml:space="preserve"> </w:t>
      </w:r>
      <w:r w:rsidR="000C188E">
        <w:t>20. svibnja</w:t>
      </w:r>
      <w:r w:rsidR="00FC56E2">
        <w:t xml:space="preserve"> 201</w:t>
      </w:r>
      <w:r w:rsidR="000C188E">
        <w:t>5</w:t>
      </w:r>
      <w:r w:rsidR="00FC56E2" w:rsidRPr="007E4CA9">
        <w:t xml:space="preserve">.g. u iznosu od </w:t>
      </w:r>
      <w:r w:rsidR="00FC56E2">
        <w:t>4</w:t>
      </w:r>
      <w:r w:rsidR="000C188E">
        <w:t>0</w:t>
      </w:r>
      <w:r w:rsidR="00FC56E2">
        <w:t xml:space="preserve">8,00 </w:t>
      </w:r>
      <w:r w:rsidR="00FC56E2" w:rsidRPr="007E4CA9">
        <w:t>kn</w:t>
      </w:r>
      <w:r w:rsidR="00FC56E2">
        <w:t xml:space="preserve"> (2</w:t>
      </w:r>
      <w:r w:rsidR="000C188E">
        <w:t>0</w:t>
      </w:r>
      <w:r w:rsidR="00FC56E2">
        <w:t xml:space="preserve">4 km x 2,00 kn/km), </w:t>
      </w:r>
      <w:r w:rsidR="000C188E">
        <w:t xml:space="preserve">putni trošak lokalne vožnje od 01. siječnja 2015.g. do 31.  kolovoza 2015.g. (112 km x 2,00 kn/km) u iznosu od 224,00 kn prema dnevniku putovanja priloženim uz zahtjev za naknadu troškova, </w:t>
      </w:r>
      <w:r w:rsidR="00FC56E2">
        <w:t xml:space="preserve">trošak parkirne naknade u iznosu od </w:t>
      </w:r>
      <w:r w:rsidR="00087D5D">
        <w:t>6</w:t>
      </w:r>
      <w:r w:rsidR="00FC56E2">
        <w:t>,00 kn</w:t>
      </w:r>
      <w:r w:rsidR="000C188E">
        <w:t xml:space="preserve"> i trošak mobilnog telefona u iznosu od 110,00 kn.</w:t>
      </w:r>
      <w:r w:rsidR="00FC56E2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034EF2">
        <w:t>0</w:t>
      </w:r>
      <w:r w:rsidR="000C188E">
        <w:t>1</w:t>
      </w:r>
      <w:r w:rsidR="00E24948">
        <w:t xml:space="preserve">. </w:t>
      </w:r>
      <w:r w:rsidR="000C188E">
        <w:t>siječnja</w:t>
      </w:r>
      <w:r w:rsidR="00E24948">
        <w:t xml:space="preserve"> do 3</w:t>
      </w:r>
      <w:r w:rsidR="00E86D64">
        <w:t>1</w:t>
      </w:r>
      <w:r w:rsidR="00E24948">
        <w:t xml:space="preserve">. </w:t>
      </w:r>
      <w:r w:rsidR="000C188E">
        <w:t>kolovoza</w:t>
      </w:r>
      <w:r w:rsidR="00E86D64">
        <w:t xml:space="preserve"> </w:t>
      </w:r>
      <w:r w:rsidR="00E24948">
        <w:t>201</w:t>
      </w:r>
      <w:r w:rsidR="000C188E">
        <w:t>5</w:t>
      </w:r>
      <w:r w:rsidR="00E24948">
        <w:t>.</w:t>
      </w:r>
      <w:r w:rsidR="000C188E">
        <w:t xml:space="preserve"> </w:t>
      </w:r>
      <w:r w:rsidR="00E24948">
        <w:t>g</w:t>
      </w:r>
      <w:r w:rsidR="000C188E">
        <w:t>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 xml:space="preserve">a provođenje stečajnog postupka, uz napomenu da stečajni upravitelj </w:t>
      </w:r>
      <w:r w:rsidR="000C188E">
        <w:t xml:space="preserve">u ukupnom zbroju troškova nije uračunao trošak parkirne naknade u iznosu od 6,00 kn. </w:t>
      </w:r>
      <w:r w:rsidR="00034EF2">
        <w:t xml:space="preserve"> </w:t>
      </w:r>
      <w:r w:rsidR="000C188E">
        <w:t xml:space="preserve"> </w:t>
      </w:r>
    </w:p>
    <w:p w:rsidRDefault="000C188E" w:rsidP="000C188E" w:rsidR="000C188E" w:rsidRPr="000C188E">
      <w:pPr>
        <w:jc w:val="both"/>
      </w:pPr>
      <w:r>
        <w:lastRenderedPageBreak/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0C188E">
        <w:t>28. rujna</w:t>
      </w:r>
      <w:r w:rsidR="00E86D64">
        <w:t xml:space="preserve"> </w:t>
      </w:r>
      <w:r w:rsidR="00716506" w:rsidRPr="007E4CA9">
        <w:t>201</w:t>
      </w:r>
      <w:r w:rsidR="00383AC1">
        <w:t>5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C188E">
      <w:pPr>
        <w:jc w:val="both"/>
      </w:pPr>
      <w:r w:rsidRPr="000C188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  <w:r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DNA</w:t>
      </w:r>
      <w:r w:rsidR="00E36681" w:rsidRPr="00327581">
        <w:rPr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28.9</w:t>
      </w:r>
      <w:r w:rsidR="00327581">
        <w:rPr>
          <w:sz w:val="20"/>
          <w:szCs w:val="20"/>
        </w:rPr>
        <w:t>.2015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8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087D5D">
      <w:t>80/2014-</w:t>
    </w:r>
    <w:r w:rsidR="000C188E">
      <w:t>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2D1115"/>
    <w:rsid w:val="002D78E0"/>
    <w:rsid w:val="00327581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BC2635"/>
    <w:rsid w:val="00C445DA"/>
    <w:rsid w:val="00D2382C"/>
    <w:rsid w:val="00D63789"/>
    <w:rsid w:val="00E24948"/>
    <w:rsid w:val="00E36681"/>
    <w:rsid w:val="00E86D64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2D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78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8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2D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78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8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CDF3D-6CA9-49FA-BA32-F323AAE18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2542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2015-09-28T09:54:00Z</dcterms:created>
  <dc:creator>ksarlija</dc:creator>
  <cp:lastModifiedBy>Jasna Radulović</cp:lastModifiedBy>
  <cp:lastPrinted>2015-09-28T09:54:00Z</cp:lastPrinted>
  <dcterms:modified xmlns:xsi="http://www.w3.org/2001/XMLSchema-instance" xsi:type="dcterms:W3CDTF">2015-09-28T09:55:00Z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