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d28f" w14:paraId="9a9d28f" w:rsidRDefault="00D667B9" w:rsidP="00AD18BE" w:rsidR="00D667B9" w:rsidRPr="00F705E2">
      <w:pPr>
        <w:jc w:val="right"/>
        <w15:collapsed w:val="false"/>
      </w:pPr>
      <w:bookmarkStart w:name="_GoBack" w:id="0"/>
      <w:bookmarkEnd w:id="0"/>
      <w:r w:rsidRPr="00F705E2">
        <w:tab/>
      </w:r>
      <w:r w:rsidR="007079A7" w:rsidRPr="00F705E2">
        <w:tab/>
      </w:r>
      <w:r w:rsidR="007079A7" w:rsidRPr="00F705E2">
        <w:tab/>
      </w:r>
      <w:r w:rsidR="007079A7" w:rsidRPr="00F705E2">
        <w:tab/>
      </w:r>
      <w:r w:rsidR="007079A7" w:rsidRPr="00F705E2">
        <w:tab/>
      </w:r>
      <w:r w:rsidR="007079A7" w:rsidRPr="00F705E2">
        <w:tab/>
      </w:r>
      <w:r w:rsidR="007079A7" w:rsidRPr="00F705E2">
        <w:tab/>
      </w:r>
      <w:r w:rsidR="007079A7" w:rsidRPr="00F705E2">
        <w:tab/>
      </w:r>
      <w:r w:rsidR="007079A7" w:rsidRPr="00F705E2">
        <w:tab/>
      </w:r>
      <w:r w:rsidR="007079A7" w:rsidRPr="00F705E2">
        <w:tab/>
      </w:r>
      <w:r w:rsidR="006C0E5D" w:rsidRPr="00F705E2">
        <w:t>5</w:t>
      </w:r>
      <w:r w:rsidR="003162BB" w:rsidRPr="00F705E2">
        <w:t xml:space="preserve"> St-</w:t>
      </w:r>
      <w:r w:rsidR="00A204E2" w:rsidRPr="00F705E2">
        <w:t>562</w:t>
      </w:r>
      <w:r w:rsidR="006C0E5D" w:rsidRPr="00F705E2">
        <w:t>/1</w:t>
      </w:r>
      <w:r w:rsidR="00947C20" w:rsidRPr="00F705E2">
        <w:t>4</w:t>
      </w:r>
      <w:r w:rsidR="00F705E2" w:rsidRPr="00F705E2">
        <w:t>-</w:t>
      </w:r>
    </w:p>
    <w:p w:rsidRDefault="00D667B9" w:rsidP="00D667B9" w:rsidR="00D667B9" w:rsidRPr="00F705E2"/>
    <w:p w:rsidRDefault="006C0E5D" w:rsidP="006C0E5D" w:rsidR="006C0E5D" w:rsidRPr="00F705E2">
      <w:pPr>
        <w:widowControl w:val="false"/>
        <w:jc w:val="both"/>
        <w:rPr>
          <w:lang w:eastAsia="en-US"/>
        </w:rPr>
      </w:pPr>
      <w:r w:rsidRPr="00F705E2">
        <w:rPr>
          <w:lang w:eastAsia="en-US"/>
        </w:rPr>
        <w:t>REPUBLIKA HRVATSKA</w:t>
      </w:r>
    </w:p>
    <w:p w:rsidRDefault="006C0E5D" w:rsidP="006C0E5D" w:rsidR="006C0E5D" w:rsidRPr="00F705E2">
      <w:pPr>
        <w:widowControl w:val="false"/>
        <w:jc w:val="both"/>
        <w:rPr>
          <w:lang w:eastAsia="en-US"/>
        </w:rPr>
      </w:pPr>
      <w:r w:rsidRPr="00F705E2">
        <w:rPr>
          <w:lang w:eastAsia="en-US"/>
        </w:rPr>
        <w:t>TRGOVAČKI SUD U ZAGREBU</w:t>
      </w:r>
    </w:p>
    <w:p w:rsidRDefault="006C0E5D" w:rsidP="006C0E5D" w:rsidR="006C0E5D" w:rsidRPr="00F705E2">
      <w:pPr>
        <w:widowControl w:val="false"/>
        <w:jc w:val="both"/>
        <w:rPr>
          <w:lang w:eastAsia="en-US"/>
        </w:rPr>
      </w:pPr>
      <w:r w:rsidRPr="00F705E2">
        <w:rPr>
          <w:lang w:eastAsia="en-US"/>
        </w:rPr>
        <w:t>Zagreb, Amruševa 2/II</w:t>
      </w:r>
    </w:p>
    <w:p w:rsidRDefault="00F705E2" w:rsidP="009B42FF" w:rsidR="00F705E2">
      <w:pPr>
        <w:jc w:val="center"/>
      </w:pPr>
    </w:p>
    <w:p w:rsidRDefault="00F705E2" w:rsidP="009B42FF" w:rsidR="00F705E2">
      <w:pPr>
        <w:jc w:val="center"/>
      </w:pPr>
      <w:r>
        <w:t>R E P U B L I K A  H R V A T S K A</w:t>
      </w:r>
    </w:p>
    <w:p w:rsidRDefault="006C0E5D" w:rsidP="008C50C5" w:rsidR="006C0E5D" w:rsidRPr="00F705E2">
      <w:pPr>
        <w:jc w:val="center"/>
      </w:pPr>
    </w:p>
    <w:p w:rsidRDefault="008C50C5" w:rsidP="008C50C5" w:rsidR="008C50C5" w:rsidRPr="00F705E2">
      <w:pPr>
        <w:jc w:val="center"/>
      </w:pPr>
      <w:r w:rsidRPr="00F705E2">
        <w:t>R J E Š E N J E</w:t>
      </w:r>
    </w:p>
    <w:p w:rsidRDefault="008C50C5" w:rsidP="008C50C5" w:rsidR="008C50C5" w:rsidRPr="00F705E2">
      <w:pPr>
        <w:jc w:val="both"/>
      </w:pPr>
    </w:p>
    <w:p w:rsidRDefault="008C50C5" w:rsidP="00F705E2" w:rsidR="00D667B9" w:rsidRPr="00F705E2">
      <w:pPr>
        <w:jc w:val="both"/>
      </w:pPr>
      <w:r w:rsidRPr="00F705E2">
        <w:tab/>
        <w:t xml:space="preserve">Trgovački sud u Zagrebu po stečajnom sucu toga suda </w:t>
      </w:r>
      <w:r w:rsidR="00AD18BE" w:rsidRPr="00F705E2">
        <w:t>d</w:t>
      </w:r>
      <w:r w:rsidR="00D667B9" w:rsidRPr="00F705E2">
        <w:t>r. sc. Jeleni Čuveljak, u stečajnom postupku, nad dužnikom</w:t>
      </w:r>
      <w:r w:rsidR="006C0E5D" w:rsidRPr="00F705E2">
        <w:t xml:space="preserve"> </w:t>
      </w:r>
      <w:r w:rsidR="00A204E2" w:rsidRPr="00F705E2">
        <w:t xml:space="preserve">PRIMA d.o.o. u stečaju Plaški, Plitvička 11., MBS 020031113., OIB 04349812191 </w:t>
      </w:r>
      <w:r w:rsidR="00D667B9" w:rsidRPr="00F705E2">
        <w:t>na</w:t>
      </w:r>
      <w:r w:rsidRPr="00F705E2">
        <w:t>kon</w:t>
      </w:r>
      <w:r w:rsidR="00D667B9" w:rsidRPr="00F705E2">
        <w:t xml:space="preserve"> ispitno</w:t>
      </w:r>
      <w:r w:rsidRPr="00F705E2">
        <w:t>g</w:t>
      </w:r>
      <w:r w:rsidR="00D667B9" w:rsidRPr="00F705E2">
        <w:t xml:space="preserve"> ročišt</w:t>
      </w:r>
      <w:r w:rsidRPr="00F705E2">
        <w:t>a</w:t>
      </w:r>
      <w:r w:rsidR="00D667B9" w:rsidRPr="00F705E2">
        <w:t xml:space="preserve"> održan</w:t>
      </w:r>
      <w:r w:rsidRPr="00F705E2">
        <w:t>og</w:t>
      </w:r>
      <w:r w:rsidR="00D667B9" w:rsidRPr="00F705E2">
        <w:t xml:space="preserve"> dana </w:t>
      </w:r>
      <w:r w:rsidR="00624088" w:rsidRPr="00F705E2">
        <w:t>1</w:t>
      </w:r>
      <w:r w:rsidR="00A204E2" w:rsidRPr="00F705E2">
        <w:t>3</w:t>
      </w:r>
      <w:r w:rsidR="00224DA6" w:rsidRPr="00F705E2">
        <w:t xml:space="preserve">. </w:t>
      </w:r>
      <w:r w:rsidR="00624088" w:rsidRPr="00F705E2">
        <w:t>listopada</w:t>
      </w:r>
      <w:r w:rsidR="00D667B9" w:rsidRPr="00F705E2">
        <w:t xml:space="preserve"> 20</w:t>
      </w:r>
      <w:r w:rsidR="00E7150A" w:rsidRPr="00F705E2">
        <w:t>1</w:t>
      </w:r>
      <w:r w:rsidR="008771A2" w:rsidRPr="00F705E2">
        <w:t>5</w:t>
      </w:r>
      <w:r w:rsidR="00D667B9" w:rsidRPr="00F705E2">
        <w:t xml:space="preserve">. </w:t>
      </w:r>
    </w:p>
    <w:p w:rsidRDefault="006C0E5D" w:rsidP="00D667B9" w:rsidR="006C0E5D" w:rsidRPr="00F705E2">
      <w:pPr>
        <w:jc w:val="center"/>
      </w:pPr>
    </w:p>
    <w:p w:rsidRDefault="00D667B9" w:rsidP="00D667B9" w:rsidR="00D667B9" w:rsidRPr="00F705E2">
      <w:pPr>
        <w:jc w:val="center"/>
      </w:pPr>
      <w:r w:rsidRPr="00F705E2">
        <w:t>r i j e š i o     j e</w:t>
      </w:r>
    </w:p>
    <w:p w:rsidRDefault="00F776BF" w:rsidP="00D667B9" w:rsidR="00F776BF" w:rsidRPr="00F705E2">
      <w:pPr>
        <w:jc w:val="center"/>
      </w:pPr>
    </w:p>
    <w:p w:rsidRDefault="00F776BF" w:rsidP="00F776BF" w:rsidR="00F776BF" w:rsidRPr="00F705E2">
      <w:r w:rsidRPr="00F705E2">
        <w:tab/>
        <w:t xml:space="preserve">I. Utvrđene su </w:t>
      </w:r>
      <w:r w:rsidR="006C0E5D" w:rsidRPr="00F705E2">
        <w:t xml:space="preserve">i priznate </w:t>
      </w:r>
      <w:r w:rsidRPr="00F705E2">
        <w:t>slijedeće tražbine viših isplatnih redova:</w:t>
      </w:r>
    </w:p>
    <w:p w:rsidRDefault="006C0E5D" w:rsidP="008D5540" w:rsidR="006C0E5D" w:rsidRPr="00F705E2">
      <w:pPr>
        <w:jc w:val="both"/>
      </w:pPr>
    </w:p>
    <w:p w:rsidRDefault="004A1217" w:rsidP="004A1217" w:rsidR="004A1217" w:rsidRPr="00F705E2">
      <w:pPr>
        <w:jc w:val="center"/>
      </w:pPr>
    </w:p>
    <w:p w:rsidRDefault="004A1217" w:rsidP="004A1217" w:rsidR="004A1217" w:rsidRPr="00F705E2">
      <w:pPr>
        <w:jc w:val="center"/>
      </w:pPr>
      <w:r w:rsidRPr="00F705E2">
        <w:t>I VIŠI ISPLATNI RED</w:t>
      </w:r>
    </w:p>
    <w:p w:rsidRDefault="004A1217" w:rsidP="004A1217" w:rsidR="004A1217" w:rsidRPr="00F705E2">
      <w:pPr>
        <w:jc w:val="center"/>
      </w:pPr>
      <w:r w:rsidRPr="00F705E2">
        <w:t>PRIZNATO</w:t>
      </w:r>
    </w:p>
    <w:p w:rsidRDefault="004A1217" w:rsidP="004A1217" w:rsidR="004A1217" w:rsidRPr="00F705E2"/>
    <w:p w:rsidRDefault="004A1217" w:rsidP="004A1217" w:rsidR="004A1217" w:rsidRPr="00F705E2">
      <w:pPr>
        <w:jc w:val="both"/>
      </w:pPr>
    </w:p>
    <w:tbl>
      <w:tblPr>
        <w:tblW w:type="auto" w:w="0"/>
        <w:tblBorders>
          <w:top w:space="0" w:sz="4" w:color="auto" w:val="single"/>
          <w:left w:space="0" w:sz="4" w:color="auto" w:val="single"/>
          <w:bottom w:space="0" w:sz="4" w:color="auto" w:val="single"/>
          <w:right w:space="0" w:sz="4" w:color="auto" w:val="single"/>
        </w:tblBorders>
        <w:tblLayout w:type="fixed"/>
        <w:tblLook w:val="0000" w:noVBand="0" w:noHBand="0" w:lastColumn="0" w:firstColumn="0" w:lastRow="0" w:firstRow="0"/>
      </w:tblPr>
      <w:tblGrid>
        <w:gridCol w:w="420"/>
        <w:gridCol w:w="3374"/>
        <w:gridCol w:w="2551"/>
        <w:gridCol w:w="2694"/>
      </w:tblGrid>
      <w:tr w:rsidTr="00A7249B" w:rsidR="004A1217" w:rsidRPr="00F705E2">
        <w:tc>
          <w:tcPr>
            <w:tcW w:type="dxa" w:w="420"/>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p>
        </w:tc>
        <w:tc>
          <w:tcPr>
            <w:tcW w:type="dxa" w:w="337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r w:rsidRPr="00F705E2">
              <w:t>VJEROVNIK</w:t>
            </w:r>
          </w:p>
        </w:tc>
        <w:tc>
          <w:tcPr>
            <w:tcW w:type="dxa" w:w="2551"/>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r w:rsidRPr="00F705E2">
              <w:t>PRIJAVLJENI</w:t>
            </w:r>
          </w:p>
          <w:p w:rsidRDefault="004A1217" w:rsidP="00A7249B" w:rsidR="004A1217" w:rsidRPr="00F705E2">
            <w:pPr>
              <w:jc w:val="both"/>
            </w:pPr>
            <w:r w:rsidRPr="00F705E2">
              <w:t>IZNOS</w:t>
            </w:r>
          </w:p>
        </w:tc>
        <w:tc>
          <w:tcPr>
            <w:tcW w:type="dxa" w:w="269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r w:rsidRPr="00F705E2">
              <w:t>PRIZNATO</w:t>
            </w:r>
          </w:p>
        </w:tc>
      </w:tr>
      <w:tr w:rsidTr="00A7249B" w:rsidR="004A1217" w:rsidRPr="00F705E2">
        <w:tc>
          <w:tcPr>
            <w:tcW w:type="dxa" w:w="420"/>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1.</w:t>
            </w:r>
          </w:p>
        </w:tc>
        <w:tc>
          <w:tcPr>
            <w:tcW w:type="dxa" w:w="337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Ivo Matijević, Dugo Selo, Nart Jalševec – I Nartski odvojak 6</w:t>
            </w:r>
          </w:p>
        </w:tc>
        <w:tc>
          <w:tcPr>
            <w:tcW w:type="dxa" w:w="2551"/>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79.710,15 kn</w:t>
            </w:r>
          </w:p>
        </w:tc>
        <w:tc>
          <w:tcPr>
            <w:tcW w:type="dxa" w:w="269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79.710,15 kn</w:t>
            </w:r>
          </w:p>
        </w:tc>
      </w:tr>
      <w:tr w:rsidTr="00A7249B" w:rsidR="004A1217" w:rsidRPr="00F705E2">
        <w:tc>
          <w:tcPr>
            <w:tcW w:type="dxa" w:w="420"/>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2.</w:t>
            </w:r>
          </w:p>
        </w:tc>
        <w:tc>
          <w:tcPr>
            <w:tcW w:type="dxa" w:w="337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Anto Blažan, Plaški, Ulica Lapat</w:t>
            </w:r>
          </w:p>
        </w:tc>
        <w:tc>
          <w:tcPr>
            <w:tcW w:type="dxa" w:w="2551"/>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11.539,22 kn</w:t>
            </w:r>
          </w:p>
        </w:tc>
        <w:tc>
          <w:tcPr>
            <w:tcW w:type="dxa" w:w="269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11.539,22 kn</w:t>
            </w:r>
          </w:p>
        </w:tc>
      </w:tr>
      <w:tr w:rsidTr="00A7249B" w:rsidR="004A1217" w:rsidRPr="00F705E2">
        <w:tc>
          <w:tcPr>
            <w:tcW w:type="dxa" w:w="420"/>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3.</w:t>
            </w:r>
          </w:p>
        </w:tc>
        <w:tc>
          <w:tcPr>
            <w:tcW w:type="dxa" w:w="337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Borislav Drecun, Plaški, S. Radića 24</w:t>
            </w:r>
          </w:p>
        </w:tc>
        <w:tc>
          <w:tcPr>
            <w:tcW w:type="dxa" w:w="2551"/>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11.458,33 kn</w:t>
            </w:r>
          </w:p>
        </w:tc>
        <w:tc>
          <w:tcPr>
            <w:tcW w:type="dxa" w:w="269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11.458,33 kn</w:t>
            </w:r>
          </w:p>
        </w:tc>
      </w:tr>
    </w:tbl>
    <w:p w:rsidRDefault="004A1217" w:rsidP="004A1217" w:rsidR="004A1217" w:rsidRPr="00F705E2">
      <w:pPr>
        <w:jc w:val="both"/>
      </w:pPr>
    </w:p>
    <w:p w:rsidRDefault="004A1217" w:rsidP="004A1217" w:rsidR="004A1217" w:rsidRPr="00F705E2">
      <w:pPr>
        <w:jc w:val="center"/>
      </w:pPr>
    </w:p>
    <w:p w:rsidRDefault="004A1217" w:rsidP="004A1217" w:rsidR="004A1217" w:rsidRPr="00F705E2">
      <w:pPr>
        <w:jc w:val="center"/>
      </w:pPr>
      <w:r w:rsidRPr="00F705E2">
        <w:t>II VIŠI ISPLATNI RED</w:t>
      </w:r>
    </w:p>
    <w:p w:rsidRDefault="004A1217" w:rsidP="004A1217" w:rsidR="004A1217" w:rsidRPr="00F705E2">
      <w:pPr>
        <w:jc w:val="center"/>
      </w:pPr>
      <w:r w:rsidRPr="00F705E2">
        <w:t>PRIZNATO</w:t>
      </w:r>
    </w:p>
    <w:tbl>
      <w:tblPr>
        <w:tblW w:type="auto" w:w="0"/>
        <w:tblBorders>
          <w:top w:space="0" w:sz="4" w:color="auto" w:val="single"/>
          <w:left w:space="0" w:sz="4" w:color="auto" w:val="single"/>
          <w:bottom w:space="0" w:sz="4" w:color="auto" w:val="single"/>
          <w:right w:space="0" w:sz="4" w:color="auto" w:val="single"/>
        </w:tblBorders>
        <w:tblLayout w:type="fixed"/>
        <w:tblLook w:val="0000" w:noVBand="0" w:noHBand="0" w:lastColumn="0" w:firstColumn="0" w:lastRow="0" w:firstRow="0"/>
      </w:tblPr>
      <w:tblGrid>
        <w:gridCol w:w="420"/>
        <w:gridCol w:w="2523"/>
        <w:gridCol w:w="851"/>
        <w:gridCol w:w="2551"/>
        <w:gridCol w:w="2694"/>
      </w:tblGrid>
      <w:tr w:rsidTr="00A7249B" w:rsidR="004A1217" w:rsidRPr="00F705E2">
        <w:tc>
          <w:tcPr>
            <w:tcW w:type="dxa" w:w="420"/>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p>
        </w:tc>
        <w:tc>
          <w:tcPr>
            <w:tcW w:type="dxa" w:w="3374"/>
            <w:gridSpan w:val="2"/>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r w:rsidRPr="00F705E2">
              <w:t>VJEROVNIK</w:t>
            </w:r>
          </w:p>
        </w:tc>
        <w:tc>
          <w:tcPr>
            <w:tcW w:type="dxa" w:w="2551"/>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r w:rsidRPr="00F705E2">
              <w:t>PRIJAVLJENI</w:t>
            </w:r>
          </w:p>
          <w:p w:rsidRDefault="004A1217" w:rsidP="00A7249B" w:rsidR="004A1217" w:rsidRPr="00F705E2">
            <w:pPr>
              <w:jc w:val="both"/>
            </w:pPr>
            <w:r w:rsidRPr="00F705E2">
              <w:t>IZNOS</w:t>
            </w:r>
          </w:p>
        </w:tc>
        <w:tc>
          <w:tcPr>
            <w:tcW w:type="dxa" w:w="269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both"/>
            </w:pPr>
            <w:r w:rsidRPr="00F705E2">
              <w:t>PRIZNATO</w:t>
            </w:r>
          </w:p>
        </w:tc>
      </w:tr>
      <w:tr w:rsidTr="00A7249B" w:rsidR="004A1217" w:rsidRPr="00F705E2">
        <w:tc>
          <w:tcPr>
            <w:tcW w:type="dxa" w:w="420"/>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1.</w:t>
            </w:r>
          </w:p>
        </w:tc>
        <w:tc>
          <w:tcPr>
            <w:tcW w:type="dxa" w:w="2523"/>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RH Ministarstvo financija – Porezna uprava, Porezni ured Središnja Hrvatska</w:t>
            </w:r>
          </w:p>
        </w:tc>
        <w:tc>
          <w:tcPr>
            <w:tcW w:type="dxa" w:w="3402"/>
            <w:gridSpan w:val="2"/>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39.551,76 kn</w:t>
            </w:r>
          </w:p>
        </w:tc>
        <w:tc>
          <w:tcPr>
            <w:tcW w:type="dxa" w:w="2694"/>
            <w:tcBorders>
              <w:top w:space="0" w:sz="4" w:color="auto" w:val="single"/>
              <w:left w:space="0" w:sz="4" w:color="auto" w:val="single"/>
              <w:bottom w:space="0" w:sz="4" w:color="auto" w:val="single"/>
              <w:right w:space="0" w:sz="4" w:color="auto" w:val="single"/>
            </w:tcBorders>
          </w:tcPr>
          <w:p w:rsidRDefault="004A1217" w:rsidP="00A7249B" w:rsidR="004A1217" w:rsidRPr="00F705E2">
            <w:pPr>
              <w:jc w:val="center"/>
            </w:pPr>
            <w:r w:rsidRPr="00F705E2">
              <w:t>39.551,76 kn</w:t>
            </w:r>
          </w:p>
        </w:tc>
      </w:tr>
    </w:tbl>
    <w:p w:rsidRDefault="004A1217" w:rsidP="004A1217" w:rsidR="004A1217" w:rsidRPr="00F705E2">
      <w:pPr>
        <w:jc w:val="center"/>
      </w:pPr>
    </w:p>
    <w:p w:rsidRDefault="004A1217" w:rsidP="004A1217" w:rsidR="004A1217" w:rsidRPr="00F705E2">
      <w:pPr>
        <w:jc w:val="center"/>
      </w:pPr>
    </w:p>
    <w:p w:rsidRDefault="00130C37" w:rsidP="00F705E2" w:rsidR="00130C37" w:rsidRPr="00F705E2">
      <w:pPr>
        <w:ind w:firstLine="708"/>
        <w:jc w:val="both"/>
      </w:pPr>
      <w:r w:rsidRPr="00F705E2">
        <w:t xml:space="preserve">Vjerovnici čije su tražbine djelomično osporene, mogu u roku 8. dana od dana primitka izvatka ovog Rješenja, pokrenuti parnicu radi utvrđivanja osporene tražbine, jer će se u protivnom smatrati da su odustali od prava na vođenje parnice. </w:t>
      </w:r>
    </w:p>
    <w:p w:rsidRDefault="001341CA" w:rsidP="005F79D4" w:rsidR="001341CA" w:rsidRPr="00F705E2">
      <w:pPr>
        <w:jc w:val="both"/>
      </w:pPr>
    </w:p>
    <w:p w:rsidRDefault="00130C37" w:rsidP="00F705E2" w:rsidR="00130C37" w:rsidRPr="00F705E2">
      <w:pPr>
        <w:ind w:firstLine="708"/>
        <w:jc w:val="both"/>
      </w:pPr>
      <w:r w:rsidRPr="00F705E2">
        <w:lastRenderedPageBreak/>
        <w:t xml:space="preserve">Stečajni vjerovnici koji su pokrenuli parnice prije otvaranja stečajnog postupka i koje su prekinut, mogu u roku od 8 dana od dana primitka ovog Izvatka iz rješenja tražiti nastavak postupka, ako se parnice vode u svezi tražbina koje su osporene u stečajnom postupku, jer će se u protivnom smatrati da su odustali od prava na vođenje parnice. </w:t>
      </w:r>
    </w:p>
    <w:p w:rsidRDefault="007F76CF" w:rsidP="0073359E" w:rsidR="007F76CF" w:rsidRPr="00F705E2">
      <w:pPr>
        <w:jc w:val="center"/>
      </w:pPr>
    </w:p>
    <w:p w:rsidRDefault="0073359E" w:rsidP="0073359E" w:rsidR="0073359E" w:rsidRPr="00F705E2">
      <w:pPr>
        <w:jc w:val="center"/>
      </w:pPr>
      <w:r w:rsidRPr="00F705E2">
        <w:t>Obrazloženje</w:t>
      </w:r>
    </w:p>
    <w:p w:rsidRDefault="0073359E" w:rsidP="0073359E" w:rsidR="007F76CF" w:rsidRPr="00F705E2">
      <w:r w:rsidRPr="00F705E2">
        <w:tab/>
      </w:r>
    </w:p>
    <w:p w:rsidRDefault="0073359E" w:rsidP="006D4D40" w:rsidR="00E33004" w:rsidRPr="00F705E2">
      <w:pPr>
        <w:ind w:firstLine="708"/>
        <w:jc w:val="both"/>
      </w:pPr>
      <w:r w:rsidRPr="00F705E2">
        <w:t xml:space="preserve">Na ispitnom ročištu </w:t>
      </w:r>
      <w:r w:rsidR="002C4F56" w:rsidRPr="00F705E2">
        <w:t xml:space="preserve">su </w:t>
      </w:r>
      <w:r w:rsidRPr="00F705E2">
        <w:t>ispitane sve prijavljene tražbine prema svojim iznosima i redu</w:t>
      </w:r>
      <w:r w:rsidR="002C4F56" w:rsidRPr="00F705E2">
        <w:t xml:space="preserve"> a koje su prijavili vjerovnici sukladno pozivu koji je javno objavljen u Narodnim novinama</w:t>
      </w:r>
      <w:r w:rsidRPr="00F705E2">
        <w:t>. Stečajni sudac je sastav</w:t>
      </w:r>
      <w:r w:rsidR="00E33004" w:rsidRPr="00F705E2">
        <w:t xml:space="preserve">io sukladno čl. </w:t>
      </w:r>
      <w:smartTag w:element="metricconverter" w:uri="urn:schemas-microsoft-com:office:smarttags">
        <w:smartTagPr>
          <w:attr w:val="177. st" w:name="ProductID"/>
        </w:smartTagPr>
        <w:r w:rsidR="00E33004" w:rsidRPr="00F705E2">
          <w:t>177. st</w:t>
        </w:r>
      </w:smartTag>
      <w:r w:rsidR="00E33004" w:rsidRPr="00F705E2">
        <w:t>. 2. SZ-</w:t>
      </w:r>
      <w:r w:rsidRPr="00F705E2">
        <w:t xml:space="preserve">tablicu ispitanih tražbina u koju su za svaku prijavljenu tražbinu uneseni podaci o tome u kojoj je mjeri tražbina utvrđena prema svom iznosu i svom redu, odnosno tko je tražbinu osporio. </w:t>
      </w:r>
    </w:p>
    <w:p w:rsidRDefault="00E33004" w:rsidP="002C4F56" w:rsidR="002C4F56" w:rsidRPr="00F705E2">
      <w:pPr>
        <w:jc w:val="both"/>
      </w:pPr>
      <w:r w:rsidRPr="00F705E2">
        <w:tab/>
      </w:r>
      <w:r w:rsidR="00C546CB" w:rsidRPr="00F705E2">
        <w:t>Tražbine navedene u točci I.</w:t>
      </w:r>
      <w:r w:rsidR="002C4F56" w:rsidRPr="00F705E2">
        <w:t xml:space="preserve"> </w:t>
      </w:r>
      <w:r w:rsidR="00C546CB" w:rsidRPr="00F705E2">
        <w:t xml:space="preserve">ovog rješenja su </w:t>
      </w:r>
      <w:r w:rsidR="002C4F56" w:rsidRPr="00F705E2">
        <w:t>sve priznate tražbine I</w:t>
      </w:r>
      <w:r w:rsidR="008771A2" w:rsidRPr="00F705E2">
        <w:t xml:space="preserve"> i II</w:t>
      </w:r>
      <w:r w:rsidR="002C4F56" w:rsidRPr="00F705E2">
        <w:t xml:space="preserve"> višeg isplatnog reda koje je stečajni upravitelj priznao.</w:t>
      </w:r>
      <w:r w:rsidR="005B3F20" w:rsidRPr="00F705E2">
        <w:t xml:space="preserve"> Vjerovnici također nisu osporili tražbine, stoga su t</w:t>
      </w:r>
      <w:r w:rsidRPr="00F705E2">
        <w:t xml:space="preserve">ražbine </w:t>
      </w:r>
      <w:r w:rsidR="002C4F56" w:rsidRPr="00F705E2">
        <w:t>drugog</w:t>
      </w:r>
      <w:r w:rsidRPr="00F705E2">
        <w:t xml:space="preserve"> isplatnog reda priznate u iznos</w:t>
      </w:r>
      <w:r w:rsidR="002C4F56" w:rsidRPr="00F705E2">
        <w:t>ima navedenim u tablici.</w:t>
      </w:r>
    </w:p>
    <w:p w:rsidRDefault="0096290F" w:rsidP="006C0E5D" w:rsidR="0096290F" w:rsidRPr="00F705E2">
      <w:pPr>
        <w:ind w:firstLine="708"/>
        <w:jc w:val="both"/>
      </w:pPr>
      <w:r w:rsidRPr="00F705E2">
        <w:t>Temeljem članka 178. Stečajnog zakona oni vjerovnici kojima je potraživanje priznato neće dobiti poseban otpravak rješenja o utvrđenoj tražbini, osim ako to posebno zatraže i plate trošak ovjerenog izvoda rješenja.</w:t>
      </w:r>
    </w:p>
    <w:p w:rsidRDefault="006E471D" w:rsidP="006C0E5D" w:rsidR="006E471D" w:rsidRPr="00F705E2">
      <w:pPr>
        <w:ind w:firstLine="708"/>
        <w:jc w:val="both"/>
      </w:pPr>
    </w:p>
    <w:p w:rsidRDefault="0073359E" w:rsidP="0073359E" w:rsidR="0073359E" w:rsidRPr="00F705E2">
      <w:pPr>
        <w:jc w:val="center"/>
      </w:pPr>
      <w:r w:rsidRPr="00F705E2">
        <w:t xml:space="preserve">U </w:t>
      </w:r>
      <w:r w:rsidR="006C0E5D" w:rsidRPr="00F705E2">
        <w:t>Zagrebu</w:t>
      </w:r>
      <w:r w:rsidRPr="00F705E2">
        <w:t xml:space="preserve">, </w:t>
      </w:r>
      <w:r w:rsidR="00624088" w:rsidRPr="00F705E2">
        <w:t>1</w:t>
      </w:r>
      <w:r w:rsidR="00A204E2" w:rsidRPr="00F705E2">
        <w:t>3</w:t>
      </w:r>
      <w:r w:rsidR="00AD18BE" w:rsidRPr="00F705E2">
        <w:t xml:space="preserve">. </w:t>
      </w:r>
      <w:r w:rsidR="00504D16" w:rsidRPr="00F705E2">
        <w:t>li</w:t>
      </w:r>
      <w:r w:rsidR="00624088" w:rsidRPr="00F705E2">
        <w:t>stopada</w:t>
      </w:r>
      <w:r w:rsidR="00AD18BE" w:rsidRPr="00F705E2">
        <w:t xml:space="preserve"> </w:t>
      </w:r>
      <w:r w:rsidR="001341CA" w:rsidRPr="00F705E2">
        <w:t>201</w:t>
      </w:r>
      <w:r w:rsidR="00947C20" w:rsidRPr="00F705E2">
        <w:t>5</w:t>
      </w:r>
      <w:r w:rsidR="001341CA" w:rsidRPr="00F705E2">
        <w:t>.</w:t>
      </w:r>
      <w:r w:rsidR="00F705E2" w:rsidRPr="00F705E2">
        <w:t xml:space="preserve"> </w:t>
      </w:r>
    </w:p>
    <w:p w:rsidRDefault="0073359E" w:rsidP="00F705E2" w:rsidR="0073359E" w:rsidRPr="00F705E2">
      <w:pPr>
        <w:jc w:val="right"/>
      </w:pPr>
      <w:r w:rsidRPr="00F705E2">
        <w:tab/>
      </w:r>
      <w:r w:rsidRPr="00F705E2">
        <w:tab/>
      </w:r>
      <w:r w:rsidRPr="00F705E2">
        <w:tab/>
      </w:r>
      <w:r w:rsidRPr="00F705E2">
        <w:tab/>
      </w:r>
      <w:r w:rsidRPr="00F705E2">
        <w:tab/>
      </w:r>
      <w:r w:rsidRPr="00F705E2">
        <w:tab/>
      </w:r>
      <w:r w:rsidRPr="00F705E2">
        <w:tab/>
      </w:r>
      <w:r w:rsidRPr="00F705E2">
        <w:tab/>
      </w:r>
      <w:r w:rsidRPr="00F705E2">
        <w:tab/>
      </w:r>
      <w:r w:rsidR="007F76CF" w:rsidRPr="00F705E2">
        <w:t xml:space="preserve">         </w:t>
      </w:r>
      <w:r w:rsidRPr="00F705E2">
        <w:t>Stečajni sudac:</w:t>
      </w:r>
      <w:r w:rsidRPr="00F705E2">
        <w:tab/>
      </w:r>
    </w:p>
    <w:p w:rsidRDefault="0073359E" w:rsidP="00F705E2" w:rsidR="00512F88" w:rsidRPr="00F705E2">
      <w:pPr>
        <w:jc w:val="right"/>
      </w:pPr>
      <w:r w:rsidRPr="00F705E2">
        <w:tab/>
      </w:r>
      <w:r w:rsidRPr="00F705E2">
        <w:tab/>
      </w:r>
      <w:r w:rsidRPr="00F705E2">
        <w:tab/>
      </w:r>
      <w:r w:rsidRPr="00F705E2">
        <w:tab/>
      </w:r>
      <w:r w:rsidRPr="00F705E2">
        <w:tab/>
      </w:r>
      <w:r w:rsidRPr="00F705E2">
        <w:tab/>
      </w:r>
      <w:r w:rsidRPr="00F705E2">
        <w:tab/>
      </w:r>
      <w:r w:rsidRPr="00F705E2">
        <w:tab/>
      </w:r>
      <w:r w:rsidRPr="00F705E2">
        <w:tab/>
      </w:r>
      <w:r w:rsidR="00AD18BE" w:rsidRPr="00F705E2">
        <w:t>d</w:t>
      </w:r>
      <w:r w:rsidRPr="00F705E2">
        <w:t>r. sc. Jelena Čuveljak</w:t>
      </w:r>
      <w:r w:rsidR="00712594">
        <w:t>,v.r.</w:t>
      </w:r>
    </w:p>
    <w:p w:rsidRDefault="00F705E2" w:rsidP="00F705E2" w:rsidR="00F705E2" w:rsidRPr="00F705E2">
      <w:pPr>
        <w:jc w:val="right"/>
      </w:pPr>
    </w:p>
    <w:p w:rsidRDefault="00F705E2" w:rsidP="00512F88" w:rsidR="00F705E2" w:rsidRPr="00F705E2">
      <w:pPr>
        <w:jc w:val="both"/>
      </w:pPr>
    </w:p>
    <w:p w:rsidRDefault="0096290F" w:rsidP="00512F88" w:rsidR="00D66584" w:rsidRPr="00F705E2">
      <w:pPr>
        <w:jc w:val="both"/>
      </w:pPr>
      <w:r w:rsidRPr="00F705E2">
        <w:t>Pouka o pravnom lijeku:</w:t>
      </w:r>
    </w:p>
    <w:p w:rsidRDefault="0096290F" w:rsidR="00CD216F" w:rsidRPr="00F705E2">
      <w:pPr>
        <w:jc w:val="both"/>
      </w:pPr>
      <w:r w:rsidRPr="00F705E2">
        <w:t>Protiv ovog rješenja ima pravo žalbe stečajni upravitelj i vjerovnik u dijelu ikoji se tiče njegove prijavljene tražbine, odnosno tražbine koju je osporio. Rok za žalbu iznosi 8. dana, računajući od dana dostave pisanog otpravka, odnosno izvatka iz rješenja. Žalba se podnosi ovom sudu u dva primjerka.</w:t>
      </w:r>
      <w:r w:rsidR="007F76CF" w:rsidRPr="00F705E2">
        <w:tab/>
      </w:r>
      <w:r w:rsidR="007F76CF" w:rsidRPr="00F705E2">
        <w:tab/>
        <w:t xml:space="preserve">      </w:t>
      </w:r>
    </w:p>
    <w:p w:rsidRDefault="00CD216F" w:rsidR="00CD216F" w:rsidRPr="00F705E2">
      <w:pPr>
        <w:jc w:val="both"/>
      </w:pPr>
    </w:p>
    <w:p w:rsidRDefault="00712594" w:rsidP="0083108A" w:rsidR="00712594" w:rsidRPr="003528B2">
      <w:r w:rsidRPr="003528B2">
        <w:t>Za točnost otpravka-ovlašteni službenik:</w:t>
      </w:r>
    </w:p>
    <w:p w:rsidRDefault="00712594" w:rsidP="003528B2" w:rsidR="00712594" w:rsidRPr="003528B2">
      <w:r w:rsidRPr="003528B2">
        <w:t>Karmela Dolenc</w:t>
      </w:r>
    </w:p>
    <w:p w:rsidRDefault="00CD216F" w:rsidP="00916F06" w:rsidR="00CD216F" w:rsidRPr="00F705E2"/>
    <w:p w:rsidRDefault="00CD216F" w:rsidP="00916F06" w:rsidR="00CD216F" w:rsidRPr="00F705E2"/>
    <w:p w:rsidRDefault="00916F06" w:rsidP="00916F06" w:rsidR="00916F06" w:rsidRPr="00F705E2">
      <w:r w:rsidRPr="00F705E2">
        <w:t>DN-a:</w:t>
      </w:r>
    </w:p>
    <w:p w:rsidRDefault="00916F06" w:rsidP="00916F06" w:rsidR="00916F06" w:rsidRPr="00F705E2">
      <w:r w:rsidRPr="00F705E2">
        <w:t>1.</w:t>
      </w:r>
      <w:r w:rsidR="001341CA" w:rsidRPr="00F705E2">
        <w:t xml:space="preserve"> </w:t>
      </w:r>
      <w:r w:rsidRPr="00F705E2">
        <w:t>Stečajnom upravitelju</w:t>
      </w:r>
    </w:p>
    <w:p w:rsidRDefault="006C0E5D" w:rsidP="00916F06" w:rsidR="00916F06" w:rsidRPr="00F705E2">
      <w:r w:rsidRPr="00F705E2">
        <w:t xml:space="preserve">2 </w:t>
      </w:r>
      <w:r w:rsidR="00916F06" w:rsidRPr="00F705E2">
        <w:t>.</w:t>
      </w:r>
      <w:r w:rsidR="001341CA" w:rsidRPr="00F705E2">
        <w:t xml:space="preserve"> </w:t>
      </w:r>
      <w:r w:rsidR="00916F06" w:rsidRPr="00F705E2">
        <w:t>Oglasna ploča (3 dana)</w:t>
      </w:r>
    </w:p>
    <w:p w:rsidRDefault="00D66584" w:rsidR="00D66584" w:rsidRPr="00F705E2"/>
    <w:p w:rsidRDefault="00974603" w:rsidR="00974603" w:rsidRPr="00F705E2"/>
    <w:sectPr w:rsidSect="002C4F56" w:rsidR="00974603" w:rsidRPr="00F705E2">
      <w:headerReference w:type="even" r:id="rId9"/>
      <w:headerReference w:type="default" r:id="rId10"/>
      <w:footerReference w:type="even" r:id="rId11"/>
      <w:footerReference w:type="default" r:id="rId12"/>
      <w:headerReference w:type="first" r:id="rId13"/>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49B" w:rsidR="00A7249B">
      <w:r>
        <w:separator/>
      </w:r>
    </w:p>
  </w:endnote>
  <w:endnote w:id="0" w:type="continuationSeparator">
    <w:p w:rsidRDefault="00A7249B" w:rsidR="00A724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49B" w:rsidR="00A7249B">
      <w:r>
        <w:separator/>
      </w:r>
    </w:p>
  </w:footnote>
  <w:footnote w:id="0" w:type="continuationSeparator">
    <w:p w:rsidRDefault="00A7249B" w:rsidR="00A724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3711">
      <w:rPr>
        <w:rStyle w:val="Brojstranice"/>
        <w:noProof/>
      </w:rPr>
      <w:t>2</w:t>
    </w:r>
    <w:r>
      <w:rPr>
        <w:rStyle w:val="Brojstranice"/>
      </w:rPr>
      <w:fldChar w:fldCharType="end"/>
    </w:r>
  </w:p>
  <w:p w:rsidRDefault="006C0E5D" w:rsidP="00AD18BE" w:rsidR="00AD18BE" w:rsidRPr="00F705E2">
    <w:pPr>
      <w:jc w:val="right"/>
    </w:pPr>
    <w:r w:rsidRPr="00F705E2">
      <w:t>5</w:t>
    </w:r>
    <w:r w:rsidR="00AD18BE" w:rsidRPr="00F705E2">
      <w:t xml:space="preserve"> St-</w:t>
    </w:r>
    <w:r w:rsidR="00A204E2" w:rsidRPr="00F705E2">
      <w:t>562</w:t>
    </w:r>
    <w:r w:rsidRPr="00F705E2">
      <w:t>/1</w:t>
    </w:r>
    <w:r w:rsidR="00947C20" w:rsidRPr="00F705E2">
      <w:t>4</w:t>
    </w:r>
    <w:r w:rsidR="00F705E2">
      <w:t>-</w:t>
    </w:r>
  </w:p>
  <w:p w:rsidRDefault="00E730F8" w:rsidR="00E730F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EFF" w:rsidR="00F705E2">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33433"/>
    <w:rsid w:val="001032D8"/>
    <w:rsid w:val="00120099"/>
    <w:rsid w:val="00130C37"/>
    <w:rsid w:val="001341CA"/>
    <w:rsid w:val="001423ED"/>
    <w:rsid w:val="001631C1"/>
    <w:rsid w:val="00194952"/>
    <w:rsid w:val="001F18E2"/>
    <w:rsid w:val="00224DA6"/>
    <w:rsid w:val="00227B1C"/>
    <w:rsid w:val="00233FE6"/>
    <w:rsid w:val="002C4F56"/>
    <w:rsid w:val="002C6A60"/>
    <w:rsid w:val="00316037"/>
    <w:rsid w:val="003162BB"/>
    <w:rsid w:val="003B3508"/>
    <w:rsid w:val="003E5682"/>
    <w:rsid w:val="00420C26"/>
    <w:rsid w:val="00446007"/>
    <w:rsid w:val="00453AE4"/>
    <w:rsid w:val="00492118"/>
    <w:rsid w:val="00493516"/>
    <w:rsid w:val="004A1217"/>
    <w:rsid w:val="004A7EFF"/>
    <w:rsid w:val="004F7863"/>
    <w:rsid w:val="0050383D"/>
    <w:rsid w:val="00504D16"/>
    <w:rsid w:val="00512F88"/>
    <w:rsid w:val="005B3F20"/>
    <w:rsid w:val="005F79D4"/>
    <w:rsid w:val="00603711"/>
    <w:rsid w:val="00624088"/>
    <w:rsid w:val="00656BF3"/>
    <w:rsid w:val="00673515"/>
    <w:rsid w:val="006B2EDB"/>
    <w:rsid w:val="006C0E5D"/>
    <w:rsid w:val="006D319A"/>
    <w:rsid w:val="006D4D40"/>
    <w:rsid w:val="006E471D"/>
    <w:rsid w:val="007079A7"/>
    <w:rsid w:val="00712594"/>
    <w:rsid w:val="00716C91"/>
    <w:rsid w:val="0073359E"/>
    <w:rsid w:val="007C1682"/>
    <w:rsid w:val="007E1D2B"/>
    <w:rsid w:val="007F76CF"/>
    <w:rsid w:val="00803C55"/>
    <w:rsid w:val="00830CCF"/>
    <w:rsid w:val="00873B13"/>
    <w:rsid w:val="008771A2"/>
    <w:rsid w:val="00882A4B"/>
    <w:rsid w:val="00892415"/>
    <w:rsid w:val="008A3574"/>
    <w:rsid w:val="008A7450"/>
    <w:rsid w:val="008C5043"/>
    <w:rsid w:val="008C50C5"/>
    <w:rsid w:val="008D5540"/>
    <w:rsid w:val="008F1547"/>
    <w:rsid w:val="00916F06"/>
    <w:rsid w:val="00931AB9"/>
    <w:rsid w:val="0094146A"/>
    <w:rsid w:val="00947C20"/>
    <w:rsid w:val="0096290F"/>
    <w:rsid w:val="00974603"/>
    <w:rsid w:val="00981687"/>
    <w:rsid w:val="009F6DFE"/>
    <w:rsid w:val="00A00DEA"/>
    <w:rsid w:val="00A204E2"/>
    <w:rsid w:val="00A23486"/>
    <w:rsid w:val="00A61C0B"/>
    <w:rsid w:val="00A7249B"/>
    <w:rsid w:val="00A81FF7"/>
    <w:rsid w:val="00AD18BE"/>
    <w:rsid w:val="00AF7BB4"/>
    <w:rsid w:val="00B220D4"/>
    <w:rsid w:val="00BE6160"/>
    <w:rsid w:val="00C546CB"/>
    <w:rsid w:val="00CA01F4"/>
    <w:rsid w:val="00CD216F"/>
    <w:rsid w:val="00CE13EE"/>
    <w:rsid w:val="00CE78FC"/>
    <w:rsid w:val="00D03BE6"/>
    <w:rsid w:val="00D60990"/>
    <w:rsid w:val="00D65EAE"/>
    <w:rsid w:val="00D66584"/>
    <w:rsid w:val="00D667B9"/>
    <w:rsid w:val="00D67DD7"/>
    <w:rsid w:val="00E33004"/>
    <w:rsid w:val="00E34A20"/>
    <w:rsid w:val="00E5731D"/>
    <w:rsid w:val="00E7150A"/>
    <w:rsid w:val="00E730F8"/>
    <w:rsid w:val="00EC15C5"/>
    <w:rsid w:val="00EE3C2A"/>
    <w:rsid w:val="00EE649E"/>
    <w:rsid w:val="00F24ED2"/>
    <w:rsid w:val="00F26848"/>
    <w:rsid w:val="00F705E2"/>
    <w:rsid w:val="00F776BF"/>
    <w:rsid w:val="00F83487"/>
    <w:rsid w:val="00F85055"/>
    <w:rsid w:val="00FA5E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Tekstrezerviranogmjesta" w:type="character">
    <w:name w:val="Placeholder Text"/>
    <w:basedOn w:val="Zadanifontodlomka"/>
    <w:uiPriority w:val="99"/>
    <w:semiHidden/>
    <w:rsid w:val="00603711"/>
    <w:rPr>
      <w:color w:val="808080"/>
      <w:bdr w:space="0" w:sz="0" w:color="auto" w:val="none"/>
      <w:shd w:fill="auto" w:color="auto" w:val="clear"/>
    </w:rPr>
  </w:style>
  <w:style w:customStyle="true" w:styleId="eSPISCCParagraphDefaultFont" w:type="character">
    <w:name w:val="eSPIS_CC_Paragraph Default Font"/>
    <w:basedOn w:val="Zadanifontodlomka"/>
    <w:rsid w:val="006037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3711"/>
    <w:rPr>
      <w:bdr w:space="0" w:sz="0" w:color="auto" w:val="none"/>
      <w:shd w:fill="FFFFCC" w:color="auto" w:val="clear"/>
      <w:lang w:val="hr-HR"/>
    </w:rPr>
  </w:style>
  <w:style w:customStyle="true" w:styleId="PozadinaSvijetloCrvena" w:type="character">
    <w:name w:val="Pozadina_SvijetloCrvena"/>
    <w:basedOn w:val="eSPISCCParagraphDefaultFont"/>
    <w:rsid w:val="006037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37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Tekstrezerviranogmjesta" w:type="character">
    <w:name w:val="Placeholder Text"/>
    <w:basedOn w:val="Zadanifontodlomka"/>
    <w:uiPriority w:val="99"/>
    <w:semiHidden/>
    <w:rsid w:val="00603711"/>
    <w:rPr>
      <w:color w:val="808080"/>
      <w:bdr w:color="auto" w:space="0" w:sz="0" w:val="none"/>
      <w:shd w:color="auto" w:fill="auto" w:val="clear"/>
    </w:rPr>
  </w:style>
  <w:style w:customStyle="1" w:styleId="eSPISCCParagraphDefaultFont" w:type="character">
    <w:name w:val="eSPIS_CC_Paragraph Default Font"/>
    <w:basedOn w:val="Zadanifontodlomka"/>
    <w:rsid w:val="006037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3711"/>
    <w:rPr>
      <w:bdr w:color="auto" w:space="0" w:sz="0" w:val="none"/>
      <w:shd w:color="auto" w:fill="FFFFCC" w:val="clear"/>
      <w:lang w:val="hr-HR"/>
    </w:rPr>
  </w:style>
  <w:style w:customStyle="1" w:styleId="PozadinaSvijetloCrvena" w:type="character">
    <w:name w:val="Pozadina_SvijetloCrvena"/>
    <w:basedOn w:val="eSPISCCParagraphDefaultFont"/>
    <w:rsid w:val="006037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37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29199413">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38037137">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2014.</izvorni_sadrzaj>
    <derivirana_varijabla naziv="DomainObject.Predmet.DatumOsnivanja_1">24.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St-562/2014</izvorni_sadrzaj>
    <derivirana_varijabla naziv="DomainObject.Predmet.OznakaBroj_1">St-562/2014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 d.o.o. za proizvodnju i trgovinu zastupanog po punomoćniku Mato Cvitković</izvorni_sadrzaj>
    <derivirana_varijabla naziv="DomainObject.Predmet.ProtustrankaFormated_1">  PRIMA d.o.o. za proizvodnju i trgovinu zastupanog po punomoćniku Mato Cvitković</derivirana_varijabla>
  </DomainObject.Predmet.ProtustrankaFormated>
  <DomainObject.Predmet.ProtustrankaFormatedOIB>
    <izvorni_sadrzaj>  PRIMA d.o.o. za proizvodnju i trgovinu, OIB 04349812191 zastupanog po punomoćniku Mato Cvitković</izvorni_sadrzaj>
    <derivirana_varijabla naziv="DomainObject.Predmet.ProtustrankaFormatedOIB_1">  PRIMA d.o.o. za proizvodnju i trgovinu, OIB 04349812191 zastupanog po punomoćniku Mato Cvitković</derivirana_varijabla>
  </DomainObject.Predmet.ProtustrankaFormatedOIB>
  <DomainObject.Predmet.ProtustrankaFormatedWithAdress>
    <izvorni_sadrzaj> PRIMA d.o.o. za proizvodnju i trgovinu, Plitvička 11, 47304 Plaški zastupanog po punomoćniku Mato Cvitković</izvorni_sadrzaj>
    <derivirana_varijabla naziv="DomainObject.Predmet.ProtustrankaFormatedWithAdress_1"> PRIMA d.o.o. za proizvodnju i trgovinu, Plitvička 11, 47304 Plaški zastupanog po punomoćniku Mato Cvitković</derivirana_varijabla>
  </DomainObject.Predmet.ProtustrankaFormatedWithAdress>
  <DomainObject.Predmet.ProtustrankaFormatedWithAdressOIB>
    <izvorni_sadrzaj> PRIMA d.o.o. za proizvodnju i trgovinu, OIB 04349812191, Plitvička 11, 47304 Plaški zastupanog po punomoćniku Mato Cvitković</izvorni_sadrzaj>
    <derivirana_varijabla naziv="DomainObject.Predmet.ProtustrankaFormatedWithAdressOIB_1"> PRIMA d.o.o. za proizvodnju i trgovinu, OIB 04349812191, Plitvička 11, 47304 Plaški zastupanog po punomoćniku Mato Cvitković</derivirana_varijabla>
  </DomainObject.Predmet.ProtustrankaFormatedWithAdressOIB>
  <DomainObject.Predmet.ProtustrankaWithAdress>
    <izvorni_sadrzaj>PRIMA d.o.o. za proizvodnju i trgovinu Plitvička 11, 47304 Plaški</izvorni_sadrzaj>
    <derivirana_varijabla naziv="DomainObject.Predmet.ProtustrankaWithAdress_1">PRIMA d.o.o. za proizvodnju i trgovinu Plitvička 11, 47304 Plaški</derivirana_varijabla>
  </DomainObject.Predmet.ProtustrankaWithAdress>
  <DomainObject.Predmet.ProtustrankaWithAdressOIB>
    <izvorni_sadrzaj>PRIMA d.o.o. za proizvodnju i trgovinu, OIB 04349812191, Plitvička 11, 47304 Plaški</izvorni_sadrzaj>
    <derivirana_varijabla naziv="DomainObject.Predmet.ProtustrankaWithAdressOIB_1">PRIMA d.o.o. za proizvodnju i trgovinu, OIB 04349812191, Plitvička 11, 47304 Plaški</derivirana_varijabla>
  </DomainObject.Predmet.ProtustrankaWithAdressOIB>
  <DomainObject.Predmet.ProtustrankaNazivFormated>
    <izvorni_sadrzaj>PRIMA d.o.o. za proizvodnju i trgovinu</izvorni_sadrzaj>
    <derivirana_varijabla naziv="DomainObject.Predmet.ProtustrankaNazivFormated_1">PRIMA d.o.o. za proizvodnju i trgovinu</derivirana_varijabla>
  </DomainObject.Predmet.ProtustrankaNazivFormated>
  <DomainObject.Predmet.ProtustrankaNazivFormatedOIB>
    <izvorni_sadrzaj>PRIMA d.o.o. za proizvodnju i trgovinu, OIB 04349812191</izvorni_sadrzaj>
    <derivirana_varijabla naziv="DomainObject.Predmet.ProtustrankaNazivFormatedOIB_1">PRIMA d.o.o. za proizvodnju i trgovinu, OIB 04349812191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UPRAVA,PODRUČNI URED KARLOVAC zastupanog po punomoćniku RH, ŽUPANIJSKO DRŽAVNO ODVJETNIŠTVO U KARLOVCU</izvorni_sadrzaj>
    <derivirana_varijabla naziv="DomainObject.Predmet.StrankaFormated_1">  RH, MINISTARSTVO FINANCIJA,POREZNA UPRAVA,PODRUČNI URED KARLOVAC zastupanog po punomoćniku RH, ŽUPANIJSKO DRŽAVNO ODVJETNIŠTVO U KARLOVCU</derivirana_varijabla>
  </DomainObject.Predmet.StrankaFormated>
  <DomainObject.Predmet.StrankaFormatedOIB>
    <izvorni_sadrzaj>  RH, MINISTARSTVO FINANCIJA,POREZNA UPRAVA,PODRUČNI URED KARLOVAC, OIB 18683136487 zastupanog po punomoćniku RH, ŽUPANIJSKO DRŽAVNO ODVJETNIŠTVO U KARLOVCU</izvorni_sadrzaj>
    <derivirana_varijabla naziv="DomainObject.Predmet.StrankaFormatedOIB_1">  RH, MINISTARSTVO FINANCIJA,POREZNA UPRAVA,PODRUČNI URED KARLOVAC, OIB 18683136487 zastupanog po punomoćniku RH, ŽUPANIJSKO DRŽAVNO ODVJETNIŠTVO U KARLOVCU</derivirana_varijabla>
  </DomainObject.Predmet.StrankaFormatedOIB>
  <DomainObject.Predmet.StrankaFormatedWithAdress>
    <izvorni_sadrzaj> RH, MINISTARSTVO FINANCIJA,POREZNA UPRAVA,PODRUČNI URED KARLOVAC zastupanog po punomoćniku RH, ŽUPANIJSKO DRŽAVNO ODVJETNIŠTVO U KARLOVCU</izvorni_sadrzaj>
    <derivirana_varijabla naziv="DomainObject.Predmet.StrankaFormatedWithAdress_1"> RH, MINISTARSTVO FINANCIJA,POREZNA UPRAVA,PODRUČNI URED KARLOVAC zastupanog po punomoćniku RH, ŽUPANIJSKO DRŽAVNO ODVJETNIŠTVO U KARLOVCU</derivirana_varijabla>
  </DomainObject.Predmet.StrankaFormatedWithAdress>
  <DomainObject.Predmet.StrankaFormatedWithAdressOIB>
    <izvorni_sadrzaj> RH, MINISTARSTVO FINANCIJA,POREZNA UPRAVA,PODRUČNI URED KARLOVAC, OIB 18683136487 zastupanog po punomoćniku RH, ŽUPANIJSKO DRŽAVNO ODVJETNIŠTVO U KARLOVCU</izvorni_sadrzaj>
    <derivirana_varijabla naziv="DomainObject.Predmet.StrankaFormatedWithAdressOIB_1"> RH, MINISTARSTVO FINANCIJA,POREZNA UPRAVA,PODRUČNI URED KARLOVAC, OIB 18683136487 zastupanog po punomoćniku RH, ŽUPANIJSKO DRŽAVNO ODVJETNIŠTVO U KARLOVCU</derivirana_varijabla>
  </DomainObject.Predmet.StrankaFormatedWithAdressOIB>
  <DomainObject.Predmet.StrankaWithAdress>
    <izvorni_sadrzaj>RH, MINISTARSTVO FINANCIJA,POREZNA UPRAVA,PODRUČNI URED KARLOVAC </izvorni_sadrzaj>
    <derivirana_varijabla naziv="DomainObject.Predmet.StrankaWithAdress_1">RH, MINISTARSTVO FINANCIJA,POREZNA UPRAVA,PODRUČNI URED KARLOVAC </derivirana_varijabla>
  </DomainObject.Predmet.StrankaWithAdress>
  <DomainObject.Predmet.StrankaWithAdressOIB>
    <izvorni_sadrzaj>RH, MINISTARSTVO FINANCIJA,POREZNA UPRAVA,PODRUČNI URED KARLOVAC, OIB 18683136487</izvorni_sadrzaj>
    <derivirana_varijabla naziv="DomainObject.Predmet.StrankaWithAdressOIB_1">RH, MINISTARSTVO FINANCIJA,POREZNA UPRAVA,PODRUČNI URED KARLOVAC, OIB 18683136487</derivirana_varijabla>
  </DomainObject.Predmet.StrankaWithAdressOIB>
  <DomainObject.Predmet.StrankaNazivFormated>
    <izvorni_sadrzaj>RH, MINISTARSTVO FINANCIJA,POREZNA UPRAVA,PODRUČNI URED KARLOVAC</izvorni_sadrzaj>
    <derivirana_varijabla naziv="DomainObject.Predmet.StrankaNazivFormated_1">RH, MINISTARSTVO FINANCIJA,POREZNA UPRAVA,PODRUČNI URED KARLOVAC</derivirana_varijabla>
  </DomainObject.Predmet.StrankaNazivFormated>
  <DomainObject.Predmet.StrankaNazivFormatedOIB>
    <izvorni_sadrzaj>RH, MINISTARSTVO FINANCIJA,POREZNA UPRAVA,PODRUČNI URED KARLOVAC, OIB 18683136487</izvorni_sadrzaj>
    <derivirana_varijabla naziv="DomainObject.Predmet.StrankaNazivFormatedOIB_1">RH, MINISTARSTVO FINANCIJA,POREZNA UPRAVA,PODRUČNI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RH, MINISTARSTVO FINANCIJA,POREZNA UPRAVA,PODRUČNI URED KARLOVAC zastupanog po punomoćniku RH, ŽUPANIJSKO DRŽAVNO ODVJETNIŠTVO U KARLOVCU</item>
    </izvorni_sadrzaj>
    <derivirana_varijabla naziv="DomainObject.Predmet.StrankaListFormated_1">
      <item>RH, MINISTARSTVO FINANCIJA,POREZNA UPRAVA,PODRUČNI URED KARLOVAC zastupanog po punomoćniku RH, ŽUPANIJSKO DRŽAVNO ODVJETNIŠTVO U KARLOVCU</item>
    </derivirana_varijabla>
  </DomainObject.Predmet.StrankaListFormated>
  <DomainObject.Predmet.StrankaListFormatedOIB>
    <izvorni_sadrzaj>
      <item>RH, MINISTARSTVO FINANCIJA,POREZNA UPRAVA,PODRUČNI URED KARLOVAC, OIB 18683136487 zastupanog po punomoćniku RH, ŽUPANIJSKO DRŽAVNO ODVJETNIŠTVO U KARLOVCU</item>
    </izvorni_sadrzaj>
    <derivirana_varijabla naziv="DomainObject.Predmet.StrankaListFormatedOIB_1">
      <item>RH, MINISTARSTVO FINANCIJA,POREZNA UPRAVA,PODRUČNI URED KARLOVAC, OIB 18683136487 zastupanog po punomoćniku RH, ŽUPANIJSKO DRŽAVNO ODVJETNIŠTVO U KARLOVCU</item>
    </derivirana_varijabla>
  </DomainObject.Predmet.StrankaListFormatedOIB>
  <DomainObject.Predmet.StrankaListFormatedWithAdress>
    <izvorni_sadrzaj>
      <item>RH, MINISTARSTVO FINANCIJA,POREZNA UPRAVA,PODRUČNI URED KARLOVAC zastupanog po punomoćniku RH, ŽUPANIJSKO DRŽAVNO ODVJETNIŠTVO U KARLOVCU</item>
    </izvorni_sadrzaj>
    <derivirana_varijabla naziv="DomainObject.Predmet.StrankaListFormatedWithAdress_1">
      <item>RH, MINISTARSTVO FINANCIJA,POREZNA UPRAVA,PODRUČNI URED KARLOVAC zastupanog po punomoćniku RH, ŽUPANIJSKO DRŽAVNO ODVJETNIŠTVO U KARLOVCU</item>
    </derivirana_varijabla>
  </DomainObject.Predmet.StrankaListFormatedWithAdress>
  <DomainObject.Predmet.StrankaListFormatedWithAdressOIB>
    <izvorni_sadrzaj>
      <item>RH, MINISTARSTVO FINANCIJA,POREZNA UPRAVA,PODRUČNI URED KARLOVAC, OIB 18683136487 zastupanog po punomoćniku RH, ŽUPANIJSKO DRŽAVNO ODVJETNIŠTVO U KARLOVCU</item>
    </izvorni_sadrzaj>
    <derivirana_varijabla naziv="DomainObject.Predmet.StrankaListFormatedWithAdressOIB_1">
      <item>RH, MINISTARSTVO FINANCIJA,POREZNA UPRAVA,PODRUČNI URED KARLOVAC, OIB 18683136487 zastupanog po punomoćniku RH, ŽUPANIJSKO DRŽAVNO ODVJETNIŠTVO U KARLOVCU</item>
    </derivirana_varijabla>
  </DomainObject.Predmet.StrankaListFormatedWithAdressOIB>
  <DomainObject.Predmet.StrankaListNazivFormated>
    <izvorni_sadrzaj>
      <item>RH, MINISTARSTVO FINANCIJA,POREZNA UPRAVA,PODRUČNI URED KARLOVAC</item>
    </izvorni_sadrzaj>
    <derivirana_varijabla naziv="DomainObject.Predmet.StrankaListNazivFormated_1">
      <item>RH, MINISTARSTVO FINANCIJA,POREZNA UPRAVA,PODRUČNI URED KARLOVAC</item>
    </derivirana_varijabla>
  </DomainObject.Predmet.StrankaListNazivFormated>
  <DomainObject.Predmet.StrankaListNazivFormatedOIB>
    <izvorni_sadrzaj>
      <item>RH, MINISTARSTVO FINANCIJA,POREZNA UPRAVA,PODRUČNI URED KARLOVAC, OIB 18683136487</item>
    </izvorni_sadrzaj>
    <derivirana_varijabla naziv="DomainObject.Predmet.StrankaListNazivFormatedOIB_1">
      <item>RH, MINISTARSTVO FINANCIJA,POREZNA UPRAVA,PODRUČNI URED KARLOVAC, OIB 18683136487</item>
    </derivirana_varijabla>
  </DomainObject.Predmet.StrankaListNazivFormatedOIB>
  <DomainObject.Predmet.ProtuStrankaListFormated>
    <izvorni_sadrzaj>
      <item>PRIMA d.o.o. za proizvodnju i trgovinu zastupanog po punomoćniku Mato Cvitković</item>
    </izvorni_sadrzaj>
    <derivirana_varijabla naziv="DomainObject.Predmet.ProtuStrankaListFormated_1">
      <item>PRIMA d.o.o. za proizvodnju i trgovinu zastupanog po punomoćniku Mato Cvitković</item>
    </derivirana_varijabla>
  </DomainObject.Predmet.ProtuStrankaListFormated>
  <DomainObject.Predmet.ProtuStrankaListFormatedOIB>
    <izvorni_sadrzaj>
      <item>PRIMA d.o.o. za proizvodnju i trgovinu, OIB 04349812191 zastupanog po punomoćniku Mato Cvitković</item>
    </izvorni_sadrzaj>
    <derivirana_varijabla naziv="DomainObject.Predmet.ProtuStrankaListFormatedOIB_1">
      <item>PRIMA d.o.o. za proizvodnju i trgovinu, OIB 04349812191 zastupanog po punomoćniku Mato Cvitković</item>
    </derivirana_varijabla>
  </DomainObject.Predmet.ProtuStrankaListFormatedOIB>
  <DomainObject.Predmet.ProtuStrankaListFormatedWithAdress>
    <izvorni_sadrzaj>
      <item>PRIMA d.o.o. za proizvodnju i trgovinu, Plitvička 11, 47304 Plaški zastupanog po punomoćniku Mato Cvitković</item>
    </izvorni_sadrzaj>
    <derivirana_varijabla naziv="DomainObject.Predmet.ProtuStrankaListFormatedWithAdress_1">
      <item>PRIMA d.o.o. za proizvodnju i trgovinu, Plitvička 11, 47304 Plaški zastupanog po punomoćniku Mato Cvitković</item>
    </derivirana_varijabla>
  </DomainObject.Predmet.ProtuStrankaListFormatedWithAdress>
  <DomainObject.Predmet.ProtuStrankaListFormatedWithAdressOIB>
    <izvorni_sadrzaj>
      <item>PRIMA d.o.o. za proizvodnju i trgovinu, OIB 04349812191, Plitvička 11, 47304 Plaški zastupanog po punomoćniku Mato Cvitković</item>
    </izvorni_sadrzaj>
    <derivirana_varijabla naziv="DomainObject.Predmet.ProtuStrankaListFormatedWithAdressOIB_1">
      <item>PRIMA d.o.o. za proizvodnju i trgovinu, OIB 04349812191, Plitvička 11, 47304 Plaški zastupanog po punomoćniku Mato Cvitković</item>
    </derivirana_varijabla>
  </DomainObject.Predmet.ProtuStrankaListFormatedWithAdressOIB>
  <DomainObject.Predmet.ProtuStrankaListNazivFormated>
    <izvorni_sadrzaj>
      <item>PRIMA d.o.o. za proizvodnju i trgovinu</item>
    </izvorni_sadrzaj>
    <derivirana_varijabla naziv="DomainObject.Predmet.ProtuStrankaListNazivFormated_1">
      <item>PRIMA d.o.o. za proizvodnju i trgovinu</item>
    </derivirana_varijabla>
  </DomainObject.Predmet.ProtuStrankaListNazivFormated>
  <DomainObject.Predmet.ProtuStrankaListNazivFormatedOIB>
    <izvorni_sadrzaj>
      <item>PRIMA d.o.o. za proizvodnju i trgovinu, OIB 04349812191</item>
    </izvorni_sadrzaj>
    <derivirana_varijabla naziv="DomainObject.Predmet.ProtuStrankaListNazivFormatedOIB_1">
      <item>PRIMA d.o.o. za proizvodnju i trgovinu, OIB 04349812191</item>
    </derivirana_varijabla>
  </DomainObject.Predmet.ProtuStrankaListNazivFormatedOIB>
  <DomainObject.Predmet.OstaliListFormated>
    <izvorni_sadrzaj>
      <item>RH, ŽUPANIJSKO DRŽAVNO ODVJETNIŠTVO U KARLOVCU punomoćnik sudionika u postupku RH, MINISTARSTVO FINANCIJA,POREZNA UPRAVA,PODRUČNI URED KARLOVAC</item>
      <item>Mato Cvitković punomoćnik sudionika u postupku PRIMA d.o.o. za proizvodnju i trgovinu</item>
      <item>Nikola Jakir</item>
    </izvorni_sadrzaj>
    <derivirana_varijabla naziv="DomainObject.Predmet.OstaliListFormated_1">
      <item>RH, ŽUPANIJSKO DRŽAVNO ODVJETNIŠTVO U KARLOVCU punomoćnik sudionika u postupku RH, MINISTARSTVO FINANCIJA,POREZNA UPRAVA,PODRUČNI URED KARLOVAC</item>
      <item>Mato Cvitković punomoćnik sudionika u postupku PRIMA d.o.o. za proizvodnju i trgovinu</item>
      <item>Nikola Jakir</item>
    </derivirana_varijabla>
  </DomainObject.Predmet.OstaliListFormated>
  <DomainObject.Predmet.OstaliListFormatedOIB>
    <izvorni_sadrzaj>
      <item>RH, ŽUPANIJSKO DRŽAVNO ODVJETNIŠTVO U KARLOVCU punomoćnik sudionika u postupku RH, MINISTARSTVO FINANCIJA,POREZNA UPRAVA,PODRUČNI URED KARLOVAC</item>
      <item>Mato Cvitković, OIB 05057388249 punomoćnik sudionika u postupku PRIMA d.o.o. za proizvodnju i trgovinu</item>
      <item>Nikola Jakir, OIB 35440503043</item>
    </izvorni_sadrzaj>
    <derivirana_varijabla naziv="DomainObject.Predmet.OstaliListFormatedOIB_1">
      <item>RH, ŽUPANIJSKO DRŽAVNO ODVJETNIŠTVO U KARLOVCU punomoćnik sudionika u postupku RH, MINISTARSTVO FINANCIJA,POREZNA UPRAVA,PODRUČNI URED KARLOVAC</item>
      <item>Mato Cvitković, OIB 05057388249 punomoćnik sudionika u postupku PRIMA d.o.o. za proizvodnju i trgovinu</item>
      <item>Nikola Jakir, OIB 35440503043</item>
    </derivirana_varijabla>
  </DomainObject.Predmet.OstaliListFormatedOIB>
  <DomainObject.Predmet.OstaliListFormatedWithAdress>
    <izvorni_sadrzaj>
      <item>RH, ŽUPANIJSKO DRŽAVNO ODVJETNIŠTVO U KARLOVCU, Trg Hrvatskih branitelja 1/III, 47000 Karlovac punomoćnik sudionika u postupku RH, MINISTARSTVO FINANCIJA,POREZNA UPRAVA,PODRUČNI URED KARLOVAC</item>
      <item>Mato Cvitković, Bukovačka Cesta 50, Zagreb punomoćnik sudionika u postupku PRIMA d.o.o. za proizvodnju i trgovinu</item>
      <item>Nikola Jakir, Vojina Bakića 10, 10000 Zagreb</item>
    </izvorni_sadrzaj>
    <derivirana_varijabla naziv="DomainObject.Predmet.OstaliListFormatedWithAdress_1">
      <item>RH, ŽUPANIJSKO DRŽAVNO ODVJETNIŠTVO U KARLOVCU, Trg Hrvatskih branitelja 1/III, 47000 Karlovac punomoćnik sudionika u postupku RH, MINISTARSTVO FINANCIJA,POREZNA UPRAVA,PODRUČNI URED KARLOVAC</item>
      <item>Mato Cvitković, Bukovačka Cesta 50, Zagreb punomoćnik sudionika u postupku PRIMA d.o.o. za proizvodnju i trgovinu</item>
      <item>Nikola Jakir, Vojina Bakića 10, 10000 Zagreb</item>
    </derivirana_varijabla>
  </DomainObject.Predmet.OstaliListFormatedWithAdress>
  <DomainObject.Predmet.OstaliListFormatedWithAdressOIB>
    <izvorni_sadrzaj>
      <item>RH, ŽUPANIJSKO DRŽAVNO ODVJETNIŠTVO U KARLOVCU, Trg Hrvatskih branitelja 1/III, 47000 Karlovac punomoćnik sudionika u postupku RH, MINISTARSTVO FINANCIJA,POREZNA UPRAVA,PODRUČNI URED KARLOVAC</item>
      <item>Mato Cvitković, OIB 05057388249, Bukovačka Cesta 50, Zagreb punomoćnik sudionika u postupku PRIMA d.o.o. za proizvodnju i trgovinu</item>
      <item>Nikola Jakir, OIB 35440503043, Vojina Bakića 10, 10000 Zagreb</item>
    </izvorni_sadrzaj>
    <derivirana_varijabla naziv="DomainObject.Predmet.OstaliListFormatedWithAdressOIB_1">
      <item>RH, ŽUPANIJSKO DRŽAVNO ODVJETNIŠTVO U KARLOVCU, Trg Hrvatskih branitelja 1/III, 47000 Karlovac punomoćnik sudionika u postupku RH, MINISTARSTVO FINANCIJA,POREZNA UPRAVA,PODRUČNI URED KARLOVAC</item>
      <item>Mato Cvitković, OIB 05057388249, Bukovačka Cesta 50, Zagreb punomoćnik sudionika u postupku PRIMA d.o.o. za proizvodnju i trgovinu</item>
      <item>Nikola Jakir, OIB 35440503043, Vojina Bakića 10, 10000 Zagreb</item>
    </derivirana_varijabla>
  </DomainObject.Predmet.OstaliListFormatedWithAdressOIB>
  <DomainObject.Predmet.OstaliListNazivFormated>
    <izvorni_sadrzaj>
      <item>RH, ŽUPANIJSKO DRŽAVNO ODVJETNIŠTVO U KARLOVCU</item>
      <item>Mato Cvitković</item>
      <item>Nikola Jakir</item>
    </izvorni_sadrzaj>
    <derivirana_varijabla naziv="DomainObject.Predmet.OstaliListNazivFormated_1">
      <item>RH, ŽUPANIJSKO DRŽAVNO ODVJETNIŠTVO U KARLOVCU</item>
      <item>Mato Cvitković</item>
      <item>Nikola Jakir</item>
    </derivirana_varijabla>
  </DomainObject.Predmet.OstaliListNazivFormated>
  <DomainObject.Predmet.OstaliListNazivFormatedOIB>
    <izvorni_sadrzaj>
      <item>RH, ŽUPANIJSKO DRŽAVNO ODVJETNIŠTVO U KARLOVCU</item>
      <item>Mato Cvitković, OIB 05057388249</item>
      <item>Nikola Jakir, OIB 35440503043</item>
    </izvorni_sadrzaj>
    <derivirana_varijabla naziv="DomainObject.Predmet.OstaliListNazivFormatedOIB_1">
      <item>RH, ŽUPANIJSKO DRŽAVNO ODVJETNIŠTVO U KARLOVCU</item>
      <item>Mato Cvitković, OIB 05057388249</item>
      <item>Nikola Jakir, OIB 35440503043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RH, MINISTARSTVO FINANCIJA,POREZNA UPRAVA,PODRUČNI URED KARLOVAC</izvorni_sadrzaj>
    <derivirana_varijabla naziv="DomainObject.Predmet.StrankaIDrugi_1">RH, MINISTARSTVO FINANCIJA,POREZNA UPRAVA,PODRUČNI URED KARLOVAC</derivirana_varijabla>
  </DomainObject.Predmet.StrankaIDrugi>
  <DomainObject.Predmet.ProtustrankaIDrugi>
    <izvorni_sadrzaj>PRIMA d.o.o. za proizvodnju i trgovinu</izvorni_sadrzaj>
    <derivirana_varijabla naziv="DomainObject.Predmet.ProtustrankaIDrugi_1">PRIMA d.o.o. za proizvodnju i trgovinu</derivirana_varijabla>
  </DomainObject.Predmet.ProtustrankaIDrugi>
  <DomainObject.Predmet.StrankaIDrugiAdressOIB>
    <izvorni_sadrzaj>RH, MINISTARSTVO FINANCIJA,POREZNA UPRAVA,PODRUČNI URED KARLOVAC, OIB 18683136487</izvorni_sadrzaj>
    <derivirana_varijabla naziv="DomainObject.Predmet.StrankaIDrugiAdressOIB_1">RH, MINISTARSTVO FINANCIJA,POREZNA UPRAVA,PODRUČNI URED KARLOVAC, OIB 18683136487</derivirana_varijabla>
  </DomainObject.Predmet.StrankaIDrugiAdressOIB>
  <DomainObject.Predmet.ProtustrankaIDrugiAdressOIB>
    <izvorni_sadrzaj>PRIMA d.o.o. za proizvodnju i trgovinu, OIB 04349812191, Plitvička 11, 47304 Plaški</izvorni_sadrzaj>
    <derivirana_varijabla naziv="DomainObject.Predmet.ProtustrankaIDrugiAdressOIB_1">PRIMA d.o.o. za proizvodnju i trgovinu, OIB 04349812191, Plitvička 11,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UPRAVA,PODRUČNI URED KARLOVAC</item>
      <item>PRIMA d.o.o. za proizvodnju i trgovinu</item>
      <item>RH, ŽUPANIJSKO DRŽAVNO ODVJETNIŠTVO U KARLOVCU</item>
      <item>Mato Cvitković</item>
      <item>Nikola Jakir</item>
    </izvorni_sadrzaj>
    <derivirana_varijabla naziv="DomainObject.Predmet.SudioniciListNaziv_1">
      <item>RH, MINISTARSTVO FINANCIJA,POREZNA UPRAVA,PODRUČNI URED KARLOVAC</item>
      <item>PRIMA d.o.o. za proizvodnju i trgovinu</item>
      <item>RH, ŽUPANIJSKO DRŽAVNO ODVJETNIŠTVO U KARLOVCU</item>
      <item>Mato Cvitković</item>
      <item>Nikola Jakir</item>
    </derivirana_varijabla>
  </DomainObject.Predmet.SudioniciListNaziv>
  <DomainObject.Predmet.SudioniciListAdressOIB>
    <izvorni_sadrzaj>
      <item>RH, MINISTARSTVO FINANCIJA,POREZNA UPRAVA,PODRUČNI URED KARLOVAC, OIB 18683136487</item>
      <item>PRIMA d.o.o. za proizvodnju i trgovinu, OIB 04349812191, Plitvička 11,47304 Plaški</item>
      <item>RH, ŽUPANIJSKO DRŽAVNO ODVJETNIŠTVO U KARLOVCU, Trg Hrvatskih branitelja 1/III,47000 Karlovac</item>
      <item>Mato Cvitković, OIB 05057388249, Bukovačka Cesta 50,Zagreb</item>
      <item>Nikola Jakir, OIB 35440503043, Vojina Bakića 10,10000 Zagreb</item>
    </izvorni_sadrzaj>
    <derivirana_varijabla naziv="DomainObject.Predmet.SudioniciListAdressOIB_1">
      <item>RH, MINISTARSTVO FINANCIJA,POREZNA UPRAVA,PODRUČNI URED KARLOVAC, OIB 18683136487</item>
      <item>PRIMA d.o.o. za proizvodnju i trgovinu, OIB 04349812191, Plitvička 11,47304 Plaški</item>
      <item>RH, ŽUPANIJSKO DRŽAVNO ODVJETNIŠTVO U KARLOVCU, Trg Hrvatskih branitelja 1/III,47000 Karlovac</item>
      <item>Mato Cvitković, OIB 05057388249, Bukovačka Cesta 50,Zagreb</item>
      <item>Nikola Jakir, OIB 35440503043, Vojina Bakića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04349812191</item>
      <item>, OIB null</item>
      <item>, OIB 05057388249</item>
      <item>, OIB 35440503043</item>
    </izvorni_sadrzaj>
    <derivirana_varijabla naziv="DomainObject.Predmet.SudioniciListNazivOIB_1">
      <item>, OIB 18683136487</item>
      <item>, OIB 04349812191</item>
      <item>, OIB null</item>
      <item>, OIB 05057388249</item>
      <item>, OIB 35440503043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469</properties:Words>
  <properties:Characters>2453</properties:Characters>
  <properties:Lines>103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2015-09-30T09:32:00Z</dcterms:created>
  <dc:creator>MP RH</dc:creator>
  <cp:lastModifiedBy>Karmela Dolenc</cp:lastModifiedBy>
  <cp:lastPrinted>2015-09-30T09:33:00Z</cp:lastPrinted>
  <dcterms:modified xmlns:xsi="http://www.w3.org/2001/XMLSchema-instance" xsi:type="dcterms:W3CDTF">2015-10-13T08:01:00Z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_AdHocReviewCycleID" pid="2" fmtid="{D5CDD505-2E9C-101B-9397-08002B2CF9AE}">
    <vt:i4>448802027</vt:i4>
  </prop:property>
  <prop:property name="_EmailSubject" pid="3" fmtid="{D5CDD505-2E9C-101B-9397-08002B2CF9AE}">
    <vt:lpwstr>Rješenje-utvrđene tražbine - zdrug</vt:lpwstr>
  </prop:property>
  <prop:property name="_AuthorEmail" pid="4" fmtid="{D5CDD505-2E9C-101B-9397-08002B2CF9AE}">
    <vt:lpwstr>jelena.cuveljak@zg.htnet.hr</vt:lpwstr>
  </prop:property>
  <prop:property name="_AuthorEmailDisplayName" pid="5" fmtid="{D5CDD505-2E9C-101B-9397-08002B2CF9AE}">
    <vt:lpwstr>Jelena Cuveljak</vt:lpwstr>
  </prop:property>
  <prop:property name="_ReviewingToolsShownOnce" pid="6" fmtid="{D5CDD505-2E9C-101B-9397-08002B2CF9AE}">
    <vt:lpwstr/>
  </prop:property>
  <prop:property name="Saved" pid="7" fmtid="{D5CDD505-2E9C-101B-9397-08002B2CF9AE}">
    <vt:bool>true</vt:bool>
  </prop:property>
  <prop:property name="Naslov" pid="8" fmtid="{D5CDD505-2E9C-101B-9397-08002B2CF9AE}">
    <vt:lpwstr>Novi sadržaj odluke</vt:lpwstr>
  </prop:property>
  <prop:property name="CC_coloring" pid="9" fmtid="{D5CDD505-2E9C-101B-9397-08002B2CF9AE}">
    <vt:bool>false</vt:bool>
  </prop:property>
  <prop:property name="BrojStranica" pid="10" fmtid="{D5CDD505-2E9C-101B-9397-08002B2CF9AE}">
    <vt:i4>2</vt:i4>
  </prop:property>
</prop:Properties>
</file>