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84ef" w14:paraId="82f84ef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  </w:t>
      </w:r>
      <w:r w:rsidR="00B73412" w:rsidRPr="00B73412">
        <w:rPr>
          <w:b/>
        </w:rPr>
        <w:t>Broj: 7/St-</w:t>
      </w:r>
      <w:r w:rsidR="00094031">
        <w:rPr>
          <w:b/>
        </w:rPr>
        <w:t>1810</w:t>
      </w:r>
      <w:r w:rsidR="00B73412" w:rsidRPr="00B73412">
        <w:rPr>
          <w:b/>
        </w:rPr>
        <w:t>/2016-</w:t>
      </w:r>
      <w:r w:rsidR="00094031">
        <w:rPr>
          <w:b/>
        </w:rPr>
        <w:t>9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094031" w:rsidRPr="00094031">
        <w:t>TRANSFORMO d.o.o. za trgovinu i usluge, skraćena tvrtka:  TRANSFORMO d.o.o., Slavonski Brod, Eugena Kumičića 121, OIB: 82742737395</w:t>
      </w:r>
      <w:r>
        <w:t xml:space="preserve">, dana </w:t>
      </w:r>
      <w:r w:rsidR="00094031">
        <w:t>15. rujna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094031" w:rsidP="00EB3578" w:rsidR="003E0361" w:rsidRPr="00EB3578">
      <w:pPr>
        <w:jc w:val="center"/>
        <w:rPr>
          <w:b/>
        </w:rPr>
      </w:pPr>
      <w:r>
        <w:rPr>
          <w:b/>
        </w:rPr>
        <w:t>26.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5D41F3">
        <w:rPr>
          <w:b/>
        </w:rPr>
        <w:t>10</w:t>
      </w:r>
      <w:r w:rsidR="00EB3578">
        <w:rPr>
          <w:b/>
        </w:rPr>
        <w:t>:</w:t>
      </w:r>
      <w:r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094031">
        <w:t>15. rujna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094031">
        <w:t>Željko Blaškić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</w:t>
      </w:r>
      <w:r w:rsidR="00094031">
        <w:rPr>
          <w:b/>
        </w:rPr>
        <w:t>1810</w:t>
      </w:r>
      <w:r w:rsidRPr="00DB60B5">
        <w:rPr>
          <w:b/>
        </w:rPr>
        <w:t>/2016-</w:t>
      </w:r>
      <w:r w:rsidR="00094031">
        <w:rPr>
          <w:b/>
        </w:rPr>
        <w:t>9</w:t>
      </w:r>
    </w:p>
    <w:p w:rsidRDefault="00DB60B5" w:rsidP="00DB60B5" w:rsidR="00DB60B5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BC5FAB">
        <w:t>15. rujna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166625">
        <w:t xml:space="preserve">  </w:t>
      </w:r>
      <w:r>
        <w:t>Stečajna sutkinja:</w:t>
      </w:r>
    </w:p>
    <w:p w:rsidRDefault="003E0361" w:rsidP="00BC5FAB" w:rsidR="00112454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BC5FAB">
        <w:t xml:space="preserve"> 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BC5FAB" w:rsidP="003E0361" w:rsidR="003E0361">
      <w:r>
        <w:t>-ŽDO Građansko-upravnom odjelu Sl. Brod</w:t>
      </w:r>
    </w:p>
    <w:p w:rsidRDefault="003E0361" w:rsidP="003E0361" w:rsidR="003E0361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651" w:rsidP="00380934" w:rsidR="00DE3651">
      <w:r>
        <w:separator/>
      </w:r>
    </w:p>
  </w:endnote>
  <w:endnote w:id="0" w:type="continuationSeparator">
    <w:p w:rsidRDefault="00DE3651" w:rsidP="00380934" w:rsidR="00DE3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FE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651" w:rsidP="00380934" w:rsidR="00DE3651">
      <w:r>
        <w:separator/>
      </w:r>
    </w:p>
  </w:footnote>
  <w:footnote w:id="0" w:type="continuationSeparator">
    <w:p w:rsidRDefault="00DE3651" w:rsidP="00380934" w:rsidR="00DE3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FE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51FA8"/>
    <w:rsid w:val="000810DE"/>
    <w:rsid w:val="00087209"/>
    <w:rsid w:val="00094031"/>
    <w:rsid w:val="00112454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71CB1"/>
    <w:rsid w:val="005225EC"/>
    <w:rsid w:val="005D41F3"/>
    <w:rsid w:val="006E61B6"/>
    <w:rsid w:val="00744E72"/>
    <w:rsid w:val="00745B1B"/>
    <w:rsid w:val="007B19EF"/>
    <w:rsid w:val="007D5D22"/>
    <w:rsid w:val="0087223E"/>
    <w:rsid w:val="00937FE4"/>
    <w:rsid w:val="009726ED"/>
    <w:rsid w:val="009E78BC"/>
    <w:rsid w:val="00A142FC"/>
    <w:rsid w:val="00A413B5"/>
    <w:rsid w:val="00B21A13"/>
    <w:rsid w:val="00B55271"/>
    <w:rsid w:val="00B73412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95751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</izvorni_sadrzaj>
    <derivirana_varijabla naziv="DomainObject.Predmet.ProtustrankaFormated_1">  TRANSFORMO d.o.o. za trgovinu i usluge zastupanog po punomoćniku Željko Blaškić</derivirana_varijabla>
  </DomainObject.Predmet.ProtustrankaFormated>
  <DomainObject.Predmet.ProtustrankaFormatedOIB>
    <izvorni_sadrzaj>  TRANSFORMO d.o.o. za trgovinu i usluge, OIB 82742737395 zastupanog po punomoćniku Željko Blaškić</izvorni_sadrzaj>
    <derivirana_varijabla naziv="DomainObject.Predmet.ProtustrankaFormatedOIB_1">  TRANSFORMO d.o.o. za trgovinu i usluge, OIB 82742737395 zastupanog po punomoćniku Željko Blaškić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</izvorni_sadrzaj>
    <derivirana_varijabla naziv="DomainObject.Predmet.ProtustrankaFormatedWithAdress_1"> TRANSFORMO d.o.o. za trgovinu i usluge, Eugena Kumičića 121, 35000 Slavonski Brod zastupanog po punomoćniku Željko Blaškić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</izvorni_sadrzaj>
    <derivirana_varijabla naziv="DomainObject.Predmet.ProtustrankaFormatedWithAdressOIB_1"> TRANSFORMO d.o.o. za trgovinu i usluge, OIB 82742737395, Eugena Kumičića 121, 35000 Slavonski Brod zastupanog po punomoćniku Željko Blaškić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</izvorni_sadrzaj>
    <derivirana_varijabla naziv="DomainObject.Predmet.StrankaFormated_1">  MINISTARSTVO FINANCIJA POREZNA UPRAVA zastupanog po punomoćniku ŽUPANIJSKO DRŽAVNO ODVJETNIŠTVO U SLAVONSKOM  BRODU</derivirana_varijabla>
  </DomainObject.Predmet.StrankaFormated>
  <DomainObject.Predmet.StrankaFormatedOIB>
    <izvorni_sadrzaj>  MINISTARSTVO FINANCIJA POREZNA UPRAVA, OIB 18683136487 zastupanog po punomoćniku ŽUPANIJSKO DRŽAVNO ODVJETNIŠTVO U SLAVONSKOM  BRODU</izvorni_sadrzaj>
    <derivirana_varijabla naziv="DomainObject.Predmet.StrankaFormatedOIB_1">  MINISTARSTVO FINANCIJA POREZNA UPRAVA, OIB 18683136487 zastupanog po punomoćniku ŽUPANIJSKO DRŽAVNO ODVJETNIŠTVO U SLAVONSKOM  BRODU</derivirana_varijabla>
  </DomainObject.Predmet.StrankaFormatedOIB>
  <DomainObject.Predmet.StrankaFormatedWithAdress>
    <izvorni_sadrzaj> MINISTARSTVO FINANCIJA POREZNA UPRAVA zastupanog po punomoćniku ŽUPANIJSKO DRŽAVNO ODVJETNIŠTVO U SLAVONSKOM  BRODU</izvorni_sadrzaj>
    <derivirana_varijabla naziv="DomainObject.Predmet.StrankaFormatedWithAdress_1"> MINISTARSTVO FINANCIJA POREZNA UPRAVA zastupanog po punomoćniku ŽUPANIJSKO DRŽAVNO ODVJETNIŠTVO U SLAVONSKOM  BRODU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</izvorni_sadrzaj>
    <derivirana_varijabla naziv="DomainObject.Predmet.StrankaFormatedWithAdressOIB_1"> MINISTARSTVO FINANCIJA POREZNA UPRAVA, OIB 18683136487 zastupanog po punomoćniku ŽUPANIJSKO DRŽAVNO ODVJETNIŠTVO U SLAVONSKOM  BRODU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</item>
    </izvorni_sadrzaj>
    <derivirana_varijabla naziv="DomainObject.Predmet.StrankaListFormated_1">
      <item>MINISTARSTVO FINANCIJA POREZNA UPRAVA zastupanog po punomoćniku ŽUPANIJSKO DRŽAVNO ODVJETNIŠTVO U SLAVONSKOM  BRODU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</item>
    </izvorni_sadrzaj>
    <derivirana_varijabla naziv="DomainObject.Predmet.StrankaListFormatedOIB_1">
      <item>MINISTARSTVO FINANCIJA POREZNA UPRAVA, OIB 18683136487 zastupanog po punomoćniku ŽUPANIJSKO DRŽAVNO ODVJETNIŠTVO U SLAVONSKOM  BRODU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</item>
    </izvorni_sadrzaj>
    <derivirana_varijabla naziv="DomainObject.Predmet.StrankaListFormatedWithAdress_1">
      <item>MINISTARSTVO FINANCIJA POREZNA UPRAVA zastupanog po punomoćniku ŽUPANIJSKO DRŽAVNO ODVJETNIŠTVO U SLAVONSKOM  BRODU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</item>
    </izvorni_sadrzaj>
    <derivirana_varijabla naziv="DomainObject.Predmet.StrankaListFormatedWithAdressOIB_1">
      <item>MINISTARSTVO FINANCIJA POREZNA UPRAVA, OIB 18683136487 zastupanog po punomoćniku ŽUPANIJSKO DRŽAVNO ODVJETNIŠTVO U SLAVONSKOM  BRODU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</item>
    </izvorni_sadrzaj>
    <derivirana_varijabla naziv="DomainObject.Predmet.ProtuStrankaListFormated_1">
      <item>TRANSFORMO d.o.o. za trgovinu i usluge zastupanog po punomoćniku Željko Blaškić</item>
    </derivirana_varijabla>
  </DomainObject.Predmet.ProtuStrankaListFormated>
  <DomainObject.Predmet.ProtuStrankaListFormatedOIB>
    <izvorni_sadrzaj>
      <item>TRANSFORMO d.o.o. za trgovinu i usluge, OIB 82742737395 zastupanog po punomoćniku Željko Blaškić</item>
    </izvorni_sadrzaj>
    <derivirana_varijabla naziv="DomainObject.Predmet.ProtuStrankaListFormatedOIB_1">
      <item>TRANSFORMO d.o.o. za trgovinu i usluge, OIB 82742737395 zastupanog po punomoćniku Željko Blaškić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</item>
    </izvorni_sadrzaj>
    <derivirana_varijabla naziv="DomainObject.Predmet.ProtuStrankaListFormatedWithAdress_1">
      <item>TRANSFORMO d.o.o. za trgovinu i usluge, Eugena Kumičića 121, 35000 Slavonski Brod zastupanog po punomoćniku Željko Blaškić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</izvorni_sadrzaj>
    <derivirana_varijabla naziv="DomainObject.Predmet.OstaliListNazivFormated_1">
      <item>ŽUPANIJSKO DRŽAVNO ODVJETNIŠTVO U SLAVONSKOM  BRODU</item>
      <item>Željko Blaškić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</izvorni_sadrzaj>
    <derivirana_varijabla naziv="DomainObject.Predmet.OstaliListNazivFormatedOIB_1">
      <item>ŽUPANIJSKO DRŽAVNO ODVJETNIŠTVO U SLAVONSKOM  BRODU</item>
      <item>Željko Blaškić, OIB 28298568145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</izvorni_sadrzaj>
    <derivirana_varijabla naziv="DomainObject.Predmet.SudioniciListNazivOIB_1">
      <item>, OIB 82742737395</item>
      <item>, OIB 18683136487</item>
      <item>, OIB null</item>
      <item>, OIB 28298568145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2416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2016-09-15T09:26:00Z</dcterms:created>
  <dc:creator>alet</dc:creator>
  <cp:lastModifiedBy>wsadmin</cp:lastModifiedBy>
  <cp:lastPrinted>2016-07-14T07:10:00Z</cp:lastPrinted>
  <dcterms:modified xmlns:xsi="http://www.w3.org/2001/XMLSchema-instance" xsi:type="dcterms:W3CDTF">2016-09-15T09:32:00Z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