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5213" w14:paraId="a685213" w:rsidRDefault="00D3777C" w:rsidP="00910611" w:rsidR="00D3777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77C" w:rsidP="00910611" w:rsidR="00D3777C" w:rsidRPr="00D3777C">
      <w:pPr>
        <w:rPr>
          <w:rFonts w:hAnsi="Times New Roman" w:ascii="Times New Roman"/>
        </w:rPr>
      </w:pPr>
      <w:r w:rsidRPr="00D3777C">
        <w:rPr>
          <w:rFonts w:eastAsia="MS Mincho" w:hAnsi="Times New Roman" w:ascii="Times New Roman"/>
        </w:rPr>
        <w:t xml:space="preserve">   REPUBLIKA HRVATSKA</w:t>
      </w:r>
    </w:p>
    <w:p w:rsidRDefault="00D3777C" w:rsidP="00910611" w:rsidR="00D3777C" w:rsidRPr="00D3777C">
      <w:pPr>
        <w:rPr>
          <w:rFonts w:hAnsi="Times New Roman" w:ascii="Times New Roman"/>
        </w:rPr>
      </w:pPr>
      <w:r w:rsidRPr="00D3777C">
        <w:rPr>
          <w:rFonts w:eastAsia="MS Mincho" w:hAnsi="Times New Roman" w:ascii="Times New Roman"/>
        </w:rPr>
        <w:t>TRGOVAČKI SUD U RIJECI</w:t>
      </w:r>
    </w:p>
    <w:p w:rsidRDefault="00D3777C" w:rsidR="00D3777C" w:rsidRPr="00D3777C">
      <w:pPr>
        <w:rPr>
          <w:rFonts w:eastAsia="MS Mincho" w:hAnsi="Times New Roman" w:ascii="Times New Roman"/>
        </w:rPr>
      </w:pPr>
      <w:r w:rsidRPr="00D3777C">
        <w:rPr>
          <w:rFonts w:eastAsia="MS Mincho" w:hAnsi="Times New Roman" w:ascii="Times New Roman"/>
        </w:rPr>
        <w:t xml:space="preserve">       Rijeka, Zadarska 1 i 3</w:t>
      </w:r>
    </w:p>
    <w:p w:rsidRDefault="00D3777C" w:rsidP="00910611" w:rsidR="00D3777C" w:rsidRPr="00910611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A50D17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</w:t>
      </w:r>
      <w:r w:rsidR="00917C83">
        <w:rPr>
          <w:rFonts w:hAnsi="Times New Roman" w:ascii="Times New Roman"/>
        </w:rPr>
        <w:t>PERT d.o.o. Ilok, Hercegovačkih brigada 27, Podružnica Rijeka, Tina Ujevića 11a</w:t>
      </w:r>
      <w:r w:rsidR="002E2B4B">
        <w:rPr>
          <w:rFonts w:hAnsi="Times New Roman" w:ascii="Times New Roman"/>
        </w:rPr>
        <w:t xml:space="preserve">,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 xml:space="preserve">vjerovnika </w:t>
      </w:r>
      <w:r w:rsidR="00917C83" w:rsidRPr="00917C83">
        <w:rPr>
          <w:rFonts w:hAnsi="Times New Roman" w:ascii="Times New Roman"/>
        </w:rPr>
        <w:t>PERT d.o.o. Ilok, Hercegovačkih brigada 27, Podružnica Rijeka, Tina Ujevića 11a</w:t>
      </w:r>
      <w:r w:rsidR="00CC659C">
        <w:rPr>
          <w:rFonts w:hAnsi="Times New Roman" w:ascii="Times New Roman"/>
        </w:rPr>
        <w:t>,</w:t>
      </w:r>
      <w:r w:rsidR="002E2B4B">
        <w:rPr>
          <w:rFonts w:hAnsi="Times New Roman" w:ascii="Times New Roman"/>
        </w:rPr>
        <w:t xml:space="preserve"> podnesena Financijskoj agenciji dana 06. listopada 2017. godine</w:t>
      </w:r>
      <w:r w:rsidR="00CC659C">
        <w:rPr>
          <w:rFonts w:hAnsi="Times New Roman" w:ascii="Times New Roman"/>
        </w:rPr>
        <w:t xml:space="preserve"> u iznosu </w:t>
      </w:r>
      <w:r w:rsidR="00917C83">
        <w:rPr>
          <w:rFonts w:hAnsi="Times New Roman" w:ascii="Times New Roman"/>
        </w:rPr>
        <w:t>16.641,06</w:t>
      </w:r>
      <w:r w:rsidR="00CC659C">
        <w:rPr>
          <w:rFonts w:hAnsi="Times New Roman" w:ascii="Times New Roman"/>
        </w:rPr>
        <w:t xml:space="preserve"> 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 w:rsidR="00917C83" w:rsidRPr="00917C83">
        <w:rPr>
          <w:rFonts w:hAnsi="Times New Roman" w:ascii="Times New Roman"/>
        </w:rPr>
        <w:t xml:space="preserve">PERT d.o.o. Ilok, Hercegovačkih brigada 27, Podružnica Rijeka, Tina Ujevića 11a </w:t>
      </w:r>
      <w:r>
        <w:rPr>
          <w:rFonts w:hAnsi="Times New Roman" w:ascii="Times New Roman"/>
        </w:rPr>
        <w:t xml:space="preserve">podnio je nadležnoj jedinici Financijske agencije prijavu tražbine dana 06.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</w:t>
      </w:r>
      <w:r w:rsidR="00917C83" w:rsidRPr="00917C83">
        <w:rPr>
          <w:rFonts w:hAnsi="Times New Roman" w:ascii="Times New Roman"/>
        </w:rPr>
        <w:t>PERT d.o.o. Ilok, Hercegovačkih brigada 27, Podružnica Rijeka, Tina Ujevića 11a</w:t>
      </w:r>
      <w:r>
        <w:rPr>
          <w:rFonts w:hAnsi="Times New Roman" w:ascii="Times New Roman"/>
        </w:rPr>
        <w:t xml:space="preserve"> 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0E2462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2D73AD" w:rsidR="00722127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  <w:r w:rsidR="002D73AD">
        <w:rPr>
          <w:rFonts w:hAnsi="Times New Roman" w:ascii="Times New Roman"/>
        </w:rPr>
        <w:t xml:space="preserve"> </w:t>
      </w:r>
    </w:p>
    <w:p w:rsidRDefault="002D73AD" w:rsidP="002D73AD" w:rsidR="002D73AD">
      <w:pPr>
        <w:ind w:firstLine="708" w:left="1416"/>
        <w:jc w:val="right"/>
        <w:rPr>
          <w:rFonts w:hAnsi="Times New Roman" w:ascii="Times New Roman"/>
        </w:rPr>
      </w:pPr>
    </w:p>
    <w:p w:rsidRDefault="002D73AD" w:rsidP="002D73AD" w:rsidR="002D73AD" w:rsidRPr="00745FF0">
      <w:pPr>
        <w:ind w:firstLine="708" w:left="1416"/>
        <w:jc w:val="right"/>
        <w:rPr>
          <w:rFonts w:hAnsi="Times New Roman" w:ascii="Times New Roman"/>
        </w:rPr>
      </w:pPr>
    </w:p>
    <w:p w:rsidRDefault="006A2D63" w:rsidP="00CE33AA" w:rsidR="006A2D63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917C83" w:rsidRPr="00917C83">
        <w:rPr>
          <w:rFonts w:hAnsi="Times New Roman" w:ascii="Times New Roman"/>
          <w:sz w:val="20"/>
          <w:szCs w:val="20"/>
        </w:rPr>
        <w:t>PERT d.o.o. Ilok, Hercegovačkih brigada 27, Podružnica Rijeka, Tina Ujevića 11a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9D74BA">
        <w:rPr>
          <w:rFonts w:hAnsi="Times New Roman" w:ascii="Times New Roman"/>
          <w:sz w:val="20"/>
          <w:szCs w:val="20"/>
        </w:rPr>
        <w:t>3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7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</w:t>
    </w:r>
    <w:r w:rsidR="00917C83">
      <w:rPr>
        <w:rFonts w:hAnsi="Times New Roman" w:ascii="Times New Roman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93690"/>
    <w:rsid w:val="000E06D9"/>
    <w:rsid w:val="000E2462"/>
    <w:rsid w:val="0011502E"/>
    <w:rsid w:val="00153BBA"/>
    <w:rsid w:val="001A00C1"/>
    <w:rsid w:val="00230CE4"/>
    <w:rsid w:val="002D73AD"/>
    <w:rsid w:val="002E2B4B"/>
    <w:rsid w:val="002E2E25"/>
    <w:rsid w:val="002E7B9C"/>
    <w:rsid w:val="003736C9"/>
    <w:rsid w:val="003A7B4B"/>
    <w:rsid w:val="003F0538"/>
    <w:rsid w:val="00402895"/>
    <w:rsid w:val="00456799"/>
    <w:rsid w:val="00465BE9"/>
    <w:rsid w:val="00483A9B"/>
    <w:rsid w:val="0055727A"/>
    <w:rsid w:val="00566E07"/>
    <w:rsid w:val="00594F6C"/>
    <w:rsid w:val="005C24A0"/>
    <w:rsid w:val="00670DFE"/>
    <w:rsid w:val="006A2D63"/>
    <w:rsid w:val="006E1250"/>
    <w:rsid w:val="00710199"/>
    <w:rsid w:val="00722127"/>
    <w:rsid w:val="00745FF0"/>
    <w:rsid w:val="007532D9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17C83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C659C"/>
    <w:rsid w:val="00CE11E1"/>
    <w:rsid w:val="00CE33AA"/>
    <w:rsid w:val="00D3777C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7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7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St-503/2017-55</izvorni_sadrzaj>
    <derivirana_varijabla naziv="DomainObject.Oznaka_1">St-503/2017-55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St-503/2017-55</izvorni_sadrzaj>
    <derivirana_varijabla naziv="DomainObject.PoslovniBrojDokumenta_1">St-503/2017-55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424A2-C5CB-464B-81C9-1FB12409C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2060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2017-11-03T12:43:00Z</dcterms:created>
  <dc:creator>dcmelik</dc:creator>
  <cp:lastModifiedBy>Jasna Radulović</cp:lastModifiedBy>
  <cp:lastPrinted>2017-11-03T12:44:00Z</cp:lastPrinted>
  <dcterms:modified xmlns:xsi="http://www.w3.org/2001/XMLSchema-instance" xsi:type="dcterms:W3CDTF">2017-11-03T12:45:00Z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St-503/2017-55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