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582e" w14:paraId="ada582e" w:rsidRDefault="00B67278" w:rsidP="00B67278" w:rsidR="00B67278" w:rsidRPr="00AC725E">
      <w:pPr>
        <w:pStyle w:val="Naslov1"/>
        <w:jc w:val="right"/>
        <w15:collapsed w:val="false"/>
      </w:pPr>
      <w:bookmarkStart w:name="_GoBack" w:id="0"/>
      <w:bookmarkEnd w:id="0"/>
      <w:r>
        <w:t>13. Sp-</w:t>
      </w:r>
      <w:r w:rsidR="004C25A2">
        <w:t>985</w:t>
      </w:r>
      <w:r w:rsidR="00DF1EEB">
        <w:t>/</w:t>
      </w:r>
      <w:r>
        <w:t>201</w:t>
      </w:r>
      <w:r w:rsidR="00DF1EEB">
        <w:t>9</w:t>
      </w:r>
      <w:r>
        <w:t>-</w:t>
      </w:r>
      <w:r w:rsidR="004C25A2">
        <w:t>3</w:t>
      </w:r>
      <w:r>
        <w:t xml:space="preserve">               </w:t>
      </w:r>
      <w:r w:rsidRPr="00AC725E">
        <w:t xml:space="preserve">  </w:t>
      </w:r>
    </w:p>
    <w:p w:rsidRDefault="00B67278" w:rsidP="00B67278" w:rsidR="00B67278" w:rsidRPr="00AC725E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Republika Hrvatska</w:t>
      </w:r>
    </w:p>
    <w:p w:rsidRDefault="00B67278" w:rsidP="00B67278" w:rsidR="00B67278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Općinski sud u Osijeku</w:t>
      </w:r>
    </w:p>
    <w:p w:rsidRDefault="00B67278" w:rsidP="00B67278" w:rsidR="00B67278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Europska avenija 7</w:t>
      </w:r>
    </w:p>
    <w:p w:rsidRDefault="00B67278" w:rsidP="00B67278" w:rsidR="00B67278">
      <w:pPr>
        <w:rPr>
          <w:sz w:val="24"/>
          <w:lang w:val="hr-HR"/>
        </w:rPr>
      </w:pPr>
      <w:r>
        <w:rPr>
          <w:sz w:val="24"/>
          <w:lang w:val="hr-HR"/>
        </w:rPr>
        <w:t>31000  OSIJEK</w:t>
      </w: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jc w:val="both"/>
        <w:rPr>
          <w:sz w:val="24"/>
          <w:lang w:val="hr-HR"/>
        </w:rPr>
      </w:pPr>
    </w:p>
    <w:p w:rsidRDefault="00B67278" w:rsidP="00B67278" w:rsidR="00B6727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Grgić, kao sucu pojedincu, u pravnoj </w:t>
      </w:r>
      <w:r w:rsidR="00D737C8">
        <w:rPr>
          <w:sz w:val="24"/>
          <w:szCs w:val="24"/>
          <w:lang w:val="hr-HR"/>
        </w:rPr>
        <w:t>s</w:t>
      </w:r>
      <w:r w:rsidR="00DF1EEB">
        <w:rPr>
          <w:sz w:val="24"/>
          <w:szCs w:val="24"/>
          <w:lang w:val="hr-HR"/>
        </w:rPr>
        <w:t xml:space="preserve">tvari predlagatelja – </w:t>
      </w:r>
      <w:r w:rsidR="00D869CF">
        <w:rPr>
          <w:sz w:val="24"/>
          <w:szCs w:val="24"/>
          <w:lang w:val="hr-HR"/>
        </w:rPr>
        <w:t>potrošača</w:t>
      </w:r>
      <w:r w:rsidR="00DF1EEB">
        <w:rPr>
          <w:sz w:val="24"/>
          <w:szCs w:val="24"/>
          <w:lang w:val="hr-HR"/>
        </w:rPr>
        <w:t xml:space="preserve"> </w:t>
      </w:r>
      <w:r w:rsidR="004C25A2">
        <w:rPr>
          <w:sz w:val="24"/>
          <w:szCs w:val="24"/>
          <w:lang w:val="hr-HR"/>
        </w:rPr>
        <w:t>Valentina Babića iz Osijeka, Učka 8, OIB: 81712135664, zastupanog po punomoćnici Martini Alagić, odvjetnici iz Vukovara, radi stečaja potrošača</w:t>
      </w:r>
      <w:r>
        <w:rPr>
          <w:sz w:val="24"/>
          <w:szCs w:val="24"/>
          <w:lang w:val="hr-HR"/>
        </w:rPr>
        <w:t xml:space="preserve">, izvan ročišta, dana </w:t>
      </w:r>
      <w:r w:rsidR="004C25A2">
        <w:rPr>
          <w:sz w:val="24"/>
          <w:szCs w:val="24"/>
          <w:lang w:val="hr-HR"/>
        </w:rPr>
        <w:t>1. travnja</w:t>
      </w:r>
      <w:r w:rsidR="00DF1EEB">
        <w:rPr>
          <w:sz w:val="24"/>
          <w:szCs w:val="24"/>
          <w:lang w:val="hr-HR"/>
        </w:rPr>
        <w:t xml:space="preserve"> 2019.</w:t>
      </w:r>
      <w:r>
        <w:rPr>
          <w:sz w:val="24"/>
          <w:szCs w:val="24"/>
          <w:lang w:val="hr-HR"/>
        </w:rPr>
        <w:t xml:space="preserve"> godine, donio je sljedeći </w:t>
      </w: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B67278" w:rsidP="00E748F8" w:rsidR="00B67278">
      <w:pPr>
        <w:jc w:val="both"/>
        <w:rPr>
          <w:sz w:val="24"/>
          <w:szCs w:val="24"/>
          <w:lang w:val="hr-HR"/>
        </w:rPr>
      </w:pPr>
    </w:p>
    <w:p w:rsidRDefault="009B7F8A" w:rsidP="00F57E39" w:rsidR="00F57E39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Z A K L J U Č A K </w:t>
      </w:r>
    </w:p>
    <w:p w:rsidRDefault="00B67278" w:rsidP="00F57E39" w:rsidR="00B67278">
      <w:pPr>
        <w:jc w:val="center"/>
        <w:rPr>
          <w:sz w:val="24"/>
          <w:lang w:val="hr-HR"/>
        </w:rPr>
      </w:pPr>
    </w:p>
    <w:p w:rsidRDefault="0071141A" w:rsidP="00F57E39" w:rsidR="0071141A">
      <w:pPr>
        <w:jc w:val="center"/>
        <w:rPr>
          <w:sz w:val="24"/>
          <w:lang w:val="hr-HR"/>
        </w:rPr>
      </w:pPr>
    </w:p>
    <w:p w:rsidRDefault="007F7210" w:rsidR="007F7210">
      <w:pPr>
        <w:jc w:val="both"/>
        <w:rPr>
          <w:sz w:val="24"/>
          <w:lang w:val="hr-HR"/>
        </w:rPr>
      </w:pPr>
    </w:p>
    <w:p w:rsidRDefault="009E158A" w:rsidR="009B7F8A" w:rsidRPr="00A160A5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I/ Nalaže se </w:t>
      </w:r>
      <w:r w:rsidR="00DF1EEB">
        <w:rPr>
          <w:sz w:val="24"/>
          <w:szCs w:val="24"/>
          <w:lang w:val="hr-HR"/>
        </w:rPr>
        <w:t xml:space="preserve">predlagatelju – </w:t>
      </w:r>
      <w:r w:rsidR="00D869CF">
        <w:rPr>
          <w:sz w:val="24"/>
          <w:szCs w:val="24"/>
          <w:lang w:val="hr-HR"/>
        </w:rPr>
        <w:t>potrošaču</w:t>
      </w:r>
      <w:r w:rsidR="00DF1EEB">
        <w:rPr>
          <w:sz w:val="24"/>
          <w:szCs w:val="24"/>
          <w:lang w:val="hr-HR"/>
        </w:rPr>
        <w:t xml:space="preserve"> </w:t>
      </w:r>
      <w:r w:rsidR="004C25A2">
        <w:rPr>
          <w:sz w:val="24"/>
          <w:szCs w:val="24"/>
          <w:lang w:val="hr-HR"/>
        </w:rPr>
        <w:t>Valentinu Babiću</w:t>
      </w:r>
      <w:r w:rsidR="00DF1EEB">
        <w:rPr>
          <w:sz w:val="24"/>
          <w:szCs w:val="24"/>
          <w:lang w:val="hr-HR"/>
        </w:rPr>
        <w:t xml:space="preserve"> </w:t>
      </w:r>
      <w:r w:rsidR="004C25A2">
        <w:rPr>
          <w:sz w:val="24"/>
          <w:szCs w:val="24"/>
          <w:lang w:val="hr-HR"/>
        </w:rPr>
        <w:t>iz Osijeka, Učka 8, OIB: 81712135664</w:t>
      </w:r>
      <w:r w:rsidR="00D869CF">
        <w:rPr>
          <w:sz w:val="24"/>
          <w:szCs w:val="24"/>
          <w:lang w:val="hr-HR"/>
        </w:rPr>
        <w:t>,</w:t>
      </w:r>
      <w:r w:rsidR="005A5A54">
        <w:rPr>
          <w:sz w:val="24"/>
          <w:szCs w:val="24"/>
          <w:lang w:val="hr-HR"/>
        </w:rPr>
        <w:t xml:space="preserve"> </w:t>
      </w:r>
      <w:r>
        <w:rPr>
          <w:sz w:val="24"/>
          <w:lang w:val="hr-HR"/>
        </w:rPr>
        <w:t xml:space="preserve">da u roku 60 dana predujmi troškove postupka </w:t>
      </w:r>
      <w:r w:rsidR="009B7F8A">
        <w:rPr>
          <w:sz w:val="24"/>
          <w:lang w:val="hr-HR"/>
        </w:rPr>
        <w:t xml:space="preserve">na žiro-račun suda prema sljedećim podacima: </w:t>
      </w:r>
    </w:p>
    <w:p w:rsidRDefault="009B7F8A" w:rsidR="009B7F8A">
      <w:pPr>
        <w:jc w:val="both"/>
        <w:rPr>
          <w:sz w:val="24"/>
          <w:lang w:val="hr-HR"/>
        </w:rPr>
      </w:pPr>
    </w:p>
    <w:p w:rsidRDefault="009B7F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Primatelj: Općinski sud u Osijeku – predujam za troškove stečaja potrošača u iznosu od 1.000,00 kn</w:t>
      </w:r>
    </w:p>
    <w:p w:rsidRDefault="009E158A" w:rsidR="009E158A" w:rsidRPr="0071141A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Broj računa: </w:t>
      </w:r>
      <w:r w:rsidR="0071141A" w:rsidRPr="0071141A">
        <w:rPr>
          <w:sz w:val="24"/>
          <w:szCs w:val="24"/>
        </w:rPr>
        <w:t>HR3523900011300000419</w:t>
      </w:r>
      <w:r w:rsidR="0071141A" w:rsidRPr="0071141A">
        <w:rPr>
          <w:sz w:val="24"/>
          <w:szCs w:val="24"/>
          <w:lang w:val="hr-HR"/>
        </w:rPr>
        <w:t xml:space="preserve"> </w:t>
      </w:r>
    </w:p>
    <w:p w:rsidRDefault="009E158A" w:rsidP="0071141A" w:rsidR="0071141A">
      <w:pPr>
        <w:rPr>
          <w:sz w:val="24"/>
          <w:szCs w:val="24"/>
        </w:rPr>
      </w:pPr>
      <w:r>
        <w:rPr>
          <w:sz w:val="24"/>
          <w:lang w:val="hr-HR"/>
        </w:rPr>
        <w:t xml:space="preserve">Model: </w:t>
      </w:r>
      <w:r w:rsidR="0071141A" w:rsidRPr="00F07FB7">
        <w:rPr>
          <w:sz w:val="24"/>
          <w:szCs w:val="24"/>
        </w:rPr>
        <w:t>HR05</w:t>
      </w:r>
    </w:p>
    <w:p w:rsidRDefault="0071141A" w:rsidP="0071141A" w:rsidR="009E158A" w:rsidRPr="00DF1EEB">
      <w:pPr>
        <w:rPr>
          <w:color w:val="FF0000"/>
          <w:sz w:val="24"/>
          <w:szCs w:val="24"/>
        </w:rPr>
      </w:pPr>
      <w:r>
        <w:rPr>
          <w:sz w:val="24"/>
          <w:lang w:val="hr-HR"/>
        </w:rPr>
        <w:t xml:space="preserve">Poziv na broj odobrenja: </w:t>
      </w:r>
      <w:r w:rsidRPr="0071141A">
        <w:rPr>
          <w:sz w:val="24"/>
          <w:szCs w:val="24"/>
        </w:rPr>
        <w:t>370-</w:t>
      </w:r>
      <w:r w:rsidR="004C25A2">
        <w:rPr>
          <w:color w:val="FF0000"/>
          <w:sz w:val="24"/>
          <w:szCs w:val="24"/>
        </w:rPr>
        <w:t>985</w:t>
      </w:r>
      <w:r w:rsidRPr="00DF1EEB">
        <w:rPr>
          <w:color w:val="FF0000"/>
          <w:sz w:val="24"/>
          <w:szCs w:val="24"/>
        </w:rPr>
        <w:t>-201</w:t>
      </w:r>
      <w:r w:rsidR="00DF1EEB" w:rsidRPr="00DF1EEB">
        <w:rPr>
          <w:color w:val="FF0000"/>
          <w:sz w:val="24"/>
          <w:szCs w:val="24"/>
        </w:rPr>
        <w:t>9</w:t>
      </w: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Opis plaćanja: predujam za troškove stečaja potrošača u predmetu Sp-</w:t>
      </w:r>
      <w:r w:rsidR="004C25A2">
        <w:rPr>
          <w:sz w:val="24"/>
          <w:lang w:val="hr-HR"/>
        </w:rPr>
        <w:t>985</w:t>
      </w:r>
      <w:r w:rsidR="0002247F">
        <w:rPr>
          <w:sz w:val="24"/>
          <w:lang w:val="hr-HR"/>
        </w:rPr>
        <w:t>/</w:t>
      </w:r>
      <w:r>
        <w:rPr>
          <w:sz w:val="24"/>
          <w:lang w:val="hr-HR"/>
        </w:rPr>
        <w:t>201</w:t>
      </w:r>
      <w:r w:rsidR="00DF1EEB">
        <w:rPr>
          <w:sz w:val="24"/>
          <w:lang w:val="hr-HR"/>
        </w:rPr>
        <w:t>9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Dokaz o uplati dostaviti u spis pozivom na broj spisa.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II/ Ukoliko potrošač nije u mogućnosti predujmiti troškove postupka, a ima imovine, sud može odlučiti da troškove postupka predujmi iz proračunskih sredstava a predujmljeni troškovi postupka naknade prioritetno iz unovčene imovine potrošača.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71141A">
      <w:pPr>
        <w:jc w:val="both"/>
        <w:rPr>
          <w:sz w:val="24"/>
          <w:lang w:val="hr-HR"/>
        </w:rPr>
      </w:pPr>
      <w:r>
        <w:rPr>
          <w:sz w:val="24"/>
          <w:lang w:val="hr-HR"/>
        </w:rPr>
        <w:t>III</w:t>
      </w:r>
      <w:r w:rsidR="0071141A">
        <w:rPr>
          <w:sz w:val="24"/>
          <w:lang w:val="hr-HR"/>
        </w:rPr>
        <w:t>/</w:t>
      </w:r>
      <w:r>
        <w:rPr>
          <w:sz w:val="24"/>
          <w:lang w:val="hr-HR"/>
        </w:rPr>
        <w:t xml:space="preserve"> </w:t>
      </w:r>
      <w:r w:rsidR="0071141A">
        <w:rPr>
          <w:sz w:val="24"/>
          <w:lang w:val="hr-HR"/>
        </w:rPr>
        <w:t>U</w:t>
      </w:r>
      <w:r>
        <w:rPr>
          <w:sz w:val="24"/>
          <w:lang w:val="hr-HR"/>
        </w:rPr>
        <w:t>koliko potrošač nije u mogućnosti predujmiti troškove postupka, a nema imovine, može se osloboditi obveze uplate predujma na način i uz pretpostavke propisane posebnim propisom kojim se uređuje besplatna pravna pomoć.</w:t>
      </w:r>
    </w:p>
    <w:p w:rsidRDefault="00B67278" w:rsidR="00B67278">
      <w:pPr>
        <w:jc w:val="both"/>
        <w:rPr>
          <w:sz w:val="24"/>
          <w:lang w:val="hr-HR"/>
        </w:rPr>
      </w:pPr>
    </w:p>
    <w:p w:rsidRDefault="00B67278" w:rsidR="00B67278">
      <w:pPr>
        <w:jc w:val="both"/>
        <w:rPr>
          <w:sz w:val="24"/>
          <w:lang w:val="hr-HR"/>
        </w:rPr>
      </w:pPr>
    </w:p>
    <w:p w:rsidRDefault="00B67278" w:rsidR="00B67278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lastRenderedPageBreak/>
        <w:t xml:space="preserve">IV/ Prijedlog za provođenje postupka stečaja potrošača sud će odbaciti kao nedopušten ako potrošač u gore navedenom roku ne uplati predujam (čl. 114 st. 5 Stečajnog zakona u vezi sa čl. 23 Zakona o stečaju potrošača). </w:t>
      </w:r>
    </w:p>
    <w:p w:rsidRDefault="006E3066" w:rsidR="007F7210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</w:p>
    <w:p w:rsidRDefault="00F07ACE" w:rsidR="00F07ACE" w:rsidRPr="00A2322A">
      <w:pPr>
        <w:jc w:val="both"/>
        <w:rPr>
          <w:sz w:val="24"/>
          <w:lang w:val="hr-HR"/>
        </w:rPr>
      </w:pPr>
    </w:p>
    <w:p w:rsidRDefault="00005397" w:rsidP="00DC7EC6" w:rsidR="0071141A">
      <w:pPr>
        <w:jc w:val="center"/>
        <w:rPr>
          <w:sz w:val="24"/>
          <w:lang w:val="hr-HR"/>
        </w:rPr>
      </w:pPr>
      <w:r w:rsidRPr="00A2322A">
        <w:rPr>
          <w:sz w:val="24"/>
          <w:lang w:val="hr-HR"/>
        </w:rPr>
        <w:t xml:space="preserve">U Osijeku, </w:t>
      </w:r>
      <w:r w:rsidR="004C25A2">
        <w:rPr>
          <w:sz w:val="24"/>
          <w:lang w:val="hr-HR"/>
        </w:rPr>
        <w:t>1. travnja</w:t>
      </w:r>
      <w:r w:rsidR="00DF1EEB">
        <w:rPr>
          <w:sz w:val="24"/>
          <w:lang w:val="hr-HR"/>
        </w:rPr>
        <w:t xml:space="preserve"> 2019</w:t>
      </w:r>
      <w:r w:rsidR="007F2A55">
        <w:rPr>
          <w:sz w:val="24"/>
          <w:lang w:val="hr-HR"/>
        </w:rPr>
        <w:t xml:space="preserve">. godine   </w:t>
      </w:r>
    </w:p>
    <w:p w:rsidRDefault="007F2A55" w:rsidP="00DC7EC6" w:rsidR="00711E20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  </w:t>
      </w:r>
    </w:p>
    <w:p w:rsidRDefault="00005397" w:rsidR="00005397" w:rsidRPr="00A2322A">
      <w:pPr>
        <w:jc w:val="both"/>
        <w:rPr>
          <w:sz w:val="24"/>
          <w:lang w:val="hr-HR"/>
        </w:rPr>
      </w:pPr>
    </w:p>
    <w:p w:rsidRDefault="00005397" w:rsidR="00005397" w:rsidRPr="007F7210">
      <w:pPr>
        <w:ind w:firstLine="720"/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7F7210">
        <w:rPr>
          <w:sz w:val="24"/>
          <w:lang w:val="hr-HR"/>
        </w:rPr>
        <w:t>Sudac</w:t>
      </w:r>
    </w:p>
    <w:p w:rsidRDefault="00005397" w:rsidR="00005397" w:rsidRPr="007F7210">
      <w:pPr>
        <w:jc w:val="both"/>
        <w:rPr>
          <w:sz w:val="24"/>
          <w:lang w:val="hr-HR"/>
        </w:rPr>
      </w:pPr>
    </w:p>
    <w:p w:rsidRDefault="009F013E" w:rsidR="00E362A4">
      <w:pPr>
        <w:jc w:val="both"/>
        <w:rPr>
          <w:sz w:val="24"/>
          <w:lang w:val="hr-HR"/>
        </w:rPr>
      </w:pP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  <w:t>D</w:t>
      </w:r>
      <w:r w:rsidR="00B67278">
        <w:rPr>
          <w:sz w:val="24"/>
          <w:lang w:val="hr-HR"/>
        </w:rPr>
        <w:t>almoslava Grgić,v.r.</w:t>
      </w:r>
    </w:p>
    <w:p w:rsidRDefault="00B67278" w:rsidR="00B67278">
      <w:pPr>
        <w:jc w:val="both"/>
        <w:rPr>
          <w:sz w:val="24"/>
          <w:lang w:val="hr-HR"/>
        </w:rPr>
      </w:pPr>
    </w:p>
    <w:p w:rsidRDefault="00B67278" w:rsidR="00B67278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005397">
      <w:pPr>
        <w:jc w:val="both"/>
        <w:rPr>
          <w:sz w:val="24"/>
          <w:lang w:val="hr-HR"/>
        </w:rPr>
      </w:pPr>
      <w:r>
        <w:rPr>
          <w:sz w:val="24"/>
          <w:lang w:val="hr-HR"/>
        </w:rPr>
        <w:t>NAPOMENA: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Protiv ovog zaključka nije dopuštena žalba.</w:t>
      </w: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</w:p>
    <w:p w:rsidRDefault="00005397" w:rsidP="0023091E" w:rsidR="00E20FD8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>D</w:t>
      </w:r>
      <w:r w:rsidR="00BE7775" w:rsidRPr="00A2322A">
        <w:rPr>
          <w:sz w:val="24"/>
          <w:lang w:val="hr-HR"/>
        </w:rPr>
        <w:t xml:space="preserve">OSTAVITI: </w:t>
      </w:r>
      <w:r w:rsidR="00381062" w:rsidRPr="00A2322A">
        <w:rPr>
          <w:sz w:val="24"/>
          <w:lang w:val="hr-HR"/>
        </w:rPr>
        <w:tab/>
      </w:r>
    </w:p>
    <w:p w:rsidRDefault="00A301FF" w:rsidP="009E158A" w:rsidR="00A301FF">
      <w:pPr>
        <w:jc w:val="both"/>
        <w:rPr>
          <w:sz w:val="24"/>
          <w:lang w:val="hr-HR"/>
        </w:rPr>
      </w:pPr>
    </w:p>
    <w:p w:rsidRDefault="0025083F" w:rsidP="009E158A" w:rsidR="007F2A55">
      <w:pPr>
        <w:jc w:val="both"/>
        <w:rPr>
          <w:sz w:val="24"/>
          <w:lang w:val="hr-HR"/>
        </w:rPr>
      </w:pPr>
      <w:r>
        <w:rPr>
          <w:sz w:val="24"/>
          <w:lang w:val="hr-HR"/>
        </w:rPr>
        <w:t>punomoćnici</w:t>
      </w:r>
      <w:r w:rsidR="004C25A2">
        <w:rPr>
          <w:sz w:val="24"/>
          <w:lang w:val="hr-HR"/>
        </w:rPr>
        <w:t xml:space="preserve"> </w:t>
      </w:r>
      <w:r w:rsidR="0071141A">
        <w:rPr>
          <w:sz w:val="24"/>
          <w:lang w:val="hr-HR"/>
        </w:rPr>
        <w:t>predlagatelj</w:t>
      </w:r>
      <w:r w:rsidR="004C25A2">
        <w:rPr>
          <w:sz w:val="24"/>
          <w:lang w:val="hr-HR"/>
        </w:rPr>
        <w:t>a</w:t>
      </w:r>
      <w:r w:rsidR="0071141A">
        <w:rPr>
          <w:sz w:val="24"/>
          <w:lang w:val="hr-HR"/>
        </w:rPr>
        <w:t xml:space="preserve"> – </w:t>
      </w:r>
      <w:r w:rsidR="00D869CF">
        <w:rPr>
          <w:sz w:val="24"/>
          <w:lang w:val="hr-HR"/>
        </w:rPr>
        <w:t>potrošač</w:t>
      </w:r>
      <w:r w:rsidR="004C25A2">
        <w:rPr>
          <w:sz w:val="24"/>
          <w:lang w:val="hr-HR"/>
        </w:rPr>
        <w:t>a</w:t>
      </w:r>
      <w:r w:rsidR="009E158A" w:rsidRPr="009E158A">
        <w:rPr>
          <w:sz w:val="24"/>
          <w:lang w:val="hr-HR"/>
        </w:rPr>
        <w:t xml:space="preserve"> putem e-oglasne ploče </w:t>
      </w:r>
    </w:p>
    <w:p w:rsidRDefault="00A301FF" w:rsidP="009E158A" w:rsidR="00A301FF" w:rsidRPr="009E158A">
      <w:pPr>
        <w:jc w:val="both"/>
        <w:rPr>
          <w:sz w:val="24"/>
          <w:lang w:val="hr-HR"/>
        </w:rPr>
      </w:pPr>
    </w:p>
    <w:p w:rsidRDefault="009E158A" w:rsidP="009E158A" w:rsidR="009E158A">
      <w:pPr>
        <w:jc w:val="both"/>
        <w:rPr>
          <w:sz w:val="24"/>
          <w:lang w:val="hr-HR"/>
        </w:rPr>
      </w:pPr>
    </w:p>
    <w:p w:rsidRDefault="009E158A" w:rsidP="009E158A" w:rsidR="009E158A" w:rsidRPr="009E158A">
      <w:pPr>
        <w:jc w:val="both"/>
        <w:rPr>
          <w:sz w:val="24"/>
          <w:lang w:val="hr-HR"/>
        </w:rPr>
      </w:pPr>
    </w:p>
    <w:p w:rsidRDefault="002865E1" w:rsidP="00C95F8C" w:rsidR="002865E1" w:rsidRPr="002865E1">
      <w:pPr>
        <w:ind w:firstLine="720" w:left="216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             </w:t>
      </w:r>
      <w:r w:rsidR="00CC51E5">
        <w:rPr>
          <w:sz w:val="24"/>
          <w:lang w:val="hr-HR"/>
        </w:rPr>
        <w:t xml:space="preserve">       </w:t>
      </w:r>
      <w:r>
        <w:rPr>
          <w:sz w:val="24"/>
          <w:lang w:val="hr-HR"/>
        </w:rPr>
        <w:t xml:space="preserve"> Za točnost otpravka-ovlašteni službenik</w:t>
      </w:r>
    </w:p>
    <w:p w:rsidRDefault="00AC725E" w:rsidP="00AC725E" w:rsidR="00AC725E" w:rsidRPr="00A2322A">
      <w:pPr>
        <w:ind w:left="4320"/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  <w:t xml:space="preserve">Ranka Đukić </w:t>
      </w:r>
    </w:p>
    <w:sectPr w:rsidR="00AC725E" w:rsidRPr="00A232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011" w:rsidR="00A45011">
      <w:r>
        <w:separator/>
      </w:r>
    </w:p>
  </w:endnote>
  <w:endnote w:id="0" w:type="continuationSeparator">
    <w:p w:rsidRDefault="00A45011" w:rsidR="00A45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011" w:rsidR="00A45011">
      <w:r>
        <w:separator/>
      </w:r>
    </w:p>
  </w:footnote>
  <w:footnote w:id="0" w:type="continuationSeparator">
    <w:p w:rsidRDefault="00A45011" w:rsidR="00A450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1742E" w:rsidR="00417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28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25A2" w:rsidP="004C25A2" w:rsidR="004C25A2" w:rsidRPr="00AC725E">
    <w:pPr>
      <w:pStyle w:val="Naslov1"/>
      <w:jc w:val="right"/>
    </w:pPr>
    <w:r>
      <w:t xml:space="preserve">13. Sp-985/2019-3               </w:t>
    </w:r>
    <w:r w:rsidRPr="00AC725E">
      <w:t xml:space="preserve">  </w:t>
    </w:r>
  </w:p>
  <w:p w:rsidRDefault="0041742E" w:rsidP="004C25A2" w:rsidR="0041742E" w:rsidRPr="00AC725E">
    <w:pPr>
      <w:pStyle w:val="Zaglavlje"/>
      <w:jc w:val="right"/>
      <w:rPr>
        <w:bCs/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7467"/>
    <w:multiLevelType w:val="hybridMultilevel"/>
    <w:tmpl w:val="DAEA04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7D0A03"/>
    <w:multiLevelType w:val="hybridMultilevel"/>
    <w:tmpl w:val="421CB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E4DE6"/>
    <w:multiLevelType w:val="hybridMultilevel"/>
    <w:tmpl w:val="BF105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5076AC9"/>
    <w:multiLevelType w:val="hybridMultilevel"/>
    <w:tmpl w:val="033EB3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2C7F72"/>
    <w:multiLevelType w:val="hybridMultilevel"/>
    <w:tmpl w:val="F5A67A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7789A"/>
    <w:multiLevelType w:val="hybridMultilevel"/>
    <w:tmpl w:val="1A6ACF6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8">
    <w:nsid w:val="398C7813"/>
    <w:multiLevelType w:val="hybridMultilevel"/>
    <w:tmpl w:val="70865B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F781BFB"/>
    <w:multiLevelType w:val="hybridMultilevel"/>
    <w:tmpl w:val="87C04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70170C"/>
    <w:multiLevelType w:val="hybridMultilevel"/>
    <w:tmpl w:val="D2662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172CE7"/>
    <w:multiLevelType w:val="hybridMultilevel"/>
    <w:tmpl w:val="460A80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9D7EB7"/>
    <w:multiLevelType w:val="hybridMultilevel"/>
    <w:tmpl w:val="F1B43A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B24D67"/>
    <w:multiLevelType w:val="hybridMultilevel"/>
    <w:tmpl w:val="778A75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1"/>
  </w:num>
  <w:num w:numId="5">
    <w:abstractNumId w:val="7"/>
  </w:num>
  <w:num w:numId="6">
    <w:abstractNumId w:val="13"/>
  </w:num>
  <w:num w:numId="7">
    <w:abstractNumId w:val="6"/>
  </w:num>
  <w:num w:numId="8">
    <w:abstractNumId w:val="12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9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85F"/>
    <w:rsid w:val="00005397"/>
    <w:rsid w:val="0002247F"/>
    <w:rsid w:val="00027D53"/>
    <w:rsid w:val="000330B8"/>
    <w:rsid w:val="00033922"/>
    <w:rsid w:val="00064957"/>
    <w:rsid w:val="00071D24"/>
    <w:rsid w:val="000956DE"/>
    <w:rsid w:val="000A459B"/>
    <w:rsid w:val="000C0284"/>
    <w:rsid w:val="000C1E8C"/>
    <w:rsid w:val="000C2786"/>
    <w:rsid w:val="000C7A6F"/>
    <w:rsid w:val="000D06C2"/>
    <w:rsid w:val="000D35F6"/>
    <w:rsid w:val="000F6ECE"/>
    <w:rsid w:val="001013BF"/>
    <w:rsid w:val="0010536B"/>
    <w:rsid w:val="0011081D"/>
    <w:rsid w:val="00112C06"/>
    <w:rsid w:val="0011583C"/>
    <w:rsid w:val="0012129D"/>
    <w:rsid w:val="00133418"/>
    <w:rsid w:val="00133AF7"/>
    <w:rsid w:val="001347F9"/>
    <w:rsid w:val="00146E1E"/>
    <w:rsid w:val="00155817"/>
    <w:rsid w:val="00167D7A"/>
    <w:rsid w:val="0017676D"/>
    <w:rsid w:val="00186536"/>
    <w:rsid w:val="00193559"/>
    <w:rsid w:val="001A5607"/>
    <w:rsid w:val="001C119C"/>
    <w:rsid w:val="001E0E4B"/>
    <w:rsid w:val="001E10C2"/>
    <w:rsid w:val="00216B0A"/>
    <w:rsid w:val="0022678E"/>
    <w:rsid w:val="0023091E"/>
    <w:rsid w:val="002425E1"/>
    <w:rsid w:val="00244F5E"/>
    <w:rsid w:val="0025083F"/>
    <w:rsid w:val="00262DA3"/>
    <w:rsid w:val="00275FD1"/>
    <w:rsid w:val="002865E1"/>
    <w:rsid w:val="002D7669"/>
    <w:rsid w:val="002E0D8F"/>
    <w:rsid w:val="002F7D76"/>
    <w:rsid w:val="0030039B"/>
    <w:rsid w:val="00311BB2"/>
    <w:rsid w:val="00330788"/>
    <w:rsid w:val="003415BE"/>
    <w:rsid w:val="00352B49"/>
    <w:rsid w:val="00353961"/>
    <w:rsid w:val="003633E0"/>
    <w:rsid w:val="00381062"/>
    <w:rsid w:val="00391BB2"/>
    <w:rsid w:val="003D1493"/>
    <w:rsid w:val="003D73E7"/>
    <w:rsid w:val="003D7917"/>
    <w:rsid w:val="003F7448"/>
    <w:rsid w:val="0041742E"/>
    <w:rsid w:val="00432322"/>
    <w:rsid w:val="004451B7"/>
    <w:rsid w:val="004B1DB4"/>
    <w:rsid w:val="004C25A2"/>
    <w:rsid w:val="004E274C"/>
    <w:rsid w:val="004E45AC"/>
    <w:rsid w:val="00502420"/>
    <w:rsid w:val="00504700"/>
    <w:rsid w:val="00525E89"/>
    <w:rsid w:val="00545CB2"/>
    <w:rsid w:val="00552DE0"/>
    <w:rsid w:val="005627EB"/>
    <w:rsid w:val="00573984"/>
    <w:rsid w:val="00594910"/>
    <w:rsid w:val="00595E72"/>
    <w:rsid w:val="00597A78"/>
    <w:rsid w:val="005A5A54"/>
    <w:rsid w:val="005A5B45"/>
    <w:rsid w:val="005B06E5"/>
    <w:rsid w:val="005B6842"/>
    <w:rsid w:val="005C7FE8"/>
    <w:rsid w:val="005E50D2"/>
    <w:rsid w:val="00602756"/>
    <w:rsid w:val="006359D1"/>
    <w:rsid w:val="00637B4F"/>
    <w:rsid w:val="006610CB"/>
    <w:rsid w:val="00663A2F"/>
    <w:rsid w:val="0068193A"/>
    <w:rsid w:val="00692CFE"/>
    <w:rsid w:val="0069690F"/>
    <w:rsid w:val="006A0797"/>
    <w:rsid w:val="006B409A"/>
    <w:rsid w:val="006B5FEE"/>
    <w:rsid w:val="006C631C"/>
    <w:rsid w:val="006C644A"/>
    <w:rsid w:val="006D57FE"/>
    <w:rsid w:val="006E28B2"/>
    <w:rsid w:val="006E3066"/>
    <w:rsid w:val="006F57E3"/>
    <w:rsid w:val="00704783"/>
    <w:rsid w:val="0071141A"/>
    <w:rsid w:val="00711E20"/>
    <w:rsid w:val="0071517A"/>
    <w:rsid w:val="00721EE0"/>
    <w:rsid w:val="00730C04"/>
    <w:rsid w:val="00735196"/>
    <w:rsid w:val="007405E6"/>
    <w:rsid w:val="007431D3"/>
    <w:rsid w:val="0074330C"/>
    <w:rsid w:val="00767326"/>
    <w:rsid w:val="00785AC1"/>
    <w:rsid w:val="00786B0E"/>
    <w:rsid w:val="00794FA1"/>
    <w:rsid w:val="007A1EC0"/>
    <w:rsid w:val="007B0FCA"/>
    <w:rsid w:val="007B2881"/>
    <w:rsid w:val="007B3C4A"/>
    <w:rsid w:val="007C6837"/>
    <w:rsid w:val="007D0A78"/>
    <w:rsid w:val="007E03B7"/>
    <w:rsid w:val="007F1F38"/>
    <w:rsid w:val="007F2A55"/>
    <w:rsid w:val="007F7210"/>
    <w:rsid w:val="00803C86"/>
    <w:rsid w:val="0081111E"/>
    <w:rsid w:val="00813178"/>
    <w:rsid w:val="00816FE9"/>
    <w:rsid w:val="008220C0"/>
    <w:rsid w:val="00831549"/>
    <w:rsid w:val="00831A11"/>
    <w:rsid w:val="00833CB7"/>
    <w:rsid w:val="00835838"/>
    <w:rsid w:val="00842F89"/>
    <w:rsid w:val="0085512F"/>
    <w:rsid w:val="00871DE8"/>
    <w:rsid w:val="008743E9"/>
    <w:rsid w:val="008A2AB3"/>
    <w:rsid w:val="008B4380"/>
    <w:rsid w:val="008B5115"/>
    <w:rsid w:val="008F084B"/>
    <w:rsid w:val="0090167E"/>
    <w:rsid w:val="00912195"/>
    <w:rsid w:val="0092646D"/>
    <w:rsid w:val="00937969"/>
    <w:rsid w:val="00960083"/>
    <w:rsid w:val="00961FA9"/>
    <w:rsid w:val="009662C2"/>
    <w:rsid w:val="00976A59"/>
    <w:rsid w:val="00986ED9"/>
    <w:rsid w:val="00993BCC"/>
    <w:rsid w:val="00994EDE"/>
    <w:rsid w:val="009A604F"/>
    <w:rsid w:val="009B7330"/>
    <w:rsid w:val="009B7F8A"/>
    <w:rsid w:val="009E158A"/>
    <w:rsid w:val="009E1DCF"/>
    <w:rsid w:val="009F013E"/>
    <w:rsid w:val="009F2E59"/>
    <w:rsid w:val="009F4763"/>
    <w:rsid w:val="00A111D7"/>
    <w:rsid w:val="00A160A5"/>
    <w:rsid w:val="00A2322A"/>
    <w:rsid w:val="00A301FF"/>
    <w:rsid w:val="00A45011"/>
    <w:rsid w:val="00A56E5C"/>
    <w:rsid w:val="00A57002"/>
    <w:rsid w:val="00A71C22"/>
    <w:rsid w:val="00A84F04"/>
    <w:rsid w:val="00A91CED"/>
    <w:rsid w:val="00A927B5"/>
    <w:rsid w:val="00AA47C8"/>
    <w:rsid w:val="00AB7442"/>
    <w:rsid w:val="00AC558C"/>
    <w:rsid w:val="00AC725E"/>
    <w:rsid w:val="00AD1A57"/>
    <w:rsid w:val="00AE704F"/>
    <w:rsid w:val="00B06C8C"/>
    <w:rsid w:val="00B07DE2"/>
    <w:rsid w:val="00B105D1"/>
    <w:rsid w:val="00B12594"/>
    <w:rsid w:val="00B21CF6"/>
    <w:rsid w:val="00B25A84"/>
    <w:rsid w:val="00B33D83"/>
    <w:rsid w:val="00B3477B"/>
    <w:rsid w:val="00B627B7"/>
    <w:rsid w:val="00B62D8A"/>
    <w:rsid w:val="00B67278"/>
    <w:rsid w:val="00B724B6"/>
    <w:rsid w:val="00B73237"/>
    <w:rsid w:val="00B73395"/>
    <w:rsid w:val="00B859C1"/>
    <w:rsid w:val="00B95EFC"/>
    <w:rsid w:val="00BA42A6"/>
    <w:rsid w:val="00BE7775"/>
    <w:rsid w:val="00C04B8C"/>
    <w:rsid w:val="00C11AB2"/>
    <w:rsid w:val="00C136E9"/>
    <w:rsid w:val="00C174EE"/>
    <w:rsid w:val="00C24B2A"/>
    <w:rsid w:val="00C259CD"/>
    <w:rsid w:val="00C4662F"/>
    <w:rsid w:val="00C717E8"/>
    <w:rsid w:val="00C71998"/>
    <w:rsid w:val="00C75D20"/>
    <w:rsid w:val="00C81D5B"/>
    <w:rsid w:val="00C83BFF"/>
    <w:rsid w:val="00C92052"/>
    <w:rsid w:val="00C9287B"/>
    <w:rsid w:val="00C95F8C"/>
    <w:rsid w:val="00CA1447"/>
    <w:rsid w:val="00CA32C4"/>
    <w:rsid w:val="00CA4AD8"/>
    <w:rsid w:val="00CC51E5"/>
    <w:rsid w:val="00CD40F6"/>
    <w:rsid w:val="00CE6761"/>
    <w:rsid w:val="00CF6056"/>
    <w:rsid w:val="00D03674"/>
    <w:rsid w:val="00D04A45"/>
    <w:rsid w:val="00D050C4"/>
    <w:rsid w:val="00D0546C"/>
    <w:rsid w:val="00D06B98"/>
    <w:rsid w:val="00D43580"/>
    <w:rsid w:val="00D65282"/>
    <w:rsid w:val="00D737C8"/>
    <w:rsid w:val="00D869CF"/>
    <w:rsid w:val="00D87514"/>
    <w:rsid w:val="00D8756B"/>
    <w:rsid w:val="00D9488F"/>
    <w:rsid w:val="00DA6B4C"/>
    <w:rsid w:val="00DA7E0C"/>
    <w:rsid w:val="00DB0D39"/>
    <w:rsid w:val="00DB2ADA"/>
    <w:rsid w:val="00DC7EC6"/>
    <w:rsid w:val="00DE0086"/>
    <w:rsid w:val="00DF1EEB"/>
    <w:rsid w:val="00DF7631"/>
    <w:rsid w:val="00E1053F"/>
    <w:rsid w:val="00E1504B"/>
    <w:rsid w:val="00E15DCB"/>
    <w:rsid w:val="00E15E32"/>
    <w:rsid w:val="00E175E0"/>
    <w:rsid w:val="00E20FD8"/>
    <w:rsid w:val="00E237DA"/>
    <w:rsid w:val="00E358C4"/>
    <w:rsid w:val="00E359B6"/>
    <w:rsid w:val="00E362A4"/>
    <w:rsid w:val="00E40FA9"/>
    <w:rsid w:val="00E41EB8"/>
    <w:rsid w:val="00E45B9C"/>
    <w:rsid w:val="00E65D68"/>
    <w:rsid w:val="00E6624E"/>
    <w:rsid w:val="00E71855"/>
    <w:rsid w:val="00E748F8"/>
    <w:rsid w:val="00E92D98"/>
    <w:rsid w:val="00EA55DB"/>
    <w:rsid w:val="00EC0AF8"/>
    <w:rsid w:val="00EC2315"/>
    <w:rsid w:val="00EC485F"/>
    <w:rsid w:val="00EC70FF"/>
    <w:rsid w:val="00F03FC6"/>
    <w:rsid w:val="00F07ACE"/>
    <w:rsid w:val="00F12108"/>
    <w:rsid w:val="00F25BDB"/>
    <w:rsid w:val="00F30863"/>
    <w:rsid w:val="00F30990"/>
    <w:rsid w:val="00F316B4"/>
    <w:rsid w:val="00F35A42"/>
    <w:rsid w:val="00F35C9D"/>
    <w:rsid w:val="00F4325B"/>
    <w:rsid w:val="00F43A29"/>
    <w:rsid w:val="00F50723"/>
    <w:rsid w:val="00F53D1B"/>
    <w:rsid w:val="00F57E39"/>
    <w:rsid w:val="00F651DE"/>
    <w:rsid w:val="00F9070B"/>
    <w:rsid w:val="00FA1728"/>
    <w:rsid w:val="00FA4260"/>
    <w:rsid w:val="00FA4B92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00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2019.</izvorni_sadrzaj>
    <derivirana_varijabla naziv="DomainObject.Predmet.DatumOsnivanja_1">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Sp-985/2019</izvorni_sadrzaj>
    <derivirana_varijabla naziv="DomainObject.Predmet.OznakaBroj_1">Sp-985/2019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Valentin Babić</izvorni_sadrzaj>
    <derivirana_varijabla naziv="DomainObject.Predmet.StrankaFormated_1">  Valentin Babić</derivirana_varijabla>
  </DomainObject.Predmet.StrankaFormated>
  <DomainObject.Predmet.StrankaFormatedOIB>
    <izvorni_sadrzaj>  Valentin Babić, OIB 81712135664</izvorni_sadrzaj>
    <derivirana_varijabla naziv="DomainObject.Predmet.StrankaFormatedOIB_1">  Valentin Babić, OIB 81712135664</derivirana_varijabla>
  </DomainObject.Predmet.StrankaFormatedOIB>
  <DomainObject.Predmet.StrankaFormatedWithAdress>
    <izvorni_sadrzaj> Valentin Babić, Učka 8, 31000 Osijek</izvorni_sadrzaj>
    <derivirana_varijabla naziv="DomainObject.Predmet.StrankaFormatedWithAdress_1"> Valentin Babić, Učka 8, 31000 Osijek</derivirana_varijabla>
  </DomainObject.Predmet.StrankaFormatedWithAdress>
  <DomainObject.Predmet.StrankaFormatedWithAdressOIB>
    <izvorni_sadrzaj> Valentin Babić, OIB 81712135664, Učka 8, 31000 Osijek</izvorni_sadrzaj>
    <derivirana_varijabla naziv="DomainObject.Predmet.StrankaFormatedWithAdressOIB_1"> Valentin Babić, OIB 81712135664, Učka 8, 31000 Osijek</derivirana_varijabla>
  </DomainObject.Predmet.StrankaFormatedWithAdressOIB>
  <DomainObject.Predmet.StrankaWithAdress>
    <izvorni_sadrzaj>Valentin Babić Učka 8,31000 Osijek</izvorni_sadrzaj>
    <derivirana_varijabla naziv="DomainObject.Predmet.StrankaWithAdress_1">Valentin Babić Učka 8,31000 Osijek</derivirana_varijabla>
  </DomainObject.Predmet.StrankaWithAdress>
  <DomainObject.Predmet.StrankaWithAdressOIB>
    <izvorni_sadrzaj>Valentin Babić, OIB 81712135664, Učka 8,31000 Osijek</izvorni_sadrzaj>
    <derivirana_varijabla naziv="DomainObject.Predmet.StrankaWithAdressOIB_1">Valentin Babić, OIB 81712135664, Učka 8,31000 Osijek</derivirana_varijabla>
  </DomainObject.Predmet.StrankaWithAdressOIB>
  <DomainObject.Predmet.StrankaNazivFormated>
    <izvorni_sadrzaj>Valentin Babić</izvorni_sadrzaj>
    <derivirana_varijabla naziv="DomainObject.Predmet.StrankaNazivFormated_1">Valentin Babić</derivirana_varijabla>
  </DomainObject.Predmet.StrankaNazivFormated>
  <DomainObject.Predmet.StrankaNazivFormatedOIB>
    <izvorni_sadrzaj>Valentin Babić, OIB 81712135664</izvorni_sadrzaj>
    <derivirana_varijabla naziv="DomainObject.Predmet.StrankaNazivFormatedOIB_1">Valentin Babić, OIB 81712135664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Renata  Horvat</izvorni_sadrzaj>
    <derivirana_varijabla naziv="DomainObject.Predmet.Zapisnicar_1">Renata  Horvat</derivirana_varijabla>
  </DomainObject.Predmet.Zapisnicar>
  <DomainObject.Predmet.StrankaListFormated>
    <izvorni_sadrzaj>
      <item>Valentin Babić</item>
    </izvorni_sadrzaj>
    <derivirana_varijabla naziv="DomainObject.Predmet.StrankaListFormated_1">
      <item>Valentin Babić</item>
    </derivirana_varijabla>
  </DomainObject.Predmet.StrankaListFormated>
  <DomainObject.Predmet.StrankaListFormatedOIB>
    <izvorni_sadrzaj>
      <item>Valentin Babić, OIB 81712135664</item>
    </izvorni_sadrzaj>
    <derivirana_varijabla naziv="DomainObject.Predmet.StrankaListFormatedOIB_1">
      <item>Valentin Babić, OIB 81712135664</item>
    </derivirana_varijabla>
  </DomainObject.Predmet.StrankaListFormatedOIB>
  <DomainObject.Predmet.StrankaListFormatedWithAdress>
    <izvorni_sadrzaj>
      <item>Valentin Babić, Učka 8, 31000 Osijek</item>
    </izvorni_sadrzaj>
    <derivirana_varijabla naziv="DomainObject.Predmet.StrankaListFormatedWithAdress_1">
      <item>Valentin Babić, Učka 8, 31000 Osijek</item>
    </derivirana_varijabla>
  </DomainObject.Predmet.StrankaListFormatedWithAdress>
  <DomainObject.Predmet.StrankaListFormatedWithAdressOIB>
    <izvorni_sadrzaj>
      <item>Valentin Babić, OIB 81712135664, Učka 8, 31000 Osijek</item>
    </izvorni_sadrzaj>
    <derivirana_varijabla naziv="DomainObject.Predmet.StrankaListFormatedWithAdressOIB_1">
      <item>Valentin Babić, OIB 81712135664, Učka 8, 31000 Osijek</item>
    </derivirana_varijabla>
  </DomainObject.Predmet.StrankaListFormatedWithAdressOIB>
  <DomainObject.Predmet.StrankaListNazivFormated>
    <izvorni_sadrzaj>
      <item>Valentin Babić</item>
    </izvorni_sadrzaj>
    <derivirana_varijabla naziv="DomainObject.Predmet.StrankaListNazivFormated_1">
      <item>Valentin Babić</item>
    </derivirana_varijabla>
  </DomainObject.Predmet.StrankaListNazivFormated>
  <DomainObject.Predmet.StrankaListNazivFormatedOIB>
    <izvorni_sadrzaj>
      <item>Valentin Babić, OIB 81712135664</item>
    </izvorni_sadrzaj>
    <derivirana_varijabla naziv="DomainObject.Predmet.StrankaListNazivFormatedOIB_1">
      <item>Valentin Babić, OIB 81712135664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Martina Alagić</item>
    </izvorni_sadrzaj>
    <derivirana_varijabla naziv="DomainObject.Predmet.OstaliListFormated_1">
      <item>Martina Alagić</item>
    </derivirana_varijabla>
  </DomainObject.Predmet.OstaliListFormated>
  <DomainObject.Predmet.OstaliListFormatedOIB>
    <izvorni_sadrzaj>
      <item>Martina Alagić, OIB 06438563790</item>
    </izvorni_sadrzaj>
    <derivirana_varijabla naziv="DomainObject.Predmet.OstaliListFormatedOIB_1">
      <item>Martina Alagić, OIB 06438563790</item>
    </derivirana_varijabla>
  </DomainObject.Predmet.OstaliListFormatedOIB>
  <DomainObject.Predmet.OstaliListFormatedWithAdress>
    <izvorni_sadrzaj>
      <item>Martina Alagić, J. J. Strossmayera 14 c, 32000 Vukovar</item>
    </izvorni_sadrzaj>
    <derivirana_varijabla naziv="DomainObject.Predmet.OstaliListFormatedWithAdress_1">
      <item>Martina Alagić, J. J. Strossmayera 14 c, 32000 Vukovar</item>
    </derivirana_varijabla>
  </DomainObject.Predmet.OstaliListFormatedWithAdress>
  <DomainObject.Predmet.OstaliListFormatedWithAdressOIB>
    <izvorni_sadrzaj>
      <item>Martina Alagić, OIB 06438563790, J. J. Strossmayera 14 c, 32000 Vukovar</item>
    </izvorni_sadrzaj>
    <derivirana_varijabla naziv="DomainObject.Predmet.OstaliListFormatedWithAdressOIB_1">
      <item>Martina Alagić, OIB 06438563790, J. J. Strossmayera 14 c, 32000 Vukovar</item>
    </derivirana_varijabla>
  </DomainObject.Predmet.OstaliListFormatedWithAdressOIB>
  <DomainObject.Predmet.OstaliListNazivFormated>
    <izvorni_sadrzaj>
      <item>Martina Alagić</item>
    </izvorni_sadrzaj>
    <derivirana_varijabla naziv="DomainObject.Predmet.OstaliListNazivFormated_1">
      <item>Martina Alagić</item>
    </derivirana_varijabla>
  </DomainObject.Predmet.OstaliListNazivFormated>
  <DomainObject.Predmet.OstaliListNazivFormatedOIB>
    <izvorni_sadrzaj>
      <item>Martina Alagić, OIB 06438563790</item>
    </izvorni_sadrzaj>
    <derivirana_varijabla naziv="DomainObject.Predmet.OstaliListNazivFormatedOIB_1">
      <item>Martina Alagić, OIB 06438563790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Valentin Babić</izvorni_sadrzaj>
    <derivirana_varijabla naziv="DomainObject.Predmet.StrankaIDrugi_1">Valentin Babić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Valentin Babić, OIB 81712135664, Učka 8, 31000 Osijek</izvorni_sadrzaj>
    <derivirana_varijabla naziv="DomainObject.Predmet.StrankaIDrugiAdressOIB_1">Valentin Babić, OIB 81712135664, Učka 8,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Valentin Babić</item>
      <item>Martina Alagić</item>
    </izvorni_sadrzaj>
    <derivirana_varijabla naziv="DomainObject.Predmet.SudioniciListNaziv_1">
      <item>Valentin Babić</item>
      <item>Martina Alagić</item>
    </derivirana_varijabla>
  </DomainObject.Predmet.SudioniciListNaziv>
  <DomainObject.Predmet.SudioniciListAdressOIB>
    <izvorni_sadrzaj>
      <item>Valentin Babić, OIB 81712135664, Učka 8,31000 Osijek</item>
      <item>Martina Alagić, OIB 06438563790, J. J. Strossmayera 14 c,32000 Vukovar</item>
    </izvorni_sadrzaj>
    <derivirana_varijabla naziv="DomainObject.Predmet.SudioniciListAdressOIB_1">
      <item>Valentin Babić, OIB 81712135664, Učka 8,31000 Osijek</item>
      <item>Martina Alagić, OIB 06438563790, J. J. Strossmayera 14 c,32000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81712135664</item>
      <item>, OIB 06438563790</item>
    </izvorni_sadrzaj>
    <derivirana_varijabla naziv="DomainObject.Predmet.SudioniciListNazivOIB_1">
      <item>, OIB 81712135664</item>
      <item>, OIB 06438563790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728FA-BA9F-46E9-907C-873213747D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268</properties:Words>
  <properties:Characters>1582</properties:Characters>
  <properties:Lines>77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2019-01-18T09:00:00Z</dcterms:created>
  <dc:creator>SUD</dc:creator>
  <cp:lastModifiedBy>Renata Horvat</cp:lastModifiedBy>
  <cp:lastPrinted>2019-02-26T06:59:00Z</cp:lastPrinted>
  <dcterms:modified xmlns:xsi="http://www.w3.org/2001/XMLSchema-instance" xsi:type="dcterms:W3CDTF">2019-04-01T10:50:00Z</dcterms:modified>
  <cp:revision>18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da plati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