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17d1" w14:paraId="cfa17d1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004677">
        <w:rPr>
          <w:rFonts w:hAnsi="Times New Roman" w:ascii="Times New Roman"/>
          <w:szCs w:val="24"/>
          <w:lang w:val="hr-HR"/>
        </w:rPr>
        <w:t>4618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60D8A" w:rsidRPr="002E22B7">
        <w:rPr>
          <w:rFonts w:hAnsi="Times New Roman" w:ascii="Times New Roman"/>
        </w:rPr>
        <w:t xml:space="preserve">UDRUGA MALIH I SREDNJIH PODUZETNIKA, Zagreb, Donje Svetice 40, </w:t>
      </w:r>
      <w:r w:rsidR="00C60D8A" w:rsidRPr="002E22B7">
        <w:rPr>
          <w:rFonts w:hAnsi="Times New Roman" w:ascii="Times New Roman"/>
          <w:szCs w:val="24"/>
        </w:rPr>
        <w:t>OIB: 19010588101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C60D8A">
        <w:rPr>
          <w:rFonts w:hAnsi="Times New Roman" w:ascii="Times New Roman"/>
          <w:szCs w:val="24"/>
        </w:rPr>
        <w:t>REGISTARSKI BROJ: 21001673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C60D8A" w:rsidRPr="002E22B7">
        <w:rPr>
          <w:rFonts w:hAnsi="Times New Roman" w:ascii="Times New Roman"/>
        </w:rPr>
        <w:t xml:space="preserve">UDRUGA MALIH I SREDNJIH PODUZETNIKA, Zagreb, Donje Svetice 40, </w:t>
      </w:r>
      <w:r w:rsidR="00C60D8A" w:rsidRPr="002E22B7">
        <w:rPr>
          <w:rFonts w:hAnsi="Times New Roman" w:ascii="Times New Roman"/>
          <w:szCs w:val="24"/>
        </w:rPr>
        <w:t>OIB: 19010588101</w:t>
      </w:r>
      <w:r w:rsidR="00C60D8A" w:rsidRPr="00A41D10">
        <w:rPr>
          <w:rFonts w:hAnsi="Times New Roman" w:ascii="Times New Roman"/>
          <w:szCs w:val="24"/>
        </w:rPr>
        <w:t xml:space="preserve">, </w:t>
      </w:r>
      <w:r w:rsidR="00C60D8A">
        <w:rPr>
          <w:rFonts w:hAnsi="Times New Roman" w:ascii="Times New Roman"/>
          <w:szCs w:val="24"/>
        </w:rPr>
        <w:t>REGISTARSKI BROJ: 21001673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C60D8A">
        <w:rPr>
          <w:rFonts w:hAnsi="Times New Roman" w:ascii="Times New Roman"/>
          <w:szCs w:val="24"/>
        </w:rPr>
        <w:t>Ivan Prpić, Zagreb, Hruševečka ulica 11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C60D8A" w:rsidRPr="002E22B7">
        <w:rPr>
          <w:rFonts w:hAnsi="Times New Roman" w:ascii="Times New Roman"/>
        </w:rPr>
        <w:t xml:space="preserve">UDRUGA MALIH I SREDNJIH PODUZETNIKA, Zagreb, Donje Svetice 40, </w:t>
      </w:r>
      <w:r w:rsidR="00C60D8A" w:rsidRPr="002E22B7">
        <w:rPr>
          <w:rFonts w:hAnsi="Times New Roman" w:ascii="Times New Roman"/>
          <w:szCs w:val="24"/>
        </w:rPr>
        <w:t>OIB: 19010588101</w:t>
      </w:r>
      <w:r w:rsidR="00C60D8A" w:rsidRPr="00A41D10">
        <w:rPr>
          <w:rFonts w:hAnsi="Times New Roman" w:ascii="Times New Roman"/>
          <w:szCs w:val="24"/>
        </w:rPr>
        <w:t xml:space="preserve">, </w:t>
      </w:r>
      <w:r w:rsidR="00C60D8A">
        <w:rPr>
          <w:rFonts w:hAnsi="Times New Roman" w:ascii="Times New Roman"/>
          <w:szCs w:val="24"/>
        </w:rPr>
        <w:t>REGISTARSKI BROJ: 21001673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18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004677">
      <w:rPr>
        <w:rFonts w:hAnsi="Times New Roman" w:ascii="Times New Roman"/>
        <w:lang w:val="hr-HR"/>
      </w:rPr>
      <w:t>4618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1882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8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8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8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8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8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4618</izvorni_sadrzaj>
    <derivirana_varijabla naziv="DomainObject.Predmet.Broj_1">4618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St-4618/2015</izvorni_sadrzaj>
    <derivirana_varijabla naziv="DomainObject.Predmet.OznakaBroj_1">St-4618/2015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I SREDNJIH PODUZETNIKA zastupanog po punomoćniku KATARINA JAGIĆ, Predsjednica</izvorni_sadrzaj>
    <derivirana_varijabla naziv="DomainObject.Predmet.ProtustrankaFormated_1">  UDRUGA MALIH I SREDNJIH PODUZETNIKA zastupanog po punomoćniku KATARINA JAGIĆ, Predsjednica</derivirana_varijabla>
  </DomainObject.Predmet.ProtustrankaFormated>
  <DomainObject.Predmet.ProtustrankaFormatedOIB>
    <izvorni_sadrzaj>  UDRUGA MALIH I SREDNJIH PODUZETNIKA, OIB 19010588101 zastupanog po punomoćniku KATARINA JAGIĆ, Predsjednica</izvorni_sadrzaj>
    <derivirana_varijabla naziv="DomainObject.Predmet.ProtustrankaFormatedOIB_1">  UDRUGA MALIH I SREDNJIH PODUZETNIKA, OIB 19010588101 zastupanog po punomoćniku KATARINA JAGIĆ, Predsjednica</derivirana_varijabla>
  </DomainObject.Predmet.ProtustrankaFormatedOIB>
  <DomainObject.Predmet.ProtustrankaFormatedWithAdress>
    <izvorni_sadrzaj> UDRUGA MALIH I SREDNJIH PODUZETNIKA, Donje svetice 40, 10000 Zagreb zastupanog po punomoćniku KATARINA JAGIĆ, Predsjednica</izvorni_sadrzaj>
    <derivirana_varijabla naziv="DomainObject.Predmet.ProtustrankaFormatedWithAdress_1"> UDRUGA MALIH I SREDNJIH PODUZETNIKA, Donje svetice 40, 10000 Zagreb zastupanog po punomoćniku KATARINA JAGIĆ, Predsjednica</derivirana_varijabla>
  </DomainObject.Predmet.ProtustrankaFormatedWithAdress>
  <DomainObject.Predmet.ProtustrankaFormatedWithAdressOIB>
    <izvorni_sadrzaj> UDRUGA MALIH I SREDNJIH PODUZETNIKA, OIB 19010588101, Donje svetice 40, 10000 Zagreb zastupanog po punomoćniku KATARINA JAGIĆ, Predsjednica</izvorni_sadrzaj>
    <derivirana_varijabla naziv="DomainObject.Predmet.ProtustrankaFormatedWithAdressOIB_1"> UDRUGA MALIH I SREDNJIH PODUZETNIKA, OIB 19010588101, Donje svetice 40, 10000 Zagreb zastupanog po punomoćniku KATARINA JAGIĆ, Predsjednica</derivirana_varijabla>
  </DomainObject.Predmet.ProtustrankaFormatedWithAdressOIB>
  <DomainObject.Predmet.ProtustrankaWithAdress>
    <izvorni_sadrzaj>UDRUGA MALIH I SREDNJIH PODUZETNIKA Donje svetice 40, 10000 Zagreb</izvorni_sadrzaj>
    <derivirana_varijabla naziv="DomainObject.Predmet.ProtustrankaWithAdress_1">UDRUGA MALIH I SREDNJIH PODUZETNIKA Donje svetice 40, 10000 Zagreb</derivirana_varijabla>
  </DomainObject.Predmet.ProtustrankaWithAdress>
  <DomainObject.Predmet.ProtustrankaWithAdressOIB>
    <izvorni_sadrzaj>UDRUGA MALIH I SREDNJIH PODUZETNIKA, OIB 19010588101, Donje svetice 40, 10000 Zagreb</izvorni_sadrzaj>
    <derivirana_varijabla naziv="DomainObject.Predmet.ProtustrankaWithAdressOIB_1">UDRUGA MALIH I SREDNJIH PODUZETNIKA, OIB 19010588101, Donje svetice 40, 10000 Zagreb</derivirana_varijabla>
  </DomainObject.Predmet.ProtustrankaWithAdressOIB>
  <DomainObject.Predmet.ProtustrankaNazivFormated>
    <izvorni_sadrzaj>UDRUGA MALIH I SREDNJIH PODUZETNIKA</izvorni_sadrzaj>
    <derivirana_varijabla naziv="DomainObject.Predmet.ProtustrankaNazivFormated_1">UDRUGA MALIH I SREDNJIH PODUZETNIKA</derivirana_varijabla>
  </DomainObject.Predmet.ProtustrankaNazivFormated>
  <DomainObject.Predmet.ProtustrankaNazivFormatedOIB>
    <izvorni_sadrzaj>UDRUGA MALIH I SREDNJIH PODUZETNIKA, OIB 19010588101</izvorni_sadrzaj>
    <derivirana_varijabla naziv="DomainObject.Predmet.ProtustrankaNazivFormatedOIB_1">UDRUGA MALIH I SREDNJIH PODUZETNIKA, OIB 19010588101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MALIH I SREDNJIH PODUZETNIKA zastupanog po punomoćniku KATARINA JAGIĆ, Predsjednica</item>
    </izvorni_sadrzaj>
    <derivirana_varijabla naziv="DomainObject.Predmet.ProtuStrankaListFormated_1">
      <item>UDRUGA MALIH I SREDNJIH PODUZETNIKA zastupanog po punomoćniku KATARINA JAGIĆ, Predsjednica</item>
    </derivirana_varijabla>
  </DomainObject.Predmet.ProtuStrankaListFormated>
  <DomainObject.Predmet.ProtuStrankaListFormatedOIB>
    <izvorni_sadrzaj>
      <item>UDRUGA MALIH I SREDNJIH PODUZETNIKA, OIB 19010588101 zastupanog po punomoćniku KATARINA JAGIĆ, Predsjednica</item>
    </izvorni_sadrzaj>
    <derivirana_varijabla naziv="DomainObject.Predmet.ProtuStrankaListFormatedOIB_1">
      <item>UDRUGA MALIH I SREDNJIH PODUZETNIKA, OIB 19010588101 zastupanog po punomoćniku KATARINA JAGIĆ, Predsjednica</item>
    </derivirana_varijabla>
  </DomainObject.Predmet.ProtuStrankaListFormatedOIB>
  <DomainObject.Predmet.ProtuStrankaListFormatedWithAdress>
    <izvorni_sadrzaj>
      <item>UDRUGA MALIH I SREDNJIH PODUZETNIKA, Donje svetice 40, 10000 Zagreb zastupanog po punomoćniku KATARINA JAGIĆ, Predsjednica</item>
    </izvorni_sadrzaj>
    <derivirana_varijabla naziv="DomainObject.Predmet.ProtuStrankaListFormatedWithAdress_1">
      <item>UDRUGA MALIH I SREDNJIH PODUZETNIKA, Donje svetice 40, 10000 Zagreb zastupanog po punomoćniku KATARINA JAGIĆ, Predsjednica</item>
    </derivirana_varijabla>
  </DomainObject.Predmet.ProtuStrankaListFormatedWithAdress>
  <DomainObject.Predmet.ProtuStrankaListFormatedWithAdressOIB>
    <izvorni_sadrzaj>
      <item>UDRUGA MALIH I SREDNJIH PODUZETNIKA, OIB 19010588101, Donje svetice 40, 10000 Zagreb zastupanog po punomoćniku KATARINA JAGIĆ, Predsjednica</item>
    </izvorni_sadrzaj>
    <derivirana_varijabla naziv="DomainObject.Predmet.ProtuStrankaListFormatedWithAdressOIB_1">
      <item>UDRUGA MALIH I SREDNJIH PODUZETNIKA, OIB 19010588101, Donje svetice 40, 10000 Zagreb zastupanog po punomoćniku KATARINA JAGIĆ, Predsjednica</item>
    </derivirana_varijabla>
  </DomainObject.Predmet.ProtuStrankaListFormatedWithAdressOIB>
  <DomainObject.Predmet.ProtuStrankaListNazivFormated>
    <izvorni_sadrzaj>
      <item>UDRUGA MALIH I SREDNJIH PODUZETNIKA</item>
    </izvorni_sadrzaj>
    <derivirana_varijabla naziv="DomainObject.Predmet.ProtuStrankaListNazivFormated_1">
      <item>UDRUGA MALIH I SREDNJIH PODUZETNIKA</item>
    </derivirana_varijabla>
  </DomainObject.Predmet.ProtuStrankaListNazivFormated>
  <DomainObject.Predmet.ProtuStrankaListNazivFormatedOIB>
    <izvorni_sadrzaj>
      <item>UDRUGA MALIH I SREDNJIH PODUZETNIKA, OIB 19010588101</item>
    </izvorni_sadrzaj>
    <derivirana_varijabla naziv="DomainObject.Predmet.ProtuStrankaListNazivFormatedOIB_1">
      <item>UDRUGA MALIH I SREDNJIH PODUZETNIKA, OIB 19010588101</item>
    </derivirana_varijabla>
  </DomainObject.Predmet.ProtuStrankaListNazivFormatedOIB>
  <DomainObject.Predmet.OstaliListFormated>
    <izvorni_sadrzaj>
      <item>KATARINA JAGIĆ, Predsjednica punomoćnik sudionika u postupku UDRUGA MALIH I SREDNJIH PODUZETNIKA</item>
    </izvorni_sadrzaj>
    <derivirana_varijabla naziv="DomainObject.Predmet.OstaliListFormated_1">
      <item>KATARINA JAGIĆ, Predsjednica punomoćnik sudionika u postupku UDRUGA MALIH I SREDNJIH PODUZETNIKA</item>
    </derivirana_varijabla>
  </DomainObject.Predmet.OstaliListFormated>
  <DomainObject.Predmet.OstaliListFormatedOIB>
    <izvorni_sadrzaj>
      <item>KATARINA JAGIĆ, Predsjednica punomoćnik sudionika u postupku UDRUGA MALIH I SREDNJIH PODUZETNIKA</item>
    </izvorni_sadrzaj>
    <derivirana_varijabla naziv="DomainObject.Predmet.OstaliListFormatedOIB_1">
      <item>KATARINA JAGIĆ, Predsjednica punomoćnik sudionika u postupku UDRUGA MALIH I SREDNJIH PODUZETNIKA</item>
    </derivirana_varijabla>
  </DomainObject.Predmet.OstaliListFormatedOIB>
  <DomainObject.Predmet.OstaliListFormatedWithAdress>
    <izvorni_sadrzaj>
      <item>KATARINA JAGIĆ, Predsjednica, Donje Svetice 40, 10000 Zagreb punomoćnik sudionika u postupku UDRUGA MALIH I SREDNJIH PODUZETNIKA</item>
    </izvorni_sadrzaj>
    <derivirana_varijabla naziv="DomainObject.Predmet.OstaliListFormatedWithAdress_1">
      <item>KATARINA JAGIĆ, Predsjednica, Donje Svetice 40, 10000 Zagreb punomoćnik sudionika u postupku UDRUGA MALIH I SREDNJIH PODUZETNIKA</item>
    </derivirana_varijabla>
  </DomainObject.Predmet.OstaliListFormatedWithAdress>
  <DomainObject.Predmet.OstaliListFormatedWithAdressOIB>
    <izvorni_sadrzaj>
      <item>KATARINA JAGIĆ, Predsjednica, Donje Svetice 40, 10000 Zagreb punomoćnik sudionika u postupku UDRUGA MALIH I SREDNJIH PODUZETNIKA</item>
    </izvorni_sadrzaj>
    <derivirana_varijabla naziv="DomainObject.Predmet.OstaliListFormatedWithAdressOIB_1">
      <item>KATARINA JAGIĆ, Predsjednica, Donje Svetice 40, 10000 Zagreb punomoćnik sudionika u postupku UDRUGA MALIH I SREDNJIH PODUZETNIKA</item>
    </derivirana_varijabla>
  </DomainObject.Predmet.OstaliListFormatedWithAdressOIB>
  <DomainObject.Predmet.OstaliListNazivFormated>
    <izvorni_sadrzaj>
      <item>KATARINA JAGIĆ, Predsjednica</item>
    </izvorni_sadrzaj>
    <derivirana_varijabla naziv="DomainObject.Predmet.OstaliListNazivFormated_1">
      <item>KATARINA JAGIĆ, Predsjednica</item>
    </derivirana_varijabla>
  </DomainObject.Predmet.OstaliListNazivFormated>
  <DomainObject.Predmet.OstaliListNazivFormatedOIB>
    <izvorni_sadrzaj>
      <item>KATARINA JAGIĆ, Predsjednica</item>
    </izvorni_sadrzaj>
    <derivirana_varijabla naziv="DomainObject.Predmet.OstaliListNazivFormatedOIB_1">
      <item>KATARINA JAGIĆ, Predsjednica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MALIH I SREDNJIH PODUZETNIKA</izvorni_sadrzaj>
    <derivirana_varijabla naziv="DomainObject.Predmet.ProtustrankaIDrugi_1">UDRUGA MALIH I SREDNJIH PODUZETNIKA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MALIH I SREDNJIH PODUZETNIKA, OIB 19010588101, Donje svetice 40, 10000 Zagreb</izvorni_sadrzaj>
    <derivirana_varijabla naziv="DomainObject.Predmet.ProtustrankaIDrugiAdressOIB_1">UDRUGA MALIH I SREDNJIH PODUZETNIKA, OIB 19010588101,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MALIH I SREDNJIH PODUZETNIKA</item>
      <item>KATARINA JAGIĆ, Predsjednica</item>
    </izvorni_sadrzaj>
    <derivirana_varijabla naziv="DomainObject.Predmet.SudioniciListNaziv_1">
      <item>FINA Regionalni centar Zagreb</item>
      <item>UDRUGA MALIH I SREDNJIH PODUZETNIKA</item>
      <item>KATARINA JAGIĆ, Predsjednica</item>
    </derivirana_varijabla>
  </DomainObject.Predmet.SudioniciListNaziv>
  <DomainObject.Predmet.SudioniciListAdressOIB>
    <izvorni_sadrzaj>
      <item>FINA Regionalni centar Zagreb, OIB 85821130368, Trg svibanjskih žrtava 1995. br.1,10000 Zagreb</item>
      <item>UDRUGA MALIH I SREDNJIH PODUZETNIKA, OIB 19010588101, Donje svetice 40,10000 Zagreb</item>
      <item>KATARINA JAGIĆ, Predsjednica, Donje Svetice 40,10000 Zagreb</item>
    </izvorni_sadrzaj>
    <derivirana_varijabla naziv="DomainObject.Predmet.SudioniciListAdressOIB_1">
      <item>FINA Regionalni centar Zagreb, OIB 85821130368, Trg svibanjskih žrtava 1995. br.1,10000 Zagreb</item>
      <item>UDRUGA MALIH I SREDNJIH PODUZETNIKA, OIB 19010588101, Donje svetice 40,10000 Zagreb</item>
      <item>KATARINA JAGIĆ, Predsjednica,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19010588101</item>
      <item>, OIB null</item>
    </izvorni_sadrzaj>
    <derivirana_varijabla naziv="DomainObject.Predmet.SudioniciListNazivOIB_1">
      <item>, OIB 85821130368</item>
      <item>, OIB 19010588101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2455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2016-04-06T08:55:00Z</dcterms:created>
  <dc:creator>Sudsko vijeæe</dc:creator>
  <cp:lastModifiedBy>Nevenka Furić</cp:lastModifiedBy>
  <cp:lastPrinted>2016-04-06T08:58:00Z</cp:lastPrinted>
  <dcterms:modified xmlns:xsi="http://www.w3.org/2001/XMLSchema-instance" xsi:type="dcterms:W3CDTF">2016-04-06T08:59:00Z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