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9404" w14:paraId="91f9404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45" w:rsidP="00FF5397" w:rsidR="006E0E45">
      <w:pPr>
        <w:rPr>
          <w:b/>
        </w:rPr>
      </w:pP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6E0E45">
      <w:r>
        <w:rPr>
          <w:b/>
        </w:rPr>
        <w:t>Slavonski Brod</w:t>
      </w:r>
      <w:r w:rsidR="00FF5397">
        <w:tab/>
      </w:r>
    </w:p>
    <w:p w:rsidRDefault="00FF5397" w:rsidP="00FF5397" w:rsidR="00CD56B6">
      <w:r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5E5DE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6E0E45" w:rsidP="00FF5397" w:rsidR="006E0E45">
      <w:pPr>
        <w:jc w:val="center"/>
        <w:rPr>
          <w:b/>
        </w:rPr>
      </w:pPr>
    </w:p>
    <w:p w:rsidRDefault="00FF5397" w:rsidP="00FF5397" w:rsidR="00FF5397">
      <w:pPr>
        <w:jc w:val="both"/>
      </w:pPr>
    </w:p>
    <w:p w:rsidRDefault="00FF5397" w:rsidP="00CC75ED" w:rsidR="004C4F4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1B4871" w:rsidRPr="001B4871">
        <w:t>PRODIS MALOPRODAJA d.o.o. za trgovinu i usluge</w:t>
      </w:r>
      <w:r w:rsidR="00D34F6F">
        <w:t xml:space="preserve"> u stečaju</w:t>
      </w:r>
      <w:r w:rsidR="001B4871" w:rsidRPr="001B4871">
        <w:t>, skraćena tvrtka: PRODIS MALOPRODAJA d.o.o.</w:t>
      </w:r>
      <w:r w:rsidR="00D34F6F">
        <w:t xml:space="preserve"> u stečaju</w:t>
      </w:r>
      <w:r w:rsidR="001B4871" w:rsidRPr="001B4871">
        <w:t>, Zagreb, Okrugljačka 8, OIB 84932146143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1B4871">
        <w:t>24. rujna</w:t>
      </w:r>
      <w:r w:rsidR="002E79FB">
        <w:t xml:space="preserve"> 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8066B0">
        <w:t>2</w:t>
      </w:r>
      <w:r w:rsidR="00A550FC">
        <w:t>7</w:t>
      </w:r>
      <w:r w:rsidR="008066B0">
        <w:t>. rujna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6E0E45" w:rsidP="00CC75ED" w:rsidR="006E0E45">
      <w:pPr>
        <w:jc w:val="both"/>
      </w:pPr>
    </w:p>
    <w:p w:rsidRDefault="0053704B" w:rsidP="0053704B" w:rsidR="0053704B">
      <w:pPr>
        <w:jc w:val="both"/>
      </w:pPr>
    </w:p>
    <w:p w:rsidRDefault="0053704B" w:rsidP="0053704B" w:rsidR="0053704B">
      <w:pPr>
        <w:jc w:val="center"/>
      </w:pPr>
      <w:r>
        <w:t>r i j e š i o    j e</w:t>
      </w:r>
    </w:p>
    <w:p w:rsidRDefault="0053704B" w:rsidP="0053704B" w:rsidR="0053704B">
      <w:pPr>
        <w:jc w:val="both"/>
        <w:rPr>
          <w:b/>
        </w:rPr>
      </w:pPr>
    </w:p>
    <w:p w:rsidRDefault="0053704B" w:rsidP="0053704B" w:rsidR="0053704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I.</w:t>
      </w:r>
      <w:r>
        <w:t xml:space="preserve"> </w:t>
      </w:r>
      <w:r>
        <w:rPr>
          <w:b/>
        </w:rPr>
        <w:t>a)</w:t>
      </w:r>
      <w:r>
        <w:t xml:space="preserve"> </w:t>
      </w:r>
      <w:r>
        <w:rPr>
          <w:b/>
        </w:rPr>
        <w:t xml:space="preserve">Utvrđene </w:t>
      </w:r>
      <w:r>
        <w:t xml:space="preserve">su tražbine stečajnih vjerovnika prvog višeg isplatnog reda u iznosima kako slijedi: </w:t>
      </w:r>
    </w:p>
    <w:p w:rsidRDefault="00552F95" w:rsidP="0053704B" w:rsidR="00552F95">
      <w:pPr>
        <w:jc w:val="both"/>
      </w:pPr>
    </w:p>
    <w:p w:rsidRDefault="00552F95" w:rsidP="00552F95" w:rsidR="00552F95" w:rsidRPr="00552F95">
      <w:pPr>
        <w:jc w:val="both"/>
      </w:pPr>
      <w:r w:rsidRPr="00552F95">
        <w:t xml:space="preserve">1. Republika Hrvatska Ministarstvo financija </w:t>
      </w:r>
    </w:p>
    <w:p w:rsidRDefault="00552F95" w:rsidP="00552F95" w:rsidR="00552F95" w:rsidRPr="00552F95">
      <w:pPr>
        <w:jc w:val="both"/>
      </w:pPr>
      <w:r w:rsidRPr="00552F95">
        <w:t xml:space="preserve">Porezna uprava, Područni ured Zagreb, </w:t>
      </w:r>
    </w:p>
    <w:p w:rsidRDefault="00552F95" w:rsidP="00552F95" w:rsidR="00552F95" w:rsidRPr="00552F95">
      <w:pPr>
        <w:jc w:val="both"/>
      </w:pPr>
      <w:r w:rsidRPr="00552F95">
        <w:t xml:space="preserve">Zagreb, Av. Dubrovnik 32                                          </w:t>
      </w:r>
      <w:r w:rsidRPr="00552F95">
        <w:tab/>
        <w:t xml:space="preserve">           </w:t>
      </w:r>
    </w:p>
    <w:p w:rsidRDefault="00552F95" w:rsidP="0053704B" w:rsidR="00552F95">
      <w:pPr>
        <w:jc w:val="both"/>
      </w:pPr>
      <w:r w:rsidRPr="00552F95">
        <w:t xml:space="preserve">OIB 18683136487                                                                      </w:t>
      </w:r>
      <w:r w:rsidR="00B9095A">
        <w:t xml:space="preserve">  </w:t>
      </w:r>
      <w:r w:rsidRPr="00552F95">
        <w:t xml:space="preserve">u iznosu od </w:t>
      </w:r>
      <w:r>
        <w:t>30.263,68</w:t>
      </w:r>
      <w:r w:rsidRPr="00552F95">
        <w:t xml:space="preserve"> Kn</w:t>
      </w:r>
    </w:p>
    <w:p w:rsidRDefault="0053704B" w:rsidP="0053704B" w:rsidR="0053704B">
      <w:pPr>
        <w:rPr>
          <w:b/>
        </w:rPr>
      </w:pPr>
    </w:p>
    <w:p w:rsidRDefault="00BE7A06" w:rsidP="009428EA" w:rsidR="009428EA">
      <w:pPr>
        <w:rPr>
          <w:szCs w:val="22"/>
        </w:rPr>
      </w:pPr>
      <w:r>
        <w:rPr>
          <w:szCs w:val="22"/>
        </w:rPr>
        <w:t>2</w:t>
      </w:r>
      <w:r w:rsidR="0053704B">
        <w:rPr>
          <w:szCs w:val="22"/>
        </w:rPr>
        <w:t xml:space="preserve">. </w:t>
      </w:r>
      <w:r w:rsidR="009428EA" w:rsidRPr="009428EA">
        <w:rPr>
          <w:szCs w:val="22"/>
        </w:rPr>
        <w:t xml:space="preserve">Jelena Živković, </w:t>
      </w:r>
    </w:p>
    <w:p w:rsidRDefault="009428EA" w:rsidP="009428EA" w:rsidR="009428EA" w:rsidRPr="009428EA">
      <w:pPr>
        <w:rPr>
          <w:szCs w:val="22"/>
        </w:rPr>
      </w:pPr>
      <w:r w:rsidRPr="009428EA">
        <w:rPr>
          <w:szCs w:val="22"/>
        </w:rPr>
        <w:t xml:space="preserve">Split Gradišćanskih Hrvata 6, </w:t>
      </w:r>
    </w:p>
    <w:p w:rsidRDefault="009428EA" w:rsidP="00716C6D" w:rsidR="009428EA">
      <w:pPr>
        <w:rPr>
          <w:szCs w:val="22"/>
        </w:rPr>
      </w:pPr>
      <w:r w:rsidRPr="009428EA">
        <w:rPr>
          <w:szCs w:val="22"/>
        </w:rPr>
        <w:t>OIB 01231560593</w:t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E5372C">
        <w:rPr>
          <w:szCs w:val="22"/>
        </w:rPr>
        <w:tab/>
        <w:t xml:space="preserve">       </w:t>
      </w:r>
      <w:r w:rsidR="00716C6D">
        <w:rPr>
          <w:szCs w:val="22"/>
        </w:rPr>
        <w:t>u iznosu od</w:t>
      </w:r>
      <w:r w:rsidR="00E5372C">
        <w:rPr>
          <w:szCs w:val="22"/>
        </w:rPr>
        <w:t xml:space="preserve"> </w:t>
      </w:r>
      <w:r w:rsidR="00716C6D">
        <w:rPr>
          <w:szCs w:val="22"/>
        </w:rPr>
        <w:t xml:space="preserve"> 4.768,12 Kn</w:t>
      </w:r>
      <w:r w:rsidR="00716C6D">
        <w:rPr>
          <w:szCs w:val="22"/>
        </w:rPr>
        <w:tab/>
      </w:r>
      <w:r w:rsidR="0053704B">
        <w:rPr>
          <w:szCs w:val="22"/>
        </w:rPr>
        <w:t xml:space="preserve">       </w:t>
      </w:r>
      <w:r w:rsidR="0012337F">
        <w:rPr>
          <w:szCs w:val="22"/>
        </w:rPr>
        <w:tab/>
      </w:r>
    </w:p>
    <w:p w:rsidRDefault="009428EA" w:rsidP="009428EA" w:rsidR="009428EA">
      <w:pPr>
        <w:rPr>
          <w:szCs w:val="22"/>
        </w:rPr>
      </w:pPr>
    </w:p>
    <w:p w:rsidRDefault="00BE7A06" w:rsidP="009428EA" w:rsidR="000B00C5">
      <w:pPr>
        <w:rPr>
          <w:szCs w:val="22"/>
        </w:rPr>
      </w:pPr>
      <w:r>
        <w:rPr>
          <w:szCs w:val="22"/>
        </w:rPr>
        <w:t>3</w:t>
      </w:r>
      <w:r w:rsidR="000B00C5">
        <w:rPr>
          <w:szCs w:val="22"/>
        </w:rPr>
        <w:t>.</w:t>
      </w:r>
      <w:r w:rsidR="000B00C5" w:rsidRPr="000B00C5">
        <w:rPr>
          <w:sz w:val="22"/>
        </w:rPr>
        <w:t xml:space="preserve"> </w:t>
      </w:r>
      <w:r w:rsidR="000B00C5" w:rsidRPr="000B00C5">
        <w:rPr>
          <w:szCs w:val="22"/>
        </w:rPr>
        <w:t xml:space="preserve">Maja Jugović, Sesvete, </w:t>
      </w:r>
    </w:p>
    <w:p w:rsidRDefault="000B00C5" w:rsidP="009428EA" w:rsidR="009428EA">
      <w:pPr>
        <w:rPr>
          <w:szCs w:val="22"/>
        </w:rPr>
      </w:pPr>
      <w:r w:rsidRPr="000B00C5">
        <w:rPr>
          <w:szCs w:val="22"/>
        </w:rPr>
        <w:t>Bjelovarska 62d, OIB 76755834248</w:t>
      </w:r>
      <w:r w:rsidR="00970807" w:rsidRPr="00970807">
        <w:rPr>
          <w:szCs w:val="22"/>
        </w:rPr>
        <w:t xml:space="preserve"> </w:t>
      </w:r>
      <w:r w:rsidR="00970807">
        <w:rPr>
          <w:szCs w:val="22"/>
        </w:rPr>
        <w:tab/>
      </w:r>
      <w:r w:rsidR="00970807">
        <w:rPr>
          <w:szCs w:val="22"/>
        </w:rPr>
        <w:tab/>
      </w:r>
      <w:r w:rsidR="00970807">
        <w:rPr>
          <w:szCs w:val="22"/>
        </w:rPr>
        <w:tab/>
      </w:r>
      <w:r w:rsidR="00970807">
        <w:rPr>
          <w:szCs w:val="22"/>
        </w:rPr>
        <w:tab/>
        <w:t xml:space="preserve">       </w:t>
      </w:r>
      <w:r w:rsidR="00970807" w:rsidRPr="00970807">
        <w:rPr>
          <w:szCs w:val="22"/>
        </w:rPr>
        <w:t>u iznosu od  6.509,40 Kn</w:t>
      </w:r>
    </w:p>
    <w:p w:rsidRDefault="000B00C5" w:rsidP="009428EA" w:rsidR="000B00C5">
      <w:pPr>
        <w:rPr>
          <w:szCs w:val="22"/>
        </w:rPr>
      </w:pPr>
    </w:p>
    <w:p w:rsidRDefault="00BE7A06" w:rsidP="0012337F" w:rsidR="000B00C5">
      <w:pPr>
        <w:tabs>
          <w:tab w:pos="5387" w:val="left"/>
        </w:tabs>
        <w:rPr>
          <w:szCs w:val="22"/>
        </w:rPr>
      </w:pPr>
      <w:r>
        <w:rPr>
          <w:szCs w:val="22"/>
        </w:rPr>
        <w:t>4</w:t>
      </w:r>
      <w:r w:rsidR="000B00C5">
        <w:rPr>
          <w:szCs w:val="22"/>
        </w:rPr>
        <w:t xml:space="preserve">. </w:t>
      </w:r>
      <w:r w:rsidR="000B00C5" w:rsidRPr="000B00C5">
        <w:rPr>
          <w:szCs w:val="22"/>
        </w:rPr>
        <w:t xml:space="preserve">Karmen Tepuš, Krapina, </w:t>
      </w:r>
      <w:r w:rsidR="00716C6D">
        <w:rPr>
          <w:szCs w:val="22"/>
        </w:rPr>
        <w:tab/>
      </w:r>
    </w:p>
    <w:p w:rsidRDefault="000B00C5" w:rsidP="000B00C5" w:rsidR="000B00C5" w:rsidRPr="000B00C5">
      <w:pPr>
        <w:rPr>
          <w:szCs w:val="22"/>
        </w:rPr>
      </w:pPr>
      <w:r w:rsidRPr="000B00C5">
        <w:rPr>
          <w:szCs w:val="22"/>
        </w:rPr>
        <w:t>M. J. Zagorke 2,</w:t>
      </w:r>
    </w:p>
    <w:p w:rsidRDefault="000B00C5" w:rsidP="000B00C5" w:rsidR="000B00C5">
      <w:pPr>
        <w:rPr>
          <w:szCs w:val="22"/>
        </w:rPr>
      </w:pPr>
      <w:r w:rsidRPr="000B00C5">
        <w:rPr>
          <w:szCs w:val="22"/>
        </w:rPr>
        <w:t>OIB 34901630519</w:t>
      </w:r>
      <w:r w:rsidR="00716C6D">
        <w:rPr>
          <w:szCs w:val="22"/>
        </w:rPr>
        <w:tab/>
      </w:r>
      <w:r w:rsidR="00880887">
        <w:rPr>
          <w:szCs w:val="22"/>
        </w:rPr>
        <w:tab/>
      </w:r>
      <w:r w:rsidR="00880887">
        <w:rPr>
          <w:szCs w:val="22"/>
        </w:rPr>
        <w:tab/>
      </w:r>
      <w:r w:rsidR="00880887">
        <w:rPr>
          <w:szCs w:val="22"/>
        </w:rPr>
        <w:tab/>
      </w:r>
      <w:r w:rsidR="00880887">
        <w:rPr>
          <w:szCs w:val="22"/>
        </w:rPr>
        <w:tab/>
      </w:r>
      <w:r w:rsidR="00880887">
        <w:rPr>
          <w:szCs w:val="22"/>
        </w:rPr>
        <w:tab/>
        <w:t xml:space="preserve">       u iznosu od 6.589,65 Kn</w:t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716C6D">
        <w:rPr>
          <w:szCs w:val="22"/>
        </w:rPr>
        <w:tab/>
      </w:r>
      <w:r w:rsidR="00E5372C">
        <w:rPr>
          <w:szCs w:val="22"/>
        </w:rPr>
        <w:t xml:space="preserve">                   </w:t>
      </w:r>
    </w:p>
    <w:p w:rsidRDefault="000B00C5" w:rsidP="000B00C5" w:rsidR="000B00C5">
      <w:pPr>
        <w:rPr>
          <w:szCs w:val="22"/>
        </w:rPr>
      </w:pPr>
    </w:p>
    <w:p w:rsidRDefault="00BE7A06" w:rsidP="000B00C5" w:rsidR="000B00C5">
      <w:pPr>
        <w:rPr>
          <w:szCs w:val="22"/>
        </w:rPr>
      </w:pPr>
      <w:r>
        <w:rPr>
          <w:szCs w:val="22"/>
        </w:rPr>
        <w:t>5</w:t>
      </w:r>
      <w:r w:rsidR="000B00C5">
        <w:rPr>
          <w:szCs w:val="22"/>
        </w:rPr>
        <w:t xml:space="preserve">. </w:t>
      </w:r>
      <w:r w:rsidR="000B00C5" w:rsidRPr="000B00C5">
        <w:rPr>
          <w:szCs w:val="22"/>
        </w:rPr>
        <w:t xml:space="preserve">Ana Kresić, Seget Vranjica, </w:t>
      </w:r>
    </w:p>
    <w:p w:rsidRDefault="000B00C5" w:rsidP="000B00C5" w:rsidR="000B00C5" w:rsidRPr="000B00C5">
      <w:pPr>
        <w:rPr>
          <w:szCs w:val="22"/>
        </w:rPr>
      </w:pPr>
      <w:r w:rsidRPr="000B00C5">
        <w:rPr>
          <w:szCs w:val="22"/>
        </w:rPr>
        <w:t xml:space="preserve">Tibarska ulica 7, </w:t>
      </w:r>
    </w:p>
    <w:p w:rsidRDefault="000B00C5" w:rsidP="000B00C5" w:rsidR="000B00C5">
      <w:pPr>
        <w:rPr>
          <w:szCs w:val="22"/>
        </w:rPr>
      </w:pPr>
      <w:r w:rsidRPr="000B00C5">
        <w:rPr>
          <w:szCs w:val="22"/>
        </w:rPr>
        <w:t>OIB 29554236410</w:t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12337F">
        <w:rPr>
          <w:szCs w:val="22"/>
        </w:rPr>
        <w:tab/>
        <w:t xml:space="preserve">                  </w:t>
      </w:r>
      <w:r w:rsidR="0012337F">
        <w:rPr>
          <w:szCs w:val="22"/>
        </w:rPr>
        <w:tab/>
      </w:r>
      <w:r w:rsidR="00E5372C">
        <w:rPr>
          <w:szCs w:val="22"/>
        </w:rPr>
        <w:t xml:space="preserve">                   </w:t>
      </w:r>
      <w:r w:rsidR="0012337F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6.463,12</w:t>
      </w:r>
      <w:r w:rsidR="00DC1681">
        <w:rPr>
          <w:szCs w:val="22"/>
        </w:rPr>
        <w:t xml:space="preserve"> </w:t>
      </w:r>
      <w:r w:rsidR="0012337F">
        <w:rPr>
          <w:szCs w:val="22"/>
        </w:rPr>
        <w:t>Kn</w:t>
      </w:r>
      <w:r w:rsidR="0012337F">
        <w:rPr>
          <w:szCs w:val="22"/>
        </w:rPr>
        <w:tab/>
      </w:r>
    </w:p>
    <w:p w:rsidRDefault="000B00C5" w:rsidP="000B00C5" w:rsidR="000B00C5">
      <w:pPr>
        <w:rPr>
          <w:szCs w:val="22"/>
        </w:rPr>
      </w:pPr>
    </w:p>
    <w:p w:rsidRDefault="004C18DE" w:rsidP="000B00C5" w:rsidR="000B00C5">
      <w:pPr>
        <w:rPr>
          <w:szCs w:val="22"/>
        </w:rPr>
      </w:pPr>
      <w:r>
        <w:rPr>
          <w:szCs w:val="22"/>
        </w:rPr>
        <w:t>6</w:t>
      </w:r>
      <w:r w:rsidR="000B00C5">
        <w:rPr>
          <w:szCs w:val="22"/>
        </w:rPr>
        <w:t xml:space="preserve">. </w:t>
      </w:r>
      <w:r w:rsidR="000B00C5" w:rsidRPr="000B00C5">
        <w:rPr>
          <w:szCs w:val="22"/>
        </w:rPr>
        <w:t xml:space="preserve">Rahela Lončarić, Zagreb, </w:t>
      </w:r>
    </w:p>
    <w:p w:rsidRDefault="000B00C5" w:rsidP="000B00C5" w:rsidR="000B00C5" w:rsidRPr="000B00C5">
      <w:pPr>
        <w:rPr>
          <w:szCs w:val="22"/>
        </w:rPr>
      </w:pPr>
      <w:r w:rsidRPr="000B00C5">
        <w:rPr>
          <w:szCs w:val="22"/>
        </w:rPr>
        <w:t xml:space="preserve">Ulica Kerestinečkih žrtava 48, </w:t>
      </w:r>
    </w:p>
    <w:p w:rsidRDefault="000B00C5" w:rsidP="000B00C5" w:rsidR="000B00C5">
      <w:pPr>
        <w:rPr>
          <w:szCs w:val="22"/>
        </w:rPr>
      </w:pPr>
      <w:r w:rsidRPr="000B00C5">
        <w:rPr>
          <w:szCs w:val="22"/>
        </w:rPr>
        <w:t>OIB 86561901398</w:t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E5372C">
        <w:rPr>
          <w:szCs w:val="22"/>
        </w:rPr>
        <w:t xml:space="preserve">                  </w:t>
      </w:r>
      <w:r w:rsidR="0012337F">
        <w:rPr>
          <w:szCs w:val="22"/>
        </w:rPr>
        <w:t xml:space="preserve">u iznosu od </w:t>
      </w:r>
      <w:r w:rsidR="00FD5768">
        <w:rPr>
          <w:szCs w:val="22"/>
        </w:rPr>
        <w:t>12.623,34</w:t>
      </w:r>
      <w:r w:rsidR="0012337F">
        <w:rPr>
          <w:szCs w:val="22"/>
        </w:rPr>
        <w:t xml:space="preserve"> </w:t>
      </w:r>
      <w:r w:rsidR="00DC1681">
        <w:rPr>
          <w:szCs w:val="22"/>
        </w:rPr>
        <w:t>K</w:t>
      </w:r>
      <w:r w:rsidR="0012337F">
        <w:rPr>
          <w:szCs w:val="22"/>
        </w:rPr>
        <w:t>n</w:t>
      </w:r>
      <w:r w:rsidR="0012337F">
        <w:rPr>
          <w:szCs w:val="22"/>
        </w:rPr>
        <w:tab/>
      </w:r>
    </w:p>
    <w:p w:rsidRDefault="00A9562A" w:rsidP="000B00C5" w:rsidR="00A9562A">
      <w:pPr>
        <w:rPr>
          <w:szCs w:val="22"/>
        </w:rPr>
      </w:pPr>
    </w:p>
    <w:p w:rsidRDefault="000B00C5" w:rsidP="000B00C5" w:rsidR="000B00C5">
      <w:pPr>
        <w:rPr>
          <w:szCs w:val="22"/>
        </w:rPr>
      </w:pPr>
    </w:p>
    <w:p w:rsidRDefault="004C18DE" w:rsidP="000B00C5" w:rsidR="000B00C5">
      <w:pPr>
        <w:rPr>
          <w:szCs w:val="22"/>
        </w:rPr>
      </w:pPr>
      <w:r>
        <w:rPr>
          <w:szCs w:val="22"/>
        </w:rPr>
        <w:t>7</w:t>
      </w:r>
      <w:r w:rsidR="000B00C5">
        <w:rPr>
          <w:szCs w:val="22"/>
        </w:rPr>
        <w:t xml:space="preserve">. </w:t>
      </w:r>
      <w:r w:rsidR="000B00C5" w:rsidRPr="000B00C5">
        <w:rPr>
          <w:szCs w:val="22"/>
        </w:rPr>
        <w:t xml:space="preserve">Jasenka Slako, Rijeka, </w:t>
      </w:r>
    </w:p>
    <w:p w:rsidRDefault="000B00C5" w:rsidP="000B00C5" w:rsidR="000B00C5">
      <w:pPr>
        <w:rPr>
          <w:szCs w:val="22"/>
        </w:rPr>
      </w:pPr>
      <w:r w:rsidRPr="000B00C5">
        <w:rPr>
          <w:szCs w:val="22"/>
        </w:rPr>
        <w:t>Kumičićeva 41b, OIB 64430393260</w:t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12337F">
        <w:rPr>
          <w:szCs w:val="22"/>
        </w:rPr>
        <w:tab/>
      </w:r>
      <w:r w:rsidR="00E5372C">
        <w:rPr>
          <w:szCs w:val="22"/>
        </w:rPr>
        <w:t xml:space="preserve">                  </w:t>
      </w:r>
      <w:r w:rsidR="0012337F">
        <w:rPr>
          <w:szCs w:val="22"/>
        </w:rPr>
        <w:t xml:space="preserve">u iznosu od </w:t>
      </w:r>
      <w:r w:rsidR="00E5372C">
        <w:rPr>
          <w:szCs w:val="22"/>
        </w:rPr>
        <w:t xml:space="preserve">  </w:t>
      </w:r>
      <w:r w:rsidR="00FD5768">
        <w:rPr>
          <w:szCs w:val="22"/>
        </w:rPr>
        <w:t xml:space="preserve">6.462,96 </w:t>
      </w:r>
      <w:r w:rsidR="00DC1681">
        <w:rPr>
          <w:szCs w:val="22"/>
        </w:rPr>
        <w:t>K</w:t>
      </w:r>
      <w:r w:rsidR="00FD5768">
        <w:rPr>
          <w:szCs w:val="22"/>
        </w:rPr>
        <w:t>n</w:t>
      </w:r>
    </w:p>
    <w:p w:rsidRDefault="00A9562A" w:rsidP="000B00C5" w:rsidR="00A9562A">
      <w:pPr>
        <w:rPr>
          <w:szCs w:val="22"/>
        </w:rPr>
      </w:pPr>
    </w:p>
    <w:p w:rsidRDefault="004C18DE" w:rsidP="000B00C5" w:rsidR="009D5ED4">
      <w:pPr>
        <w:rPr>
          <w:szCs w:val="22"/>
        </w:rPr>
      </w:pPr>
      <w:r>
        <w:rPr>
          <w:szCs w:val="22"/>
        </w:rPr>
        <w:t>8</w:t>
      </w:r>
      <w:r w:rsidR="000B00C5">
        <w:rPr>
          <w:szCs w:val="22"/>
        </w:rPr>
        <w:t xml:space="preserve">. </w:t>
      </w:r>
      <w:r w:rsidR="000B00C5" w:rsidRPr="000B00C5">
        <w:rPr>
          <w:szCs w:val="22"/>
        </w:rPr>
        <w:t>Ivona Vujević, Sesvete</w:t>
      </w:r>
      <w:r w:rsidR="009D5ED4">
        <w:rPr>
          <w:szCs w:val="22"/>
        </w:rPr>
        <w:t>,</w:t>
      </w:r>
    </w:p>
    <w:p w:rsidRDefault="000B00C5" w:rsidP="000B00C5" w:rsidR="000B00C5">
      <w:pPr>
        <w:rPr>
          <w:szCs w:val="22"/>
        </w:rPr>
      </w:pPr>
      <w:r w:rsidRPr="000B00C5">
        <w:rPr>
          <w:szCs w:val="22"/>
        </w:rPr>
        <w:t xml:space="preserve"> Planinska 31, OIB 04838882680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 xml:space="preserve">                   </w:t>
      </w:r>
      <w:r w:rsidR="00FD5768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4.857,45 Kn</w:t>
      </w:r>
    </w:p>
    <w:p w:rsidRDefault="009D5ED4" w:rsidP="000B00C5" w:rsidR="009D5ED4">
      <w:pPr>
        <w:rPr>
          <w:szCs w:val="22"/>
        </w:rPr>
      </w:pPr>
    </w:p>
    <w:p w:rsidRDefault="004C18DE" w:rsidP="009D5ED4" w:rsidR="009D5ED4">
      <w:pPr>
        <w:rPr>
          <w:szCs w:val="22"/>
        </w:rPr>
      </w:pPr>
      <w:r>
        <w:rPr>
          <w:szCs w:val="22"/>
        </w:rPr>
        <w:t>9</w:t>
      </w:r>
      <w:r w:rsidR="009D5ED4">
        <w:rPr>
          <w:szCs w:val="22"/>
        </w:rPr>
        <w:t>.</w:t>
      </w:r>
      <w:r w:rsidR="009D5ED4" w:rsidRPr="009D5ED4">
        <w:rPr>
          <w:sz w:val="22"/>
          <w:szCs w:val="22"/>
        </w:rPr>
        <w:t xml:space="preserve"> </w:t>
      </w:r>
      <w:r w:rsidR="009D5ED4" w:rsidRPr="009D5ED4">
        <w:rPr>
          <w:szCs w:val="22"/>
        </w:rPr>
        <w:t xml:space="preserve">Petra Klobučar, Zagreb, </w:t>
      </w:r>
    </w:p>
    <w:p w:rsidRDefault="009D5ED4" w:rsidP="009D5ED4" w:rsidR="009D5ED4">
      <w:pPr>
        <w:rPr>
          <w:szCs w:val="22"/>
        </w:rPr>
      </w:pPr>
      <w:r w:rsidRPr="009D5ED4">
        <w:rPr>
          <w:szCs w:val="22"/>
        </w:rPr>
        <w:t>Trnsko 11b, OIB 58400931510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 xml:space="preserve">                   </w:t>
      </w:r>
      <w:r w:rsidR="00FD5768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4.857,45 Kn</w:t>
      </w:r>
    </w:p>
    <w:p w:rsidRDefault="009D5ED4" w:rsidP="009D5ED4" w:rsidR="009D5ED4">
      <w:pPr>
        <w:rPr>
          <w:szCs w:val="22"/>
        </w:rPr>
      </w:pPr>
    </w:p>
    <w:p w:rsidRDefault="004C18DE" w:rsidP="009D5ED4" w:rsidR="009D5ED4">
      <w:pPr>
        <w:rPr>
          <w:szCs w:val="22"/>
        </w:rPr>
      </w:pPr>
      <w:r>
        <w:rPr>
          <w:szCs w:val="22"/>
        </w:rPr>
        <w:t>10</w:t>
      </w:r>
      <w:r w:rsidR="009D5ED4">
        <w:rPr>
          <w:szCs w:val="22"/>
        </w:rPr>
        <w:t xml:space="preserve">. </w:t>
      </w:r>
      <w:r w:rsidR="009D5ED4" w:rsidRPr="009D5ED4">
        <w:rPr>
          <w:szCs w:val="22"/>
        </w:rPr>
        <w:t xml:space="preserve">Gordana Jukić, Zagreb, </w:t>
      </w:r>
    </w:p>
    <w:p w:rsidRDefault="009D5ED4" w:rsidP="009D5ED4" w:rsidR="009D5ED4">
      <w:pPr>
        <w:rPr>
          <w:szCs w:val="22"/>
        </w:rPr>
      </w:pPr>
      <w:r w:rsidRPr="009D5ED4">
        <w:rPr>
          <w:szCs w:val="22"/>
        </w:rPr>
        <w:t>Kustošijanska 346 c, OIB 71817148632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ab/>
        <w:t xml:space="preserve">       </w:t>
      </w:r>
      <w:r w:rsidR="00FD5768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6.589,66 Kn</w:t>
      </w:r>
    </w:p>
    <w:p w:rsidRDefault="009D5ED4" w:rsidP="009D5ED4" w:rsidR="009D5ED4">
      <w:pPr>
        <w:rPr>
          <w:szCs w:val="22"/>
        </w:rPr>
      </w:pPr>
    </w:p>
    <w:p w:rsidRDefault="004C18DE" w:rsidP="009D5ED4" w:rsidR="009D5ED4">
      <w:pPr>
        <w:rPr>
          <w:szCs w:val="22"/>
        </w:rPr>
      </w:pPr>
      <w:r>
        <w:rPr>
          <w:szCs w:val="22"/>
        </w:rPr>
        <w:t>11</w:t>
      </w:r>
      <w:r w:rsidR="009D5ED4">
        <w:rPr>
          <w:szCs w:val="22"/>
        </w:rPr>
        <w:t>.</w:t>
      </w:r>
      <w:r w:rsidR="009D5ED4" w:rsidRPr="009D5ED4">
        <w:rPr>
          <w:sz w:val="22"/>
        </w:rPr>
        <w:t xml:space="preserve"> </w:t>
      </w:r>
      <w:r w:rsidR="009D5ED4" w:rsidRPr="009D5ED4">
        <w:rPr>
          <w:szCs w:val="22"/>
        </w:rPr>
        <w:t xml:space="preserve">Bojan Sobol, Rijeka, </w:t>
      </w:r>
    </w:p>
    <w:p w:rsidRDefault="009D5ED4" w:rsidP="009D5ED4" w:rsidR="009D5ED4">
      <w:pPr>
        <w:rPr>
          <w:szCs w:val="22"/>
        </w:rPr>
      </w:pPr>
      <w:r w:rsidRPr="009D5ED4">
        <w:rPr>
          <w:szCs w:val="22"/>
        </w:rPr>
        <w:t>Tihovac 1, OIB 15568801624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ab/>
        <w:t xml:space="preserve">       </w:t>
      </w:r>
      <w:r w:rsidR="00FD5768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4.555,15 Kn</w:t>
      </w:r>
    </w:p>
    <w:p w:rsidRDefault="009D5ED4" w:rsidP="009D5ED4" w:rsidR="009D5ED4">
      <w:pPr>
        <w:rPr>
          <w:szCs w:val="22"/>
        </w:rPr>
      </w:pPr>
    </w:p>
    <w:p w:rsidRDefault="009D5ED4" w:rsidP="009D5ED4" w:rsidR="009D5ED4">
      <w:pPr>
        <w:rPr>
          <w:szCs w:val="22"/>
        </w:rPr>
      </w:pPr>
      <w:r>
        <w:rPr>
          <w:szCs w:val="22"/>
        </w:rPr>
        <w:t>1</w:t>
      </w:r>
      <w:r w:rsidR="004C18DE">
        <w:rPr>
          <w:szCs w:val="22"/>
        </w:rPr>
        <w:t>2</w:t>
      </w:r>
      <w:r>
        <w:rPr>
          <w:szCs w:val="22"/>
        </w:rPr>
        <w:t xml:space="preserve">. </w:t>
      </w:r>
      <w:r w:rsidRPr="009D5ED4">
        <w:rPr>
          <w:szCs w:val="22"/>
        </w:rPr>
        <w:t xml:space="preserve">Ivana Hadžić, Zagreb, </w:t>
      </w:r>
    </w:p>
    <w:p w:rsidRDefault="009D5ED4" w:rsidP="009D5ED4" w:rsidR="009D5ED4">
      <w:pPr>
        <w:rPr>
          <w:szCs w:val="22"/>
        </w:rPr>
      </w:pPr>
      <w:r w:rsidRPr="009D5ED4">
        <w:rPr>
          <w:szCs w:val="22"/>
        </w:rPr>
        <w:t>Gračec 21, OIB 94207107074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ab/>
        <w:t xml:space="preserve">       </w:t>
      </w:r>
      <w:r w:rsidR="00FD5768">
        <w:rPr>
          <w:szCs w:val="22"/>
        </w:rPr>
        <w:t xml:space="preserve">u iznosu od </w:t>
      </w:r>
      <w:r w:rsidR="00E5372C">
        <w:rPr>
          <w:szCs w:val="22"/>
        </w:rPr>
        <w:t xml:space="preserve"> </w:t>
      </w:r>
      <w:r w:rsidR="00FD5768">
        <w:rPr>
          <w:szCs w:val="22"/>
        </w:rPr>
        <w:t>4.857,45 Kn</w:t>
      </w:r>
    </w:p>
    <w:p w:rsidRDefault="009D5ED4" w:rsidP="009D5ED4" w:rsidR="009D5ED4">
      <w:pPr>
        <w:rPr>
          <w:szCs w:val="22"/>
        </w:rPr>
      </w:pPr>
    </w:p>
    <w:p w:rsidRDefault="009D5ED4" w:rsidP="009D5ED4" w:rsidR="009D5ED4">
      <w:pPr>
        <w:rPr>
          <w:szCs w:val="22"/>
        </w:rPr>
      </w:pPr>
      <w:r>
        <w:rPr>
          <w:szCs w:val="22"/>
        </w:rPr>
        <w:t>1</w:t>
      </w:r>
      <w:r w:rsidR="004C18DE">
        <w:rPr>
          <w:szCs w:val="22"/>
        </w:rPr>
        <w:t>3</w:t>
      </w:r>
      <w:r>
        <w:rPr>
          <w:szCs w:val="22"/>
        </w:rPr>
        <w:t xml:space="preserve">. </w:t>
      </w:r>
      <w:r w:rsidRPr="009D5ED4">
        <w:rPr>
          <w:szCs w:val="22"/>
        </w:rPr>
        <w:t xml:space="preserve">Ksenija Vrban Filipčić, Zaprešić, </w:t>
      </w:r>
    </w:p>
    <w:p w:rsidRDefault="009D5ED4" w:rsidP="009D5ED4" w:rsidR="009D5ED4" w:rsidRPr="009D5ED4">
      <w:pPr>
        <w:rPr>
          <w:szCs w:val="22"/>
        </w:rPr>
      </w:pPr>
      <w:r w:rsidRPr="009D5ED4">
        <w:rPr>
          <w:szCs w:val="22"/>
        </w:rPr>
        <w:t xml:space="preserve">Ivanec, Bistranski, Stubička 66 a, </w:t>
      </w:r>
    </w:p>
    <w:p w:rsidRDefault="009D5ED4" w:rsidP="009D5ED4" w:rsidR="009D5ED4">
      <w:pPr>
        <w:rPr>
          <w:szCs w:val="22"/>
        </w:rPr>
      </w:pPr>
      <w:r w:rsidRPr="009D5ED4">
        <w:rPr>
          <w:szCs w:val="22"/>
        </w:rPr>
        <w:t>OIB 05531691461</w:t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FD5768">
        <w:rPr>
          <w:szCs w:val="22"/>
        </w:rPr>
        <w:tab/>
      </w:r>
      <w:r w:rsidR="00E5372C">
        <w:rPr>
          <w:szCs w:val="22"/>
        </w:rPr>
        <w:tab/>
        <w:t xml:space="preserve">        </w:t>
      </w:r>
      <w:r w:rsidR="00FD5768">
        <w:rPr>
          <w:szCs w:val="22"/>
        </w:rPr>
        <w:t>u iznosu od 4.857,45 Kn</w:t>
      </w:r>
    </w:p>
    <w:p w:rsidRDefault="00716C6D" w:rsidP="009D5ED4" w:rsidR="00716C6D">
      <w:pPr>
        <w:rPr>
          <w:szCs w:val="22"/>
        </w:rPr>
      </w:pPr>
    </w:p>
    <w:p w:rsidRDefault="00716C6D" w:rsidP="009D5ED4" w:rsidR="00E5372C">
      <w:pPr>
        <w:rPr>
          <w:szCs w:val="22"/>
        </w:rPr>
      </w:pPr>
      <w:r>
        <w:rPr>
          <w:szCs w:val="22"/>
        </w:rPr>
        <w:t>1</w:t>
      </w:r>
      <w:r w:rsidR="004C18DE">
        <w:rPr>
          <w:szCs w:val="22"/>
        </w:rPr>
        <w:t>4</w:t>
      </w:r>
      <w:r>
        <w:rPr>
          <w:szCs w:val="22"/>
        </w:rPr>
        <w:t>.</w:t>
      </w:r>
      <w:r w:rsidR="00E5372C" w:rsidRPr="00E5372C">
        <w:rPr>
          <w:sz w:val="22"/>
        </w:rPr>
        <w:t xml:space="preserve"> </w:t>
      </w:r>
      <w:r w:rsidR="00E5372C">
        <w:rPr>
          <w:szCs w:val="22"/>
        </w:rPr>
        <w:t>Ivana Lovrek, Kupljenski,</w:t>
      </w:r>
    </w:p>
    <w:p w:rsidRDefault="00E5372C" w:rsidP="009D5ED4" w:rsidR="00716C6D">
      <w:pPr>
        <w:rPr>
          <w:szCs w:val="22"/>
        </w:rPr>
      </w:pPr>
      <w:r w:rsidRPr="00E5372C">
        <w:rPr>
          <w:szCs w:val="22"/>
        </w:rPr>
        <w:t>Hruševčka cesta 13, OIB 36054687782</w:t>
      </w:r>
      <w:r w:rsidR="00AE3593">
        <w:rPr>
          <w:szCs w:val="22"/>
        </w:rPr>
        <w:tab/>
      </w:r>
      <w:r w:rsidR="00AE3593">
        <w:rPr>
          <w:szCs w:val="22"/>
        </w:rPr>
        <w:tab/>
      </w:r>
      <w:r w:rsidR="00AE3593">
        <w:rPr>
          <w:szCs w:val="22"/>
        </w:rPr>
        <w:tab/>
        <w:t xml:space="preserve">        u iznosu od 4.857,45 Kn</w:t>
      </w:r>
    </w:p>
    <w:p w:rsidRDefault="00E5372C" w:rsidP="009D5ED4" w:rsidR="00E5372C">
      <w:pPr>
        <w:rPr>
          <w:szCs w:val="22"/>
        </w:rPr>
      </w:pPr>
    </w:p>
    <w:p w:rsidRDefault="00E5372C" w:rsidP="009D5ED4" w:rsidR="00AE3593">
      <w:pPr>
        <w:rPr>
          <w:szCs w:val="22"/>
        </w:rPr>
      </w:pPr>
      <w:r>
        <w:rPr>
          <w:szCs w:val="22"/>
        </w:rPr>
        <w:t>1</w:t>
      </w:r>
      <w:r w:rsidR="004C18DE">
        <w:rPr>
          <w:szCs w:val="22"/>
        </w:rPr>
        <w:t>5</w:t>
      </w:r>
      <w:r>
        <w:rPr>
          <w:szCs w:val="22"/>
        </w:rPr>
        <w:t xml:space="preserve">. </w:t>
      </w:r>
      <w:r w:rsidR="00AE3593" w:rsidRPr="00AE3593">
        <w:rPr>
          <w:szCs w:val="22"/>
        </w:rPr>
        <w:t xml:space="preserve">Katarina Vukšić, Solin, Kapljuč 2, </w:t>
      </w:r>
    </w:p>
    <w:p w:rsidRDefault="00AE3593" w:rsidP="009D5ED4" w:rsidR="00E5372C">
      <w:pPr>
        <w:rPr>
          <w:szCs w:val="22"/>
        </w:rPr>
      </w:pPr>
      <w:r w:rsidRPr="00AE3593">
        <w:rPr>
          <w:szCs w:val="22"/>
        </w:rPr>
        <w:t>OIB 46671823334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u iznosu od 4.768,12 Kn</w:t>
      </w:r>
    </w:p>
    <w:p w:rsidRDefault="00AE3593" w:rsidP="009D5ED4" w:rsidR="00AE3593">
      <w:pPr>
        <w:rPr>
          <w:szCs w:val="22"/>
        </w:rPr>
      </w:pPr>
    </w:p>
    <w:p w:rsidRDefault="00AE3593" w:rsidP="00AE3593" w:rsidR="00AE3593">
      <w:pPr>
        <w:rPr>
          <w:szCs w:val="22"/>
        </w:rPr>
      </w:pPr>
      <w:r>
        <w:rPr>
          <w:szCs w:val="22"/>
        </w:rPr>
        <w:t>1</w:t>
      </w:r>
      <w:r w:rsidR="004C18DE">
        <w:rPr>
          <w:szCs w:val="22"/>
        </w:rPr>
        <w:t>6</w:t>
      </w:r>
      <w:r>
        <w:rPr>
          <w:szCs w:val="22"/>
        </w:rPr>
        <w:t xml:space="preserve">. </w:t>
      </w:r>
      <w:r w:rsidRPr="00AE3593">
        <w:rPr>
          <w:szCs w:val="22"/>
        </w:rPr>
        <w:t xml:space="preserve">Brigita Zoričić, Sesvete, </w:t>
      </w:r>
    </w:p>
    <w:p w:rsidRDefault="00AE3593" w:rsidP="00AE3593" w:rsidR="00AE3593">
      <w:pPr>
        <w:rPr>
          <w:szCs w:val="22"/>
        </w:rPr>
      </w:pPr>
      <w:r w:rsidRPr="00AE3593">
        <w:rPr>
          <w:szCs w:val="22"/>
        </w:rPr>
        <w:t>Ladislava Šabana 12, OIB 31105378400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u iznosu od 4.857,45 Kn</w:t>
      </w:r>
    </w:p>
    <w:p w:rsidRDefault="009428EA" w:rsidP="009428EA" w:rsidR="009428EA">
      <w:pPr>
        <w:rPr>
          <w:szCs w:val="22"/>
        </w:rPr>
      </w:pPr>
    </w:p>
    <w:p w:rsidRDefault="009428EA" w:rsidP="009428EA" w:rsidR="009428EA">
      <w:pPr>
        <w:rPr>
          <w:szCs w:val="22"/>
        </w:rPr>
      </w:pPr>
    </w:p>
    <w:p w:rsidRDefault="0053704B" w:rsidP="009428EA" w:rsidR="0053704B">
      <w:r>
        <w:t xml:space="preserve">                                                                                              </w:t>
      </w:r>
    </w:p>
    <w:p w:rsidRDefault="0053704B" w:rsidP="0053704B" w:rsidR="0053704B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5372C">
        <w:rPr>
          <w:b/>
        </w:rPr>
        <w:t xml:space="preserve">                                     </w:t>
      </w:r>
      <w:r w:rsidR="00834855">
        <w:t xml:space="preserve"> u iznosu od </w:t>
      </w:r>
      <w:r>
        <w:t xml:space="preserve">  </w:t>
      </w:r>
      <w:r w:rsidR="00834855">
        <w:rPr>
          <w:b/>
          <w:szCs w:val="22"/>
        </w:rPr>
        <w:t>118.737,90</w:t>
      </w:r>
      <w:r>
        <w:rPr>
          <w:szCs w:val="22"/>
        </w:rPr>
        <w:t xml:space="preserve"> </w:t>
      </w:r>
      <w:r>
        <w:rPr>
          <w:b/>
        </w:rPr>
        <w:t xml:space="preserve">Kn              </w:t>
      </w:r>
    </w:p>
    <w:p w:rsidRDefault="0053704B" w:rsidP="0053704B" w:rsidR="0053704B">
      <w:pPr>
        <w:rPr>
          <w:b/>
        </w:rPr>
      </w:pPr>
    </w:p>
    <w:p w:rsidRDefault="0053704B" w:rsidP="0053704B" w:rsidR="0053704B">
      <w:pPr>
        <w:rPr>
          <w:b/>
        </w:rPr>
      </w:pPr>
    </w:p>
    <w:p w:rsidRDefault="0053704B" w:rsidP="0053704B" w:rsidR="006E0E45">
      <w:pPr>
        <w:jc w:val="both"/>
        <w:rPr>
          <w:b/>
        </w:rPr>
      </w:pPr>
      <w:r>
        <w:rPr>
          <w:b/>
        </w:rPr>
        <w:lastRenderedPageBreak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</w:p>
    <w:p w:rsidRDefault="006E0E45" w:rsidP="0053704B" w:rsidR="006E0E45">
      <w:pPr>
        <w:jc w:val="both"/>
        <w:rPr>
          <w:b/>
        </w:rPr>
      </w:pPr>
    </w:p>
    <w:p w:rsidRDefault="006E0E45" w:rsidP="0053704B" w:rsidR="0053704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53704B">
        <w:rPr>
          <w:b/>
        </w:rPr>
        <w:t>b)</w:t>
      </w:r>
      <w:r w:rsidR="0053704B">
        <w:t xml:space="preserve"> </w:t>
      </w:r>
      <w:r w:rsidR="0053704B">
        <w:rPr>
          <w:b/>
        </w:rPr>
        <w:t xml:space="preserve">Utvrđene </w:t>
      </w:r>
      <w:r w:rsidR="0053704B">
        <w:t xml:space="preserve">su tražbine stečajnih vjerovnika drugog višeg isplatnog reda u iznosima kako slijedi: </w:t>
      </w:r>
    </w:p>
    <w:p w:rsidRDefault="0053704B" w:rsidP="0053704B" w:rsidR="0053704B">
      <w:pPr>
        <w:rPr>
          <w:b/>
        </w:rPr>
      </w:pPr>
    </w:p>
    <w:p w:rsidRDefault="003A38C7" w:rsidP="0053704B" w:rsidR="003A38C7">
      <w:pPr>
        <w:jc w:val="both"/>
      </w:pPr>
      <w:r>
        <w:t>1.</w:t>
      </w:r>
      <w:r w:rsidR="0053704B">
        <w:t xml:space="preserve"> </w:t>
      </w:r>
      <w:r w:rsidRPr="003A38C7">
        <w:t xml:space="preserve">MANTA d.o.o. (slijednik društva </w:t>
      </w:r>
    </w:p>
    <w:p w:rsidRDefault="003A38C7" w:rsidP="0053704B" w:rsidR="003A38C7">
      <w:pPr>
        <w:jc w:val="both"/>
      </w:pPr>
      <w:r w:rsidRPr="003A38C7">
        <w:t xml:space="preserve">GRADSKI CENTAR d.o.o. ), </w:t>
      </w:r>
    </w:p>
    <w:p w:rsidRDefault="003A38C7" w:rsidP="0053704B" w:rsidR="0053704B">
      <w:pPr>
        <w:jc w:val="both"/>
        <w:rPr>
          <w:szCs w:val="22"/>
        </w:rPr>
      </w:pPr>
      <w:r w:rsidRPr="003A38C7">
        <w:t>Zagreb, Jankomir 33, OIB 44426143196</w:t>
      </w:r>
      <w:r w:rsidR="0053704B">
        <w:t xml:space="preserve">     </w:t>
      </w:r>
      <w:r>
        <w:t xml:space="preserve">                       </w:t>
      </w:r>
      <w:r w:rsidR="0053704B">
        <w:t xml:space="preserve">   </w:t>
      </w:r>
      <w:r w:rsidR="003351B1">
        <w:rPr>
          <w:szCs w:val="22"/>
        </w:rPr>
        <w:t>u iznosu od     506.987,64</w:t>
      </w:r>
      <w:r w:rsidR="0053704B">
        <w:t xml:space="preserve"> Kn</w:t>
      </w:r>
      <w:r w:rsidR="0053704B">
        <w:rPr>
          <w:szCs w:val="22"/>
        </w:rPr>
        <w:t xml:space="preserve">     </w:t>
      </w:r>
    </w:p>
    <w:p w:rsidRDefault="0053704B" w:rsidP="0053704B" w:rsidR="0053704B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3A38C7" w:rsidP="0053704B" w:rsidR="003A38C7">
      <w:pPr>
        <w:jc w:val="both"/>
      </w:pPr>
      <w:r>
        <w:t xml:space="preserve">2. </w:t>
      </w:r>
      <w:r w:rsidRPr="003A38C7">
        <w:t>KAUFMAN I HOFMANN d.o.o.,</w:t>
      </w:r>
    </w:p>
    <w:p w:rsidRDefault="003A38C7" w:rsidP="0053704B" w:rsidR="003A38C7">
      <w:pPr>
        <w:jc w:val="both"/>
        <w:rPr>
          <w:szCs w:val="22"/>
        </w:rPr>
      </w:pPr>
      <w:r w:rsidRPr="003A38C7">
        <w:t xml:space="preserve"> Zagreb, Jankomir 33, OIB 36528252072</w:t>
      </w:r>
      <w:r w:rsidR="0053704B">
        <w:t xml:space="preserve"> </w:t>
      </w:r>
      <w:r>
        <w:t xml:space="preserve">      </w:t>
      </w:r>
      <w:r w:rsidR="003351B1">
        <w:t xml:space="preserve">                     </w:t>
      </w:r>
      <w:r w:rsidR="0053704B">
        <w:t xml:space="preserve"> </w:t>
      </w:r>
      <w:r w:rsidR="0053704B">
        <w:rPr>
          <w:szCs w:val="22"/>
        </w:rPr>
        <w:t xml:space="preserve">u iznosu od     </w:t>
      </w:r>
      <w:r w:rsidR="003351B1">
        <w:t>982.071,82</w:t>
      </w:r>
      <w:r w:rsidR="0053704B">
        <w:rPr>
          <w:sz w:val="22"/>
        </w:rPr>
        <w:t xml:space="preserve"> </w:t>
      </w:r>
      <w:r w:rsidR="0053704B">
        <w:rPr>
          <w:szCs w:val="22"/>
        </w:rPr>
        <w:t xml:space="preserve"> Kn    </w:t>
      </w:r>
    </w:p>
    <w:p w:rsidRDefault="0053704B" w:rsidP="0053704B" w:rsidR="0053704B">
      <w:pPr>
        <w:jc w:val="both"/>
        <w:rPr>
          <w:szCs w:val="22"/>
        </w:rPr>
      </w:pPr>
      <w:r>
        <w:rPr>
          <w:szCs w:val="22"/>
        </w:rPr>
        <w:t xml:space="preserve">                                                                               </w:t>
      </w:r>
    </w:p>
    <w:p w:rsidRDefault="003A38C7" w:rsidP="0053704B" w:rsidR="003A38C7">
      <w:pPr>
        <w:jc w:val="both"/>
        <w:rPr>
          <w:szCs w:val="22"/>
        </w:rPr>
      </w:pPr>
      <w:r>
        <w:rPr>
          <w:szCs w:val="22"/>
        </w:rPr>
        <w:t>3.</w:t>
      </w:r>
      <w:r w:rsidR="0053704B">
        <w:rPr>
          <w:szCs w:val="22"/>
        </w:rPr>
        <w:t xml:space="preserve"> </w:t>
      </w:r>
      <w:r w:rsidRPr="003A38C7">
        <w:rPr>
          <w:szCs w:val="22"/>
        </w:rPr>
        <w:t xml:space="preserve">PRODIS d.o.o., Zagreb, </w:t>
      </w:r>
    </w:p>
    <w:p w:rsidRDefault="003A38C7" w:rsidP="0053704B" w:rsidR="0053704B">
      <w:pPr>
        <w:jc w:val="both"/>
        <w:rPr>
          <w:szCs w:val="22"/>
        </w:rPr>
      </w:pPr>
      <w:r w:rsidRPr="003A38C7">
        <w:rPr>
          <w:szCs w:val="22"/>
        </w:rPr>
        <w:t>Okrugljačka 8, OIB 43414664819</w:t>
      </w:r>
      <w:r w:rsidR="0053704B">
        <w:rPr>
          <w:szCs w:val="22"/>
        </w:rPr>
        <w:t xml:space="preserve">   </w:t>
      </w:r>
      <w:r>
        <w:rPr>
          <w:szCs w:val="22"/>
        </w:rPr>
        <w:t xml:space="preserve">                           </w:t>
      </w:r>
      <w:r w:rsidR="003351B1">
        <w:rPr>
          <w:szCs w:val="22"/>
        </w:rPr>
        <w:t xml:space="preserve">       </w:t>
      </w:r>
      <w:r w:rsidR="0053704B">
        <w:rPr>
          <w:szCs w:val="22"/>
        </w:rPr>
        <w:t xml:space="preserve">   u iznosu od    </w:t>
      </w:r>
      <w:r w:rsidR="003351B1">
        <w:rPr>
          <w:szCs w:val="22"/>
        </w:rPr>
        <w:t>1.574.087,68</w:t>
      </w:r>
      <w:r w:rsidR="0053704B">
        <w:rPr>
          <w:szCs w:val="22"/>
        </w:rPr>
        <w:t xml:space="preserve"> Kn             </w:t>
      </w:r>
    </w:p>
    <w:p w:rsidRDefault="0053704B" w:rsidP="0053704B" w:rsidR="0053704B">
      <w:pPr>
        <w:jc w:val="both"/>
        <w:rPr>
          <w:szCs w:val="22"/>
        </w:rPr>
      </w:pPr>
      <w:r>
        <w:rPr>
          <w:szCs w:val="22"/>
        </w:rPr>
        <w:t xml:space="preserve">                                                                                     </w:t>
      </w:r>
    </w:p>
    <w:p w:rsidRDefault="0053704B" w:rsidP="0053704B" w:rsidR="0053704B">
      <w:pPr>
        <w:jc w:val="both"/>
        <w:rPr>
          <w:szCs w:val="22"/>
        </w:rPr>
      </w:pPr>
    </w:p>
    <w:p w:rsidRDefault="0053704B" w:rsidP="003A38C7" w:rsidR="003A38C7">
      <w:pPr>
        <w:jc w:val="both"/>
        <w:rPr>
          <w:szCs w:val="22"/>
        </w:rPr>
      </w:pPr>
      <w:r>
        <w:rPr>
          <w:szCs w:val="22"/>
        </w:rPr>
        <w:t xml:space="preserve">4.  </w:t>
      </w:r>
      <w:r w:rsidR="003A38C7" w:rsidRPr="003A38C7">
        <w:rPr>
          <w:szCs w:val="22"/>
        </w:rPr>
        <w:t xml:space="preserve">24 sata d.o.o., Zagreb, </w:t>
      </w:r>
    </w:p>
    <w:p w:rsidRDefault="003A38C7" w:rsidP="0053704B" w:rsidR="0053704B">
      <w:pPr>
        <w:jc w:val="both"/>
        <w:rPr>
          <w:szCs w:val="22"/>
        </w:rPr>
      </w:pPr>
      <w:r w:rsidRPr="003A38C7">
        <w:rPr>
          <w:szCs w:val="22"/>
        </w:rPr>
        <w:t>Oreškovićeva 6H/1, OIB 78093047651</w:t>
      </w:r>
      <w:r w:rsidR="003351B1">
        <w:rPr>
          <w:szCs w:val="22"/>
        </w:rPr>
        <w:tab/>
      </w:r>
      <w:r w:rsidR="003351B1">
        <w:rPr>
          <w:szCs w:val="22"/>
        </w:rPr>
        <w:tab/>
        <w:t xml:space="preserve">          </w:t>
      </w:r>
      <w:r w:rsidR="0053704B">
        <w:rPr>
          <w:szCs w:val="22"/>
        </w:rPr>
        <w:t xml:space="preserve"> u iznosu od    </w:t>
      </w:r>
      <w:r w:rsidR="003351B1">
        <w:rPr>
          <w:szCs w:val="22"/>
        </w:rPr>
        <w:t xml:space="preserve">   </w:t>
      </w:r>
      <w:r w:rsidR="0053704B">
        <w:rPr>
          <w:szCs w:val="22"/>
        </w:rPr>
        <w:t xml:space="preserve"> </w:t>
      </w:r>
      <w:r w:rsidR="003351B1">
        <w:rPr>
          <w:szCs w:val="22"/>
        </w:rPr>
        <w:t>14.973,93</w:t>
      </w:r>
      <w:r w:rsidR="0053704B">
        <w:rPr>
          <w:szCs w:val="22"/>
        </w:rPr>
        <w:t xml:space="preserve"> Kn                             </w:t>
      </w:r>
    </w:p>
    <w:p w:rsidRDefault="0053704B" w:rsidP="0053704B" w:rsidR="0053704B">
      <w:pPr>
        <w:jc w:val="both"/>
        <w:rPr>
          <w:szCs w:val="22"/>
        </w:rPr>
      </w:pPr>
    </w:p>
    <w:p w:rsidRDefault="0053704B" w:rsidP="0053704B" w:rsidR="0053704B">
      <w:pPr>
        <w:jc w:val="both"/>
        <w:rPr>
          <w:szCs w:val="22"/>
        </w:rPr>
      </w:pPr>
    </w:p>
    <w:p w:rsidRDefault="003A38C7" w:rsidP="0053704B" w:rsidR="003A38C7">
      <w:pPr>
        <w:jc w:val="both"/>
        <w:rPr>
          <w:sz w:val="22"/>
        </w:rPr>
      </w:pPr>
      <w:r>
        <w:t>5.</w:t>
      </w:r>
      <w:r w:rsidRPr="003A38C7">
        <w:rPr>
          <w:sz w:val="22"/>
        </w:rPr>
        <w:t xml:space="preserve"> </w:t>
      </w:r>
      <w:r>
        <w:rPr>
          <w:sz w:val="22"/>
        </w:rPr>
        <w:t>M SAN GRUPA d.d., Zagreb,</w:t>
      </w:r>
    </w:p>
    <w:p w:rsidRDefault="003A38C7" w:rsidP="0053704B" w:rsidR="0053704B">
      <w:pPr>
        <w:jc w:val="both"/>
        <w:rPr>
          <w:szCs w:val="22"/>
        </w:rPr>
      </w:pPr>
      <w:r>
        <w:rPr>
          <w:sz w:val="22"/>
        </w:rPr>
        <w:t xml:space="preserve"> Buzinski prilaz 10, OIB 34695138237</w:t>
      </w:r>
      <w:r w:rsidR="0053704B">
        <w:t xml:space="preserve">                         </w:t>
      </w:r>
      <w:r w:rsidR="003351B1">
        <w:t xml:space="preserve">         </w:t>
      </w:r>
      <w:r w:rsidR="0053704B">
        <w:rPr>
          <w:szCs w:val="22"/>
        </w:rPr>
        <w:t xml:space="preserve">u iznosu od     </w:t>
      </w:r>
      <w:r w:rsidR="003351B1">
        <w:rPr>
          <w:szCs w:val="22"/>
        </w:rPr>
        <w:t xml:space="preserve">   16.326,98</w:t>
      </w:r>
      <w:r w:rsidR="0053704B">
        <w:rPr>
          <w:szCs w:val="22"/>
        </w:rPr>
        <w:t xml:space="preserve"> Kn  </w:t>
      </w:r>
    </w:p>
    <w:p w:rsidRDefault="0053704B" w:rsidP="0053704B" w:rsidR="0053704B">
      <w:pPr>
        <w:jc w:val="both"/>
        <w:rPr>
          <w:szCs w:val="22"/>
        </w:rPr>
      </w:pPr>
    </w:p>
    <w:p w:rsidRDefault="003A38C7" w:rsidP="0053704B" w:rsidR="003A38C7">
      <w:pPr>
        <w:jc w:val="both"/>
        <w:rPr>
          <w:sz w:val="22"/>
        </w:rPr>
      </w:pPr>
      <w:r>
        <w:t xml:space="preserve">6. </w:t>
      </w:r>
      <w:r>
        <w:rPr>
          <w:sz w:val="22"/>
        </w:rPr>
        <w:t xml:space="preserve">HRVATSKO DRUŠTVO SKLADATELJA, </w:t>
      </w:r>
    </w:p>
    <w:p w:rsidRDefault="003A38C7" w:rsidP="0053704B" w:rsidR="0053704B">
      <w:pPr>
        <w:jc w:val="both"/>
      </w:pPr>
      <w:r>
        <w:rPr>
          <w:sz w:val="22"/>
        </w:rPr>
        <w:t>Zagreb, Berislavićeva 9, OIB 56668956985</w:t>
      </w:r>
      <w:r>
        <w:rPr>
          <w:sz w:val="22"/>
        </w:rPr>
        <w:tab/>
      </w:r>
      <w:r>
        <w:rPr>
          <w:sz w:val="22"/>
        </w:rPr>
        <w:tab/>
      </w:r>
      <w:r w:rsidR="003351B1">
        <w:rPr>
          <w:sz w:val="22"/>
        </w:rPr>
        <w:t xml:space="preserve">           </w:t>
      </w:r>
      <w:r>
        <w:rPr>
          <w:sz w:val="22"/>
        </w:rPr>
        <w:t xml:space="preserve">u iznosu od </w:t>
      </w:r>
      <w:r w:rsidR="003351B1">
        <w:rPr>
          <w:sz w:val="22"/>
        </w:rPr>
        <w:t xml:space="preserve">             350,91 Kn        </w:t>
      </w:r>
    </w:p>
    <w:p w:rsidRDefault="0053704B" w:rsidP="0053704B" w:rsidR="0053704B">
      <w:pPr>
        <w:jc w:val="both"/>
        <w:rPr>
          <w:sz w:val="22"/>
        </w:rPr>
      </w:pPr>
    </w:p>
    <w:p w:rsidRDefault="0053704B" w:rsidP="0053704B" w:rsidR="0053704B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rPr>
          <w:szCs w:val="24"/>
        </w:rPr>
        <w:t xml:space="preserve">7. Republika Hrvatska Ministarstvo financija </w:t>
      </w:r>
    </w:p>
    <w:p w:rsidRDefault="0053704B" w:rsidP="0053704B" w:rsidR="0053704B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rPr>
          <w:szCs w:val="24"/>
        </w:rPr>
        <w:t xml:space="preserve">Porezna uprava, Područni ured </w:t>
      </w:r>
      <w:r w:rsidR="005F246B">
        <w:rPr>
          <w:szCs w:val="24"/>
        </w:rPr>
        <w:t>Zagreb</w:t>
      </w:r>
      <w:r>
        <w:rPr>
          <w:szCs w:val="24"/>
        </w:rPr>
        <w:t xml:space="preserve">, </w:t>
      </w:r>
    </w:p>
    <w:p w:rsidRDefault="0053704B" w:rsidP="0053704B" w:rsidR="0053704B">
      <w:pPr>
        <w:framePr w:y="153" w:xAlign="center" w:vAnchor="text" w:hAnchor="margin" w:wrap="around" w:hSpace="180"/>
        <w:spacing w:lineRule="auto" w:line="276"/>
      </w:pPr>
      <w:r>
        <w:t xml:space="preserve">Zagreb, </w:t>
      </w:r>
      <w:r w:rsidR="005F246B">
        <w:t>Av. Dubrovnik 32</w:t>
      </w:r>
      <w:r>
        <w:t xml:space="preserve">                              </w:t>
      </w:r>
      <w:r w:rsidR="008D0195">
        <w:t xml:space="preserve">           </w:t>
      </w:r>
      <w:r w:rsidR="008D0195">
        <w:tab/>
        <w:t xml:space="preserve">           </w:t>
      </w:r>
      <w:r w:rsidR="003351B1">
        <w:t xml:space="preserve">u iznosu od    </w:t>
      </w:r>
      <w:r>
        <w:t xml:space="preserve"> </w:t>
      </w:r>
      <w:r w:rsidR="008D0195">
        <w:t xml:space="preserve"> </w:t>
      </w:r>
      <w:r w:rsidR="003351B1">
        <w:t>292.412,96</w:t>
      </w:r>
      <w:r>
        <w:t xml:space="preserve"> Kn</w:t>
      </w:r>
    </w:p>
    <w:p w:rsidRDefault="0053704B" w:rsidP="0053704B" w:rsidR="0053704B">
      <w:pPr>
        <w:jc w:val="both"/>
      </w:pPr>
      <w:r>
        <w:t>OIB 18683136487</w:t>
      </w:r>
    </w:p>
    <w:p w:rsidRDefault="0053704B" w:rsidP="0053704B" w:rsidR="0053704B">
      <w:pPr>
        <w:jc w:val="both"/>
      </w:pPr>
    </w:p>
    <w:p w:rsidRDefault="0053704B" w:rsidP="003A38C7" w:rsidR="003A38C7">
      <w:pPr>
        <w:jc w:val="both"/>
      </w:pPr>
      <w:r>
        <w:t xml:space="preserve">8. </w:t>
      </w:r>
      <w:r w:rsidR="003A38C7" w:rsidRPr="003A38C7">
        <w:t>HRVATSKA RADIOTELEVIZIJA,</w:t>
      </w:r>
    </w:p>
    <w:p w:rsidRDefault="003A38C7" w:rsidP="003A38C7" w:rsidR="003A38C7">
      <w:pPr>
        <w:jc w:val="both"/>
      </w:pPr>
      <w:r w:rsidRPr="003A38C7">
        <w:t xml:space="preserve"> javna ustanova, Zagreb, Radnička cesta 22, </w:t>
      </w:r>
    </w:p>
    <w:p w:rsidRDefault="003A38C7" w:rsidP="003A38C7" w:rsidR="0053704B">
      <w:pPr>
        <w:jc w:val="both"/>
      </w:pPr>
      <w:r w:rsidRPr="003A38C7">
        <w:t>OIB 68419124305</w:t>
      </w:r>
      <w:r>
        <w:tab/>
      </w:r>
      <w:r>
        <w:tab/>
      </w:r>
      <w:r>
        <w:tab/>
      </w:r>
      <w:r>
        <w:tab/>
      </w:r>
      <w:r>
        <w:tab/>
      </w:r>
      <w:r w:rsidR="008D0195">
        <w:t xml:space="preserve">           </w:t>
      </w:r>
      <w:r>
        <w:t>u iznosu od</w:t>
      </w:r>
      <w:r w:rsidR="009B2D2A">
        <w:t xml:space="preserve">     </w:t>
      </w:r>
      <w:r w:rsidR="008D0195">
        <w:t xml:space="preserve"> </w:t>
      </w:r>
      <w:r w:rsidR="009B2D2A">
        <w:t xml:space="preserve">    3.480,98 Kn</w:t>
      </w:r>
    </w:p>
    <w:p w:rsidRDefault="0053704B" w:rsidP="0053704B" w:rsidR="0053704B">
      <w:pPr>
        <w:jc w:val="both"/>
      </w:pPr>
    </w:p>
    <w:p w:rsidRDefault="0053704B" w:rsidP="0053704B" w:rsidR="0053704B">
      <w:pPr>
        <w:jc w:val="both"/>
      </w:pPr>
    </w:p>
    <w:p w:rsidRDefault="0053704B" w:rsidP="0053704B" w:rsidR="0053704B">
      <w:pPr>
        <w:jc w:val="both"/>
      </w:pPr>
      <w:r>
        <w:t xml:space="preserve">                                                                </w:t>
      </w:r>
    </w:p>
    <w:p w:rsidRDefault="0053704B" w:rsidP="0053704B" w:rsidR="0053704B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u iznosu od        </w:t>
      </w:r>
      <w:r w:rsidR="003A38C7">
        <w:rPr>
          <w:b/>
        </w:rPr>
        <w:t>3.390.692,90</w:t>
      </w:r>
      <w:r>
        <w:rPr>
          <w:b/>
        </w:rPr>
        <w:t xml:space="preserve"> Kn</w:t>
      </w:r>
    </w:p>
    <w:p w:rsidRDefault="0053704B" w:rsidP="0053704B" w:rsidR="0053704B">
      <w:pPr>
        <w:jc w:val="both"/>
        <w:rPr>
          <w:b/>
        </w:rPr>
      </w:pPr>
    </w:p>
    <w:p w:rsidRDefault="0053704B" w:rsidP="0053704B" w:rsidR="0053704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</w:p>
    <w:p w:rsidRDefault="0053704B" w:rsidP="0053704B" w:rsidR="0053704B">
      <w:pPr>
        <w:jc w:val="both"/>
      </w:pPr>
      <w:r>
        <w:rPr>
          <w:b/>
        </w:rPr>
        <w:tab/>
      </w:r>
      <w:r>
        <w:rPr>
          <w:b/>
        </w:rPr>
        <w:tab/>
        <w:t xml:space="preserve">II.  </w:t>
      </w:r>
      <w:r>
        <w:t xml:space="preserve">Osporene su tražbine stečajnih vjerovnika </w:t>
      </w:r>
      <w:r w:rsidR="00032DF8">
        <w:t>prvog</w:t>
      </w:r>
      <w:r>
        <w:t xml:space="preserve"> višeg isplatnog reda u iznosima kako slijedi:</w:t>
      </w:r>
    </w:p>
    <w:p w:rsidRDefault="006E0E45" w:rsidP="0053704B" w:rsidR="006E0E45">
      <w:pPr>
        <w:jc w:val="both"/>
      </w:pPr>
    </w:p>
    <w:p w:rsidRDefault="006E0E45" w:rsidP="0053704B" w:rsidR="006E0E45">
      <w:pPr>
        <w:jc w:val="both"/>
      </w:pPr>
    </w:p>
    <w:p w:rsidRDefault="0053704B" w:rsidP="0053704B" w:rsidR="0053704B">
      <w:pPr>
        <w:jc w:val="both"/>
      </w:pPr>
    </w:p>
    <w:p w:rsidRDefault="0053704B" w:rsidP="0053704B" w:rsidR="0053704B">
      <w:pPr>
        <w:jc w:val="both"/>
      </w:pPr>
    </w:p>
    <w:p w:rsidRDefault="0053704B" w:rsidP="00032DF8" w:rsidR="00032DF8" w:rsidRPr="00032DF8">
      <w:pPr>
        <w:jc w:val="both"/>
      </w:pPr>
      <w:r>
        <w:lastRenderedPageBreak/>
        <w:t xml:space="preserve">1. </w:t>
      </w:r>
      <w:r w:rsidR="00032DF8" w:rsidRPr="00032DF8">
        <w:t xml:space="preserve">Republika Hrvatska Ministarstvo financija </w:t>
      </w:r>
    </w:p>
    <w:p w:rsidRDefault="00032DF8" w:rsidP="00032DF8" w:rsidR="00032DF8" w:rsidRPr="00032DF8">
      <w:pPr>
        <w:jc w:val="both"/>
      </w:pPr>
      <w:r w:rsidRPr="00032DF8">
        <w:t xml:space="preserve">Porezna uprava, Područni ured </w:t>
      </w:r>
      <w:r w:rsidR="005F246B">
        <w:t>Zagreb</w:t>
      </w:r>
      <w:r w:rsidRPr="00032DF8">
        <w:t xml:space="preserve">, </w:t>
      </w:r>
    </w:p>
    <w:p w:rsidRDefault="00032DF8" w:rsidP="00032DF8" w:rsidR="00032DF8" w:rsidRPr="00032DF8">
      <w:pPr>
        <w:jc w:val="both"/>
      </w:pPr>
      <w:r w:rsidRPr="00032DF8">
        <w:t xml:space="preserve">Zagreb, </w:t>
      </w:r>
      <w:r w:rsidR="0039648B">
        <w:t>Av. Dubrovnik 32</w:t>
      </w:r>
      <w:r w:rsidRPr="00032DF8">
        <w:t xml:space="preserve">                                          </w:t>
      </w:r>
      <w:r w:rsidRPr="00032DF8">
        <w:tab/>
        <w:t xml:space="preserve">           </w:t>
      </w:r>
    </w:p>
    <w:p w:rsidRDefault="00032DF8" w:rsidP="00032DF8" w:rsidR="0053704B">
      <w:pPr>
        <w:jc w:val="both"/>
      </w:pPr>
      <w:r w:rsidRPr="00032DF8">
        <w:t>OIB 18683136487</w:t>
      </w:r>
      <w:r w:rsidR="00782158" w:rsidRPr="00782158">
        <w:t xml:space="preserve"> </w:t>
      </w:r>
      <w:r w:rsidR="00782158">
        <w:t xml:space="preserve">                                                               </w:t>
      </w:r>
      <w:r w:rsidR="00BB210A">
        <w:t xml:space="preserve">     </w:t>
      </w:r>
      <w:r w:rsidR="00782158">
        <w:t xml:space="preserve"> </w:t>
      </w:r>
      <w:r w:rsidR="00BB210A">
        <w:t xml:space="preserve">u iznosu od </w:t>
      </w:r>
      <w:r w:rsidR="00782158" w:rsidRPr="00782158">
        <w:t xml:space="preserve">  </w:t>
      </w:r>
      <w:r w:rsidR="00782158">
        <w:t>17.968,82</w:t>
      </w:r>
      <w:r w:rsidR="00782158" w:rsidRPr="00782158">
        <w:t xml:space="preserve"> Kn</w:t>
      </w:r>
    </w:p>
    <w:p w:rsidRDefault="00032DF8" w:rsidP="00032DF8" w:rsidR="00032DF8">
      <w:pPr>
        <w:jc w:val="both"/>
      </w:pPr>
    </w:p>
    <w:p w:rsidRDefault="0053704B" w:rsidP="0053704B" w:rsidR="0053704B">
      <w:pPr>
        <w:jc w:val="both"/>
        <w:rPr>
          <w:b/>
        </w:rPr>
      </w:pPr>
      <w:r>
        <w:rPr>
          <w:b/>
        </w:rPr>
        <w:t xml:space="preserve">UKUPNO:                                                                             </w:t>
      </w:r>
      <w:r w:rsidR="00782158">
        <w:rPr>
          <w:b/>
        </w:rPr>
        <w:t xml:space="preserve">  </w:t>
      </w:r>
      <w:r>
        <w:rPr>
          <w:b/>
        </w:rPr>
        <w:t xml:space="preserve">  u iznosu od  </w:t>
      </w:r>
      <w:r w:rsidR="00782158">
        <w:rPr>
          <w:b/>
        </w:rPr>
        <w:t>17.968,82</w:t>
      </w:r>
      <w:r>
        <w:rPr>
          <w:b/>
        </w:rPr>
        <w:t xml:space="preserve"> Kn                                                </w:t>
      </w:r>
    </w:p>
    <w:p w:rsidRDefault="0053704B" w:rsidP="0053704B" w:rsidR="0053704B">
      <w:pPr>
        <w:jc w:val="both"/>
      </w:pPr>
    </w:p>
    <w:p w:rsidRDefault="0053704B" w:rsidP="00E76568" w:rsidR="0053704B">
      <w:pPr>
        <w:jc w:val="both"/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  <w:t xml:space="preserve"> III</w:t>
      </w:r>
      <w:r>
        <w:t xml:space="preserve">. Za osporenu tražbinu </w:t>
      </w:r>
      <w:r w:rsidR="005952C3">
        <w:t>prvog</w:t>
      </w:r>
      <w:r>
        <w:t xml:space="preserve"> višeg isplatnog reda u iznosu od </w:t>
      </w:r>
      <w:r w:rsidR="0085791B">
        <w:t>17.968,82</w:t>
      </w:r>
      <w:r>
        <w:t xml:space="preserve"> Kn stečajni vjerovnik </w:t>
      </w:r>
      <w:r w:rsidR="00E76568">
        <w:t>Republika Hrvatska Ministarstvo financija Porezna uprava, Područni ured Zagreb, Zagreb, Av. Dubrovnik 32, OIB 18683136487</w:t>
      </w:r>
      <w:r>
        <w:t xml:space="preserve"> upućuje se na parnicu radi utvrđivanja osporene tražbine.</w:t>
      </w:r>
    </w:p>
    <w:p w:rsidRDefault="0053704B" w:rsidP="0053704B" w:rsidR="0053704B">
      <w:pPr>
        <w:jc w:val="both"/>
      </w:pPr>
      <w:r>
        <w:t xml:space="preserve">                         </w:t>
      </w:r>
    </w:p>
    <w:p w:rsidRDefault="0053704B" w:rsidP="0053704B" w:rsidR="0053704B">
      <w:pPr>
        <w:jc w:val="both"/>
      </w:pPr>
      <w:r>
        <w:t xml:space="preserve"> </w:t>
      </w:r>
      <w:r>
        <w:tab/>
      </w:r>
      <w:r>
        <w:tab/>
      </w:r>
      <w:r>
        <w:rPr>
          <w:b/>
        </w:rPr>
        <w:t>IV.</w:t>
      </w:r>
      <w:r>
        <w:t xml:space="preserve">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53704B" w:rsidP="0053704B" w:rsidR="006E0E45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    </w:t>
      </w:r>
    </w:p>
    <w:p w:rsidRDefault="0053704B" w:rsidP="0053704B" w:rsidR="0053704B">
      <w:pPr>
        <w:jc w:val="both"/>
      </w:pPr>
      <w:r>
        <w:t xml:space="preserve">                   </w:t>
      </w:r>
    </w:p>
    <w:p w:rsidRDefault="0053704B" w:rsidP="0053704B" w:rsidR="0053704B">
      <w:pPr>
        <w:jc w:val="both"/>
      </w:pPr>
      <w:r>
        <w:t xml:space="preserve">   </w:t>
      </w:r>
    </w:p>
    <w:p w:rsidRDefault="0053704B" w:rsidP="0053704B" w:rsidR="0053704B">
      <w:pPr>
        <w:ind w:hanging="720" w:left="720"/>
        <w:jc w:val="center"/>
      </w:pPr>
      <w:r>
        <w:t>Obrazloženje</w:t>
      </w:r>
    </w:p>
    <w:p w:rsidRDefault="0053704B" w:rsidP="0053704B" w:rsidR="0053704B">
      <w:pPr>
        <w:jc w:val="both"/>
        <w:rPr>
          <w:b/>
        </w:rPr>
      </w:pPr>
    </w:p>
    <w:p w:rsidRDefault="0053704B" w:rsidP="0053704B" w:rsidR="0053704B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7/St-1</w:t>
      </w:r>
      <w:r w:rsidR="0040510D">
        <w:t>184</w:t>
      </w:r>
      <w:r>
        <w:t>/2017-1</w:t>
      </w:r>
      <w:r w:rsidR="0040510D">
        <w:t>7</w:t>
      </w:r>
      <w:r>
        <w:t xml:space="preserve"> od 2</w:t>
      </w:r>
      <w:r w:rsidR="0040510D">
        <w:t>3</w:t>
      </w:r>
      <w:r>
        <w:t xml:space="preserve">. </w:t>
      </w:r>
      <w:r w:rsidR="0040510D">
        <w:t>svibnja</w:t>
      </w:r>
      <w:r>
        <w:t xml:space="preserve"> 2018. godine otvoren je stečajni postupak nad stečajnim dužnikom </w:t>
      </w:r>
      <w:r w:rsidR="0040510D" w:rsidRPr="0040510D">
        <w:t>PRODIS MALOPRODAJA d.o.o. za trgovinu i usluge, skraćena tvrtka: PRODIS MALOPRODAJA d.o.o., Zagreb, Okrugljačka 8, OIB 84932146143</w:t>
      </w:r>
      <w:r>
        <w:t>.</w:t>
      </w:r>
    </w:p>
    <w:p w:rsidRDefault="0053704B" w:rsidP="0053704B" w:rsidR="0053704B">
      <w:pPr>
        <w:jc w:val="both"/>
      </w:pPr>
      <w:r>
        <w:tab/>
      </w:r>
      <w:r>
        <w:tab/>
        <w:t xml:space="preserve">Na ispitnom ročištu održanom dana </w:t>
      </w:r>
      <w:r w:rsidR="00DC5BB7">
        <w:t>24. rujna</w:t>
      </w:r>
      <w:r>
        <w:t xml:space="preserve"> 2018. godine ispitane su sve prijavljene tražbine stečajnih vjerovnika prema svojim iznosima i isplatnim redovima te je sukladno odredbi čl. 264. Stečajnog zakona (NN 71/15, dalje: SZ) sud sastavio tablicu ispitanih tražbina.  </w:t>
      </w:r>
      <w:r w:rsidR="00DC5BB7">
        <w:t xml:space="preserve"> </w:t>
      </w:r>
    </w:p>
    <w:p w:rsidRDefault="0053704B" w:rsidP="0053704B" w:rsidR="0053704B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priznala stečajna upraviteljica, a nisu osporili stečajni vjerovnici, pa je nastupila zakonska presumpcija da se tražbine smatraju utvrđenim.</w:t>
      </w:r>
    </w:p>
    <w:p w:rsidRDefault="0053704B" w:rsidP="0053704B" w:rsidR="0053704B">
      <w:pPr>
        <w:jc w:val="both"/>
      </w:pPr>
      <w:r>
        <w:tab/>
        <w:t xml:space="preserve">           Tražbinu stečajnog vjerovnika navedenu u točci II) izreke rješenja osporila je stečajna upraviteljica, a izjavljeno osporavanje nije otklonjeno pa se odluka temelji na odredbama čl. 260. i čl. 266. SZ-a.</w:t>
      </w:r>
    </w:p>
    <w:p w:rsidRDefault="0053704B" w:rsidP="0053704B" w:rsidR="006E0E45">
      <w:pPr>
        <w:jc w:val="both"/>
      </w:pPr>
      <w:r>
        <w:tab/>
        <w:t xml:space="preserve">               Za osporenu tražbinu </w:t>
      </w:r>
      <w:r w:rsidR="00DD6255">
        <w:t>prvog</w:t>
      </w:r>
      <w:r>
        <w:t xml:space="preserve"> višeg isplatnog reda u iznosu od </w:t>
      </w:r>
      <w:r w:rsidR="00F477BE" w:rsidRPr="00F477BE">
        <w:t xml:space="preserve">17.968,82 </w:t>
      </w:r>
      <w:r>
        <w:t xml:space="preserve">Kn stečajni vjerovnik </w:t>
      </w:r>
      <w:r w:rsidR="00F477BE" w:rsidRPr="00F477BE">
        <w:t xml:space="preserve">Republika Hrvatska Ministarstvo financija Porezna uprava, Područni ured Zagreb, Zagreb, Av. Dubrovnik 32, OIB 18683136487 </w:t>
      </w:r>
      <w:r>
        <w:t xml:space="preserve"> upućen</w:t>
      </w:r>
      <w:r w:rsidR="00B32A5A">
        <w:t>a</w:t>
      </w:r>
      <w:r>
        <w:t xml:space="preserve"> je na parnicu protiv stečajnog dužnika radi utvrđivanja osporene tražbine jer se stečajna upraviteljica na ispitnom ročištu očitovala da osporava ovu tražbinu iz razloga </w:t>
      </w:r>
      <w:r w:rsidR="003600B8">
        <w:t>što je ovaj iznos priznat kroz bruto plaće radnika-stečajnih vjerovnika prvog višeg isplatnog reda</w:t>
      </w:r>
      <w:r>
        <w:t xml:space="preserve">, a tražbina se temelji na vjerodostojnoj ispravi,pa se odluka temelji na odredbi   čl.266. st.1 SZ-a.  </w:t>
      </w:r>
    </w:p>
    <w:p w:rsidRDefault="006E0E45" w:rsidP="0053704B" w:rsidR="006E0E45">
      <w:pPr>
        <w:jc w:val="both"/>
      </w:pPr>
    </w:p>
    <w:p w:rsidRDefault="006E0E45" w:rsidP="0053704B" w:rsidR="006E0E45">
      <w:pPr>
        <w:jc w:val="both"/>
      </w:pPr>
    </w:p>
    <w:p w:rsidRDefault="006E0E45" w:rsidP="0053704B" w:rsidR="0053704B">
      <w:pPr>
        <w:jc w:val="both"/>
      </w:pPr>
      <w:r>
        <w:t xml:space="preserve"> </w:t>
      </w:r>
      <w:r>
        <w:tab/>
      </w:r>
      <w:r>
        <w:tab/>
      </w:r>
      <w:r w:rsidR="0053704B">
        <w:t>Pod točkom IV. izreke rješenja odlučeno je na temelju odredbi čl. 267. i čl. 269. SZ-a.</w:t>
      </w:r>
    </w:p>
    <w:p w:rsidRDefault="0053704B" w:rsidP="0053704B" w:rsidR="0053704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53704B" w:rsidP="0053704B" w:rsidR="0053704B">
      <w:pPr>
        <w:jc w:val="both"/>
      </w:pPr>
      <w:r>
        <w:tab/>
        <w:t xml:space="preserve">             U Slavonskom Brodu, </w:t>
      </w:r>
      <w:r w:rsidR="00F477BE">
        <w:t>27. rujna</w:t>
      </w:r>
      <w:r>
        <w:t xml:space="preserve"> 2018. godine.</w:t>
      </w:r>
    </w:p>
    <w:p w:rsidRDefault="0053704B" w:rsidP="0053704B" w:rsidR="0053704B">
      <w:pPr>
        <w:jc w:val="both"/>
      </w:pPr>
    </w:p>
    <w:p w:rsidRDefault="0053704B" w:rsidP="0053704B" w:rsidR="0053704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</w:r>
      <w:r>
        <w:tab/>
        <w:t xml:space="preserve">                                            </w:t>
      </w:r>
      <w:r w:rsidR="00D408BA">
        <w:tab/>
      </w:r>
      <w:r w:rsidR="00D408BA">
        <w:tab/>
        <w:t xml:space="preserve">        </w:t>
      </w:r>
      <w:r>
        <w:t xml:space="preserve">      Mirna Vujčić </w:t>
      </w:r>
      <w:r w:rsidR="00D408BA">
        <w:t xml:space="preserve"> </w:t>
      </w:r>
      <w:r>
        <w:t xml:space="preserve">                                                              </w:t>
      </w:r>
    </w:p>
    <w:p w:rsidRDefault="0053704B" w:rsidP="0053704B" w:rsidR="0053704B" w:rsidRPr="00D408BA">
      <w:pPr>
        <w:jc w:val="both"/>
        <w:rPr>
          <w:b/>
          <w:sz w:val="16"/>
          <w:szCs w:val="16"/>
        </w:rPr>
      </w:pPr>
      <w:r w:rsidRPr="00D408BA">
        <w:rPr>
          <w:b/>
          <w:sz w:val="16"/>
          <w:szCs w:val="16"/>
        </w:rPr>
        <w:t>POUKA O PRAVNOM LIJEKU:</w:t>
      </w:r>
    </w:p>
    <w:p w:rsidRDefault="0053704B" w:rsidP="0053704B" w:rsidR="0053704B" w:rsidRPr="00D408BA">
      <w:pPr>
        <w:rPr>
          <w:sz w:val="16"/>
          <w:szCs w:val="16"/>
        </w:rPr>
      </w:pPr>
      <w:r w:rsidRPr="00D408BA">
        <w:rPr>
          <w:sz w:val="16"/>
          <w:szCs w:val="16"/>
        </w:rPr>
        <w:t xml:space="preserve">Protiv ovog rješenja  pravo na žalbu ima svaki vjerovnik u dijelu koji </w:t>
      </w:r>
    </w:p>
    <w:p w:rsidRDefault="0053704B" w:rsidP="0053704B" w:rsidR="0053704B" w:rsidRPr="00D408BA">
      <w:pPr>
        <w:rPr>
          <w:sz w:val="16"/>
          <w:szCs w:val="16"/>
        </w:rPr>
      </w:pPr>
      <w:r w:rsidRPr="00D408BA">
        <w:rPr>
          <w:sz w:val="16"/>
          <w:szCs w:val="16"/>
        </w:rPr>
        <w:t xml:space="preserve">se tiče njegove prijavljene tražbine, odnosno tražbine koju je osporio i </w:t>
      </w:r>
    </w:p>
    <w:p w:rsidRDefault="0053704B" w:rsidP="0053704B" w:rsidR="0053704B" w:rsidRPr="00D408BA">
      <w:pPr>
        <w:rPr>
          <w:sz w:val="16"/>
          <w:szCs w:val="16"/>
        </w:rPr>
      </w:pPr>
      <w:r w:rsidRPr="00D408BA">
        <w:rPr>
          <w:sz w:val="16"/>
          <w:szCs w:val="16"/>
        </w:rPr>
        <w:t xml:space="preserve">stečajni upravitelj. Žalba se podnosi Viskom trgovačkom sudu Republike </w:t>
      </w:r>
    </w:p>
    <w:p w:rsidRDefault="0053704B" w:rsidP="0053704B" w:rsidR="0053704B" w:rsidRPr="00D408BA">
      <w:pPr>
        <w:rPr>
          <w:sz w:val="16"/>
          <w:szCs w:val="16"/>
        </w:rPr>
      </w:pPr>
      <w:r w:rsidRPr="00D408BA">
        <w:rPr>
          <w:sz w:val="16"/>
          <w:szCs w:val="16"/>
        </w:rPr>
        <w:t xml:space="preserve">Hrvatske putem ovoga suda u roku od osam dana od isteka osmog dana od </w:t>
      </w:r>
    </w:p>
    <w:p w:rsidRDefault="0053704B" w:rsidP="0053704B" w:rsidR="0053704B" w:rsidRPr="00D408BA">
      <w:pPr>
        <w:rPr>
          <w:sz w:val="16"/>
          <w:szCs w:val="16"/>
        </w:rPr>
      </w:pPr>
      <w:r w:rsidRPr="00D408BA">
        <w:rPr>
          <w:sz w:val="16"/>
          <w:szCs w:val="16"/>
        </w:rPr>
        <w:t>dana objave rješenja na mrežnoj stranici e-Oglasna ploča sudova, u tri primjerka.</w:t>
      </w:r>
    </w:p>
    <w:p w:rsidRDefault="0053704B" w:rsidP="0053704B" w:rsidR="0053704B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Default="0053704B" w:rsidP="0053704B" w:rsidR="0053704B"/>
    <w:p w:rsidRDefault="0053704B" w:rsidP="0053704B" w:rsidR="0053704B"/>
    <w:p w:rsidRDefault="0053704B" w:rsidP="0053704B" w:rsidR="0053704B">
      <w:r>
        <w:t>DNA:</w:t>
      </w:r>
    </w:p>
    <w:p w:rsidRDefault="0053704B" w:rsidP="0053704B" w:rsidR="0053704B">
      <w:r>
        <w:t>-Objaviti na mrežnoj stranici e-Oglasna ploča sudova</w:t>
      </w:r>
    </w:p>
    <w:p w:rsidRDefault="005B523C" w:rsidP="0053704B" w:rsidR="005B523C">
      <w:pPr>
        <w:jc w:val="center"/>
      </w:pP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1DD" w:rsidR="00F041DD">
      <w:r>
        <w:separator/>
      </w:r>
    </w:p>
  </w:endnote>
  <w:endnote w:id="0" w:type="continuationSeparator">
    <w:p w:rsidRDefault="00F041DD" w:rsidR="00F04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1DD" w:rsidR="00F041DD">
      <w:r>
        <w:separator/>
      </w:r>
    </w:p>
  </w:footnote>
  <w:footnote w:id="0" w:type="continuationSeparator">
    <w:p w:rsidRDefault="00F041DD" w:rsidR="00F04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776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DA03E6">
      <w:rPr>
        <w:b/>
      </w:rPr>
      <w:t>1</w:t>
    </w:r>
    <w:r w:rsidR="00E63624">
      <w:rPr>
        <w:b/>
      </w:rPr>
      <w:t>184</w:t>
    </w:r>
    <w:r w:rsidR="008B2D9E">
      <w:rPr>
        <w:b/>
      </w:rPr>
      <w:t>/2017-</w:t>
    </w:r>
    <w:r w:rsidR="00E63624">
      <w:rPr>
        <w:b/>
      </w:rPr>
      <w:t>41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DA03E6">
      <w:rPr>
        <w:b/>
      </w:rPr>
      <w:t>1</w:t>
    </w:r>
    <w:r w:rsidR="00BD40E1">
      <w:rPr>
        <w:b/>
      </w:rPr>
      <w:t>184</w:t>
    </w:r>
    <w:r>
      <w:rPr>
        <w:b/>
      </w:rPr>
      <w:t>/2017-</w:t>
    </w:r>
    <w:r w:rsidR="00BD40E1">
      <w:rPr>
        <w:b/>
      </w:rPr>
      <w:t>4</w:t>
    </w:r>
    <w:r w:rsidR="001B4871">
      <w:rPr>
        <w:b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2DF8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00C5"/>
    <w:rsid w:val="000B19D9"/>
    <w:rsid w:val="000B339B"/>
    <w:rsid w:val="000F0FCD"/>
    <w:rsid w:val="00106E2A"/>
    <w:rsid w:val="001112F6"/>
    <w:rsid w:val="001219BB"/>
    <w:rsid w:val="0012337F"/>
    <w:rsid w:val="001373D4"/>
    <w:rsid w:val="001452B7"/>
    <w:rsid w:val="00155CEB"/>
    <w:rsid w:val="001645D1"/>
    <w:rsid w:val="001715D0"/>
    <w:rsid w:val="0018553C"/>
    <w:rsid w:val="00194FF0"/>
    <w:rsid w:val="001B2110"/>
    <w:rsid w:val="001B4871"/>
    <w:rsid w:val="001C66AD"/>
    <w:rsid w:val="001C6D7E"/>
    <w:rsid w:val="001C79C9"/>
    <w:rsid w:val="001D4F32"/>
    <w:rsid w:val="001D5104"/>
    <w:rsid w:val="001E0354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D68D8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51B1"/>
    <w:rsid w:val="00336697"/>
    <w:rsid w:val="003510AD"/>
    <w:rsid w:val="0035134A"/>
    <w:rsid w:val="00353B47"/>
    <w:rsid w:val="00354A16"/>
    <w:rsid w:val="00356088"/>
    <w:rsid w:val="00356C9E"/>
    <w:rsid w:val="003600B8"/>
    <w:rsid w:val="003633C9"/>
    <w:rsid w:val="0036448E"/>
    <w:rsid w:val="003749C4"/>
    <w:rsid w:val="00376ACA"/>
    <w:rsid w:val="00381197"/>
    <w:rsid w:val="003853AE"/>
    <w:rsid w:val="003933F1"/>
    <w:rsid w:val="0039648B"/>
    <w:rsid w:val="003A38C7"/>
    <w:rsid w:val="003A484A"/>
    <w:rsid w:val="003B3BE7"/>
    <w:rsid w:val="003B52E2"/>
    <w:rsid w:val="003D22FD"/>
    <w:rsid w:val="003D2ABA"/>
    <w:rsid w:val="003D60A2"/>
    <w:rsid w:val="003E2DEE"/>
    <w:rsid w:val="0040510D"/>
    <w:rsid w:val="00406DAD"/>
    <w:rsid w:val="004070EB"/>
    <w:rsid w:val="00423106"/>
    <w:rsid w:val="00441221"/>
    <w:rsid w:val="0045505F"/>
    <w:rsid w:val="004565ED"/>
    <w:rsid w:val="00471A63"/>
    <w:rsid w:val="004869FD"/>
    <w:rsid w:val="00492EA6"/>
    <w:rsid w:val="004B4134"/>
    <w:rsid w:val="004B4C66"/>
    <w:rsid w:val="004C18DE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04B"/>
    <w:rsid w:val="00537D59"/>
    <w:rsid w:val="00546416"/>
    <w:rsid w:val="00551C85"/>
    <w:rsid w:val="00552F95"/>
    <w:rsid w:val="0056431C"/>
    <w:rsid w:val="0057107F"/>
    <w:rsid w:val="00576E5B"/>
    <w:rsid w:val="00590791"/>
    <w:rsid w:val="005952C3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0B93"/>
    <w:rsid w:val="005E4D9F"/>
    <w:rsid w:val="005E5DE7"/>
    <w:rsid w:val="005F246B"/>
    <w:rsid w:val="005F58B7"/>
    <w:rsid w:val="006023EF"/>
    <w:rsid w:val="00613263"/>
    <w:rsid w:val="00617119"/>
    <w:rsid w:val="006249E3"/>
    <w:rsid w:val="006261B8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B7FC6"/>
    <w:rsid w:val="006C033E"/>
    <w:rsid w:val="006D59CD"/>
    <w:rsid w:val="006D7BF5"/>
    <w:rsid w:val="006E0E45"/>
    <w:rsid w:val="006E798F"/>
    <w:rsid w:val="00700125"/>
    <w:rsid w:val="0071153D"/>
    <w:rsid w:val="0071309C"/>
    <w:rsid w:val="007140B8"/>
    <w:rsid w:val="00716C6D"/>
    <w:rsid w:val="00717E58"/>
    <w:rsid w:val="007314A7"/>
    <w:rsid w:val="00734B0E"/>
    <w:rsid w:val="00760960"/>
    <w:rsid w:val="0077309D"/>
    <w:rsid w:val="00775F10"/>
    <w:rsid w:val="00782158"/>
    <w:rsid w:val="007B451E"/>
    <w:rsid w:val="007D6839"/>
    <w:rsid w:val="007F5939"/>
    <w:rsid w:val="008065CE"/>
    <w:rsid w:val="008066B0"/>
    <w:rsid w:val="00807948"/>
    <w:rsid w:val="0083427E"/>
    <w:rsid w:val="00834855"/>
    <w:rsid w:val="00835870"/>
    <w:rsid w:val="008400B5"/>
    <w:rsid w:val="00841824"/>
    <w:rsid w:val="00844EDC"/>
    <w:rsid w:val="00845871"/>
    <w:rsid w:val="00852FC6"/>
    <w:rsid w:val="00855A99"/>
    <w:rsid w:val="0085791B"/>
    <w:rsid w:val="0086368A"/>
    <w:rsid w:val="00880887"/>
    <w:rsid w:val="008828AE"/>
    <w:rsid w:val="008860B1"/>
    <w:rsid w:val="00887701"/>
    <w:rsid w:val="00891EB8"/>
    <w:rsid w:val="008A0248"/>
    <w:rsid w:val="008A6C40"/>
    <w:rsid w:val="008A77C8"/>
    <w:rsid w:val="008A7A1E"/>
    <w:rsid w:val="008B1664"/>
    <w:rsid w:val="008B2D9E"/>
    <w:rsid w:val="008B5FEB"/>
    <w:rsid w:val="008B6C52"/>
    <w:rsid w:val="008C1F91"/>
    <w:rsid w:val="008D0195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428EA"/>
    <w:rsid w:val="00954CD1"/>
    <w:rsid w:val="0096192A"/>
    <w:rsid w:val="00961C13"/>
    <w:rsid w:val="00967F3E"/>
    <w:rsid w:val="00970807"/>
    <w:rsid w:val="009730B2"/>
    <w:rsid w:val="00977854"/>
    <w:rsid w:val="00981CD9"/>
    <w:rsid w:val="00986102"/>
    <w:rsid w:val="0098723A"/>
    <w:rsid w:val="00994605"/>
    <w:rsid w:val="00996E7F"/>
    <w:rsid w:val="009A2DDC"/>
    <w:rsid w:val="009B2D2A"/>
    <w:rsid w:val="009C2776"/>
    <w:rsid w:val="009D0415"/>
    <w:rsid w:val="009D5ED4"/>
    <w:rsid w:val="009E5DA3"/>
    <w:rsid w:val="00A0132D"/>
    <w:rsid w:val="00A03740"/>
    <w:rsid w:val="00A04D64"/>
    <w:rsid w:val="00A120C3"/>
    <w:rsid w:val="00A34AB3"/>
    <w:rsid w:val="00A368D4"/>
    <w:rsid w:val="00A41421"/>
    <w:rsid w:val="00A46155"/>
    <w:rsid w:val="00A46D69"/>
    <w:rsid w:val="00A505BA"/>
    <w:rsid w:val="00A550FC"/>
    <w:rsid w:val="00A7143C"/>
    <w:rsid w:val="00A944CC"/>
    <w:rsid w:val="00A94F79"/>
    <w:rsid w:val="00A9562A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E3593"/>
    <w:rsid w:val="00AE5D5E"/>
    <w:rsid w:val="00AF2245"/>
    <w:rsid w:val="00B04E6A"/>
    <w:rsid w:val="00B07D34"/>
    <w:rsid w:val="00B115FD"/>
    <w:rsid w:val="00B14292"/>
    <w:rsid w:val="00B26945"/>
    <w:rsid w:val="00B32A5A"/>
    <w:rsid w:val="00B34AC0"/>
    <w:rsid w:val="00B46541"/>
    <w:rsid w:val="00B86E6E"/>
    <w:rsid w:val="00B87BCE"/>
    <w:rsid w:val="00B9095A"/>
    <w:rsid w:val="00B92C83"/>
    <w:rsid w:val="00B97939"/>
    <w:rsid w:val="00B97B92"/>
    <w:rsid w:val="00BA3561"/>
    <w:rsid w:val="00BA405C"/>
    <w:rsid w:val="00BB210A"/>
    <w:rsid w:val="00BB7793"/>
    <w:rsid w:val="00BC2457"/>
    <w:rsid w:val="00BC4318"/>
    <w:rsid w:val="00BD19CB"/>
    <w:rsid w:val="00BD40E1"/>
    <w:rsid w:val="00BD5342"/>
    <w:rsid w:val="00BE4BEA"/>
    <w:rsid w:val="00BE7A06"/>
    <w:rsid w:val="00C05676"/>
    <w:rsid w:val="00C0685D"/>
    <w:rsid w:val="00C0790C"/>
    <w:rsid w:val="00C23A65"/>
    <w:rsid w:val="00C26B91"/>
    <w:rsid w:val="00C27B35"/>
    <w:rsid w:val="00C3175D"/>
    <w:rsid w:val="00C34994"/>
    <w:rsid w:val="00C40A11"/>
    <w:rsid w:val="00C44096"/>
    <w:rsid w:val="00C50622"/>
    <w:rsid w:val="00C50B5D"/>
    <w:rsid w:val="00C55738"/>
    <w:rsid w:val="00C5665D"/>
    <w:rsid w:val="00C77087"/>
    <w:rsid w:val="00C80AB6"/>
    <w:rsid w:val="00C82135"/>
    <w:rsid w:val="00C863C2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4F6F"/>
    <w:rsid w:val="00D35C59"/>
    <w:rsid w:val="00D40467"/>
    <w:rsid w:val="00D408BA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C1681"/>
    <w:rsid w:val="00DC5BB7"/>
    <w:rsid w:val="00DD45BD"/>
    <w:rsid w:val="00DD6255"/>
    <w:rsid w:val="00DD71BB"/>
    <w:rsid w:val="00DE358B"/>
    <w:rsid w:val="00DF0CEC"/>
    <w:rsid w:val="00E025A0"/>
    <w:rsid w:val="00E0561A"/>
    <w:rsid w:val="00E0684B"/>
    <w:rsid w:val="00E11195"/>
    <w:rsid w:val="00E12C85"/>
    <w:rsid w:val="00E16E9E"/>
    <w:rsid w:val="00E16FBA"/>
    <w:rsid w:val="00E5372C"/>
    <w:rsid w:val="00E54518"/>
    <w:rsid w:val="00E617B5"/>
    <w:rsid w:val="00E63624"/>
    <w:rsid w:val="00E65647"/>
    <w:rsid w:val="00E71524"/>
    <w:rsid w:val="00E74E31"/>
    <w:rsid w:val="00E76568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041DD"/>
    <w:rsid w:val="00F26EBD"/>
    <w:rsid w:val="00F34F87"/>
    <w:rsid w:val="00F4061E"/>
    <w:rsid w:val="00F477BE"/>
    <w:rsid w:val="00F50277"/>
    <w:rsid w:val="00F66DF2"/>
    <w:rsid w:val="00F80FE7"/>
    <w:rsid w:val="00F93908"/>
    <w:rsid w:val="00F96CE1"/>
    <w:rsid w:val="00F97EBE"/>
    <w:rsid w:val="00FA6A11"/>
    <w:rsid w:val="00FB009E"/>
    <w:rsid w:val="00FB1C7C"/>
    <w:rsid w:val="00FB7D56"/>
    <w:rsid w:val="00FC0401"/>
    <w:rsid w:val="00FC36EF"/>
    <w:rsid w:val="00FC7D42"/>
    <w:rsid w:val="00FD51F8"/>
    <w:rsid w:val="00FD576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7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7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7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7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7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7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7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7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5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kolovoza 2018.</izvorni_sadrzaj>
    <derivirana_varijabla naziv="DomainObject.Predmet.SpisIzvanSuda.DatumIzlazaSpisa_1">29.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  <item>Marko Tomić</item>
      <item>Gabrijel Zovak</item>
      <item>Nada Gagro</item>
    </izvorni_sadrzaj>
    <derivirana_varijabla naziv="DomainObject.Predmet.OstaliListFormated_1">
      <item>Bojan Krnić</item>
      <item>Jerko Čičin-Šain</item>
      <item>Marko Tomić</item>
      <item>Gabrijel Zovak</item>
      <item>Nada Gagro</item>
    </derivirana_varijabla>
  </DomainObject.Predmet.OstaliListFormated>
  <DomainObject.Predmet.OstaliListFormated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FormatedOIB_1">
      <item>Bojan Krnić</item>
      <item>Jerko Čičin-Šain, OIB 72066297350</item>
      <item>Marko Tomić</item>
      <item>Gabrijel Zovak</item>
      <item>Nada Gagro</item>
    </derivirana_varijabla>
  </DomainObject.Predmet.OstaliListFormatedOIB>
  <DomainObject.Predmet.OstaliListFormatedWithAdress>
    <izvorni_sadrzaj>
      <item>Bojan Krnić</item>
      <item>Jerko Čičin-Šain</item>
      <item>Marko Tomić</item>
      <item>Gabrijel Zovak</item>
      <item>Nada Gagro</item>
    </izvorni_sadrzaj>
    <derivirana_varijabla naziv="DomainObject.Predmet.OstaliListFormatedWithAdress_1">
      <item>Bojan Krnić</item>
      <item>Jerko Čičin-Šain</item>
      <item>Marko Tomić</item>
      <item>Gabrijel Zovak</item>
      <item>Nada Gagro</item>
    </derivirana_varijabla>
  </DomainObject.Predmet.OstaliListFormatedWithAdress>
  <DomainObject.Predmet.OstaliListFormatedWithAdress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FormatedWithAdressOIB_1">
      <item>Bojan Krnić</item>
      <item>Jerko Čičin-Šain, OIB 72066297350</item>
      <item>Marko Tomić</item>
      <item>Gabrijel Zovak</item>
      <item>Nada Gagro</item>
    </derivirana_varijabla>
  </DomainObject.Predmet.OstaliListFormatedWithAdressOIB>
  <DomainObject.Predmet.OstaliListNazivFormated>
    <izvorni_sadrzaj>
      <item>Bojan Krnić</item>
      <item>Jerko Čičin-Šain</item>
      <item>Marko Tomić</item>
      <item>Gabrijel Zovak</item>
      <item>Nada Gagro</item>
    </izvorni_sadrzaj>
    <derivirana_varijabla naziv="DomainObject.Predmet.OstaliListNazivFormated_1">
      <item>Bojan Krnić</item>
      <item>Jerko Čičin-Šain</item>
      <item>Marko Tomić</item>
      <item>Gabrijel Zovak</item>
      <item>Nada Gagro</item>
    </derivirana_varijabla>
  </DomainObject.Predmet.OstaliListNazivFormated>
  <DomainObject.Predmet.OstaliListNazivFormated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NazivFormatedOIB_1">
      <item>Bojan Krnić</item>
      <item>Jerko Čičin-Šain, OIB 72066297350</item>
      <item>Marko Tomić</item>
      <item>Gabrijel Zovak</item>
      <item>Nada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  <item>Marko Tomić</item>
      <item>Gabrijel Zovak</item>
      <item>Nada Gagro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  <item>Marko Tomić</item>
      <item>Gabrijel Zovak</item>
      <item>Nada Gagro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  <item>Marko Tomić</item>
      <item>Gabrijel Zovak</item>
      <item>Nada Gagro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  <item>Marko Tomić</item>
      <item>Gabrijel Zovak</item>
      <item>Nada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  <item>, OIB null</item>
      <item>, OIB null</item>
      <item>, OIB null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931DC-7C59-486A-83D3-095437B28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979</properties:Words>
  <properties:Characters>5375</properties:Characters>
  <properties:Lines>200</properties:Lines>
  <properties:Paragraphs>98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2018-09-26T10:59:00Z</dcterms:created>
  <dc:creator>zbiondic</dc:creator>
  <cp:lastModifiedBy>wsadmin</cp:lastModifiedBy>
  <cp:lastPrinted>2018-09-27T11:07:00Z</cp:lastPrinted>
  <dcterms:modified xmlns:xsi="http://www.w3.org/2001/XMLSchema-instance" xsi:type="dcterms:W3CDTF">2018-09-27T11:22:00Z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(ST-1184-2017 RJEŠENJE UTVRĐENE TRAŽBINE PRODIS MALOPRODAJA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