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1ae5" w14:paraId="2321ae5" w:rsidRDefault="00757D49" w:rsidP="00757D49" w:rsidR="00757D49">
      <w:pPr>
        <w:spacing w:lineRule="auto" w:lin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57D49" w:rsidP="00757D49" w:rsidR="00757D4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4EC6" w:rsidP="00E10314" w:rsidR="00004EC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57D49" w:rsidP="00757D49" w:rsidR="00757D4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57D49" w:rsidP="00757D49" w:rsidR="00757D4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57D49" w:rsidP="00757D49" w:rsidR="00757D4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Rijeci, po sucu Željki Štrk-Vozila, u stečajnom predmetu povodom zahtjeva Financijske agencije, Zagreb, Ulica grada Vukovara 70, OIB: 85821130368, Regionalni centar Rijeka, Podružnica Rijeka, F. Kurelca 8, Rijeka, za provedbu skraćenog stečajnog postupka nad dužnikom </w:t>
      </w:r>
      <w:r w:rsidR="000275D5">
        <w:rPr>
          <w:rFonts w:cs="Times New Roman" w:hAnsi="Times New Roman" w:ascii="Times New Roman"/>
          <w:sz w:val="24"/>
          <w:szCs w:val="24"/>
        </w:rPr>
        <w:t>MARIANA društvo s ograničenom odgovornošću za trgovinu, ugostiteljstvo, ribarstvo, poljoprivredu i građevinarstvo</w:t>
      </w:r>
      <w:r w:rsidR="008A0354">
        <w:rPr>
          <w:rFonts w:cs="Times New Roman" w:hAnsi="Times New Roman" w:ascii="Times New Roman"/>
          <w:sz w:val="24"/>
          <w:szCs w:val="24"/>
        </w:rPr>
        <w:t xml:space="preserve"> </w:t>
      </w:r>
      <w:r w:rsidR="00935AF9">
        <w:rPr>
          <w:rFonts w:cs="Times New Roman" w:hAnsi="Times New Roman" w:ascii="Times New Roman"/>
          <w:sz w:val="24"/>
          <w:szCs w:val="24"/>
        </w:rPr>
        <w:t>(</w:t>
      </w:r>
      <w:r w:rsidR="000275D5">
        <w:rPr>
          <w:rFonts w:cs="Times New Roman" w:hAnsi="Times New Roman" w:ascii="Times New Roman"/>
          <w:sz w:val="24"/>
          <w:szCs w:val="24"/>
        </w:rPr>
        <w:t>Općina Punat</w:t>
      </w:r>
      <w:r w:rsidR="00E10314">
        <w:rPr>
          <w:rFonts w:cs="Times New Roman" w:hAnsi="Times New Roman" w:ascii="Times New Roman"/>
          <w:sz w:val="24"/>
          <w:szCs w:val="24"/>
        </w:rPr>
        <w:t xml:space="preserve">), </w:t>
      </w:r>
      <w:r w:rsidR="000275D5">
        <w:rPr>
          <w:rFonts w:cs="Times New Roman" w:hAnsi="Times New Roman" w:ascii="Times New Roman"/>
          <w:sz w:val="24"/>
          <w:szCs w:val="24"/>
        </w:rPr>
        <w:t xml:space="preserve">Stara Baška </w:t>
      </w:r>
      <w:proofErr w:type="spellStart"/>
      <w:r w:rsidR="000275D5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A0354">
        <w:rPr>
          <w:rFonts w:cs="Times New Roman" w:hAnsi="Times New Roman" w:ascii="Times New Roman"/>
          <w:sz w:val="24"/>
          <w:szCs w:val="24"/>
        </w:rPr>
        <w:t>,</w:t>
      </w:r>
      <w:r w:rsidR="00292E3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MBS: </w:t>
      </w:r>
      <w:r w:rsidR="000275D5">
        <w:rPr>
          <w:rFonts w:cs="Times New Roman" w:hAnsi="Times New Roman" w:ascii="Times New Roman"/>
          <w:sz w:val="24"/>
          <w:szCs w:val="24"/>
        </w:rPr>
        <w:t>040040100</w:t>
      </w:r>
      <w:r>
        <w:rPr>
          <w:rFonts w:cs="Times New Roman" w:hAnsi="Times New Roman" w:ascii="Times New Roman"/>
          <w:sz w:val="24"/>
          <w:szCs w:val="24"/>
        </w:rPr>
        <w:t xml:space="preserve">, OIB: </w:t>
      </w:r>
      <w:r w:rsidR="000275D5">
        <w:rPr>
          <w:rFonts w:cs="Times New Roman" w:hAnsi="Times New Roman" w:ascii="Times New Roman"/>
          <w:sz w:val="24"/>
          <w:szCs w:val="24"/>
        </w:rPr>
        <w:t>16626729453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0275D5">
        <w:rPr>
          <w:rFonts w:cs="Times New Roman" w:hAnsi="Times New Roman" w:ascii="Times New Roman"/>
          <w:sz w:val="24"/>
          <w:szCs w:val="24"/>
        </w:rPr>
        <w:t>27. veljače 2018.</w:t>
      </w:r>
    </w:p>
    <w:p w:rsidRDefault="00757D49" w:rsidP="00757D49" w:rsidR="00757D4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      j e</w:t>
      </w:r>
    </w:p>
    <w:p w:rsidRDefault="00757D49" w:rsidP="000275D5" w:rsidR="00004EC6" w:rsidRPr="000275D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HRVATSKI ZAVOD ZA MIROVINSKO OSIGURANJE, Zagreb, A. Mihanovića 3, dostaviti sudu pozivom na gornji broj spisa, podatke o zaposlenim osobama kod dužnika</w:t>
      </w:r>
      <w:r w:rsidR="000275D5" w:rsidRPr="000275D5">
        <w:t xml:space="preserve"> </w:t>
      </w:r>
      <w:r w:rsidR="000275D5" w:rsidRPr="000275D5">
        <w:rPr>
          <w:rFonts w:cs="Times New Roman" w:hAnsi="Times New Roman" w:ascii="Times New Roman"/>
          <w:sz w:val="24"/>
          <w:szCs w:val="24"/>
        </w:rPr>
        <w:t xml:space="preserve">MARIANA društvo s ograničenom odgovornošću za trgovinu, ugostiteljstvo, ribarstvo, poljoprivredu i građevinarstvo (Općina Punat), Stara Baška </w:t>
      </w:r>
      <w:proofErr w:type="spellStart"/>
      <w:r w:rsidR="000275D5" w:rsidRPr="000275D5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0275D5" w:rsidRPr="000275D5">
        <w:rPr>
          <w:rFonts w:cs="Times New Roman" w:hAnsi="Times New Roman" w:ascii="Times New Roman"/>
          <w:sz w:val="24"/>
          <w:szCs w:val="24"/>
        </w:rPr>
        <w:t>, MBS: 040040100, OIB: 16626729453</w:t>
      </w:r>
      <w:r w:rsidR="00062D72">
        <w:rPr>
          <w:rFonts w:cs="Times New Roman" w:hAnsi="Times New Roman" w:ascii="Times New Roman"/>
          <w:sz w:val="24"/>
          <w:szCs w:val="24"/>
        </w:rPr>
        <w:t>,</w:t>
      </w:r>
      <w:r w:rsidR="003D4B7E" w:rsidRPr="003D4B7E">
        <w:t xml:space="preserve"> </w:t>
      </w:r>
      <w:r w:rsidR="00062D72">
        <w:t xml:space="preserve"> </w:t>
      </w:r>
      <w:r>
        <w:rPr>
          <w:rFonts w:cs="Times New Roman" w:hAnsi="Times New Roman" w:ascii="Times New Roman"/>
          <w:sz w:val="24"/>
          <w:szCs w:val="24"/>
        </w:rPr>
        <w:t>(podaci o djelatnicima ili potvrda da nema zaposlenih osoba) na dan pisanja potvrde.</w:t>
      </w:r>
    </w:p>
    <w:p w:rsidRDefault="00757D49" w:rsidP="00004EC6" w:rsidR="00757D49" w:rsidRPr="00004EC6">
      <w:pPr>
        <w:spacing w:lineRule="auto" w:line="240"/>
        <w:ind w:firstLine="708"/>
        <w:jc w:val="center"/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57D49" w:rsidP="00FD5CF8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dana </w:t>
      </w:r>
      <w:r w:rsidR="000275D5">
        <w:rPr>
          <w:rFonts w:cs="Times New Roman" w:hAnsi="Times New Roman" w:ascii="Times New Roman"/>
          <w:sz w:val="24"/>
          <w:szCs w:val="24"/>
        </w:rPr>
        <w:t>20</w:t>
      </w:r>
      <w:r w:rsidR="00FD5CF8">
        <w:rPr>
          <w:rFonts w:cs="Times New Roman" w:hAnsi="Times New Roman" w:ascii="Times New Roman"/>
          <w:sz w:val="24"/>
          <w:szCs w:val="24"/>
        </w:rPr>
        <w:t>. veljače 2018</w:t>
      </w:r>
      <w:r>
        <w:rPr>
          <w:rFonts w:cs="Times New Roman" w:hAnsi="Times New Roman" w:ascii="Times New Roman"/>
          <w:sz w:val="24"/>
          <w:szCs w:val="24"/>
        </w:rPr>
        <w:t>. na temelju odredbe čl. 429. st. 1. Stečajnog zakona (NN br. 71/15, dalje: SZ), zahtjev za provedbu skraćenog stečajnog postupka nad dužnikom</w:t>
      </w:r>
      <w:r w:rsidR="000275D5">
        <w:rPr>
          <w:rFonts w:cs="Times New Roman" w:hAnsi="Times New Roman" w:ascii="Times New Roman"/>
          <w:sz w:val="24"/>
          <w:szCs w:val="24"/>
        </w:rPr>
        <w:t xml:space="preserve"> </w:t>
      </w:r>
      <w:r w:rsidR="000275D5" w:rsidRPr="000275D5">
        <w:rPr>
          <w:rFonts w:cs="Times New Roman" w:hAnsi="Times New Roman" w:ascii="Times New Roman"/>
          <w:sz w:val="24"/>
          <w:szCs w:val="24"/>
        </w:rPr>
        <w:t xml:space="preserve">MARIANA društvo s ograničenom odgovornošću za trgovinu, ugostiteljstvo, ribarstvo, poljoprivredu i građevinarstvo (Općina Punat), Stara Baška </w:t>
      </w:r>
      <w:proofErr w:type="spellStart"/>
      <w:r w:rsidR="000275D5" w:rsidRPr="000275D5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0275D5" w:rsidRPr="000275D5">
        <w:rPr>
          <w:rFonts w:cs="Times New Roman" w:hAnsi="Times New Roman" w:ascii="Times New Roman"/>
          <w:sz w:val="24"/>
          <w:szCs w:val="24"/>
        </w:rPr>
        <w:t>, MBS: 040040100, OIB: 16626729453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Pretpostavka za provedbu skraćenog stečajnog postupka je okolnost da dužnik nema zaposlenih, a  HRVATSKI ZAVOD ZA MIROVINSKO OSIGURANJE u skladu s odredbama Zakona o mirovinskom osiguranju vodi propisane evidencije. Slijedom navedenoga, poziva se  HRVATSKI ZAVOD ZA MIROVINSKO OSIGURANJE dostaviti podatak naveden u izreci ovog zaključka.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F45761" w:rsidP="00757D49" w:rsidR="00757D4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Rijeci, </w:t>
      </w:r>
      <w:r w:rsidR="000275D5">
        <w:rPr>
          <w:rFonts w:cs="Times New Roman" w:hAnsi="Times New Roman" w:ascii="Times New Roman"/>
          <w:sz w:val="24"/>
          <w:szCs w:val="24"/>
        </w:rPr>
        <w:t>27. veljače 2018.</w:t>
      </w:r>
    </w:p>
    <w:p w:rsidRDefault="00757D49" w:rsidP="00757D49" w:rsidR="00757D49">
      <w:pPr>
        <w:spacing w:lineRule="auto" w:line="240" w:after="0"/>
        <w:ind w:firstLine="708" w:left="637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Sudac</w:t>
      </w:r>
    </w:p>
    <w:p w:rsidRDefault="00757D49" w:rsidP="00EB1194" w:rsidR="00757D49">
      <w:pPr>
        <w:spacing w:lineRule="auto" w:line="240" w:after="0"/>
        <w:ind w:left="637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Željka Štrk Vozila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757D49" w:rsidP="00757D49" w:rsidR="00757D4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  žalba nije dopuštena (čl. 19.st. 7. SZ-a).</w:t>
      </w:r>
    </w:p>
    <w:p w:rsidRDefault="00757D49" w:rsidP="00757D49" w:rsidR="00757D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7D49" w:rsidP="00757D49" w:rsidR="00757D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245C" w:rsidR="00F9245C"/>
    <w:sectPr w:rsidSect="00E10314" w:rsidR="00F9245C">
      <w:headerReference w:type="default" r:id="rId8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4CB" w:rsidP="00757D49" w:rsidR="002D04CB">
      <w:pPr>
        <w:spacing w:lineRule="auto" w:line="240" w:after="0"/>
      </w:pPr>
      <w:r>
        <w:separator/>
      </w:r>
    </w:p>
  </w:endnote>
  <w:endnote w:id="0" w:type="continuationSeparator">
    <w:p w:rsidRDefault="002D04CB" w:rsidP="00757D49" w:rsidR="002D04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4CB" w:rsidP="00757D49" w:rsidR="002D04CB">
      <w:pPr>
        <w:spacing w:lineRule="auto" w:line="240" w:after="0"/>
      </w:pPr>
      <w:r>
        <w:separator/>
      </w:r>
    </w:p>
  </w:footnote>
  <w:footnote w:id="0" w:type="continuationSeparator">
    <w:p w:rsidRDefault="002D04CB" w:rsidP="00757D49" w:rsidR="002D04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D49" w:rsidP="00757D49" w:rsidR="00757D49" w:rsidRPr="00757D4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757D49">
      <w:rPr>
        <w:rFonts w:cs="Times New Roman" w:hAnsi="Times New Roman" w:ascii="Times New Roman"/>
        <w:sz w:val="24"/>
        <w:szCs w:val="24"/>
      </w:rPr>
      <w:t>Posl.br. 11 St-</w:t>
    </w:r>
    <w:r w:rsidR="000275D5">
      <w:rPr>
        <w:rFonts w:cs="Times New Roman" w:hAnsi="Times New Roman" w:ascii="Times New Roman"/>
        <w:sz w:val="24"/>
        <w:szCs w:val="24"/>
      </w:rPr>
      <w:t>133/2018-3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F11"/>
    <w:rsid w:val="00001ED5"/>
    <w:rsid w:val="00004EC6"/>
    <w:rsid w:val="00017B6D"/>
    <w:rsid w:val="000275D5"/>
    <w:rsid w:val="00035F11"/>
    <w:rsid w:val="00062D72"/>
    <w:rsid w:val="0007099D"/>
    <w:rsid w:val="0015015C"/>
    <w:rsid w:val="001B5844"/>
    <w:rsid w:val="001F6F51"/>
    <w:rsid w:val="00205D8C"/>
    <w:rsid w:val="0023537C"/>
    <w:rsid w:val="00292E3D"/>
    <w:rsid w:val="002D04CB"/>
    <w:rsid w:val="003820DF"/>
    <w:rsid w:val="003D4B7E"/>
    <w:rsid w:val="004724E9"/>
    <w:rsid w:val="004B6857"/>
    <w:rsid w:val="004C22D0"/>
    <w:rsid w:val="00503778"/>
    <w:rsid w:val="00504704"/>
    <w:rsid w:val="0051042D"/>
    <w:rsid w:val="005547D3"/>
    <w:rsid w:val="00577661"/>
    <w:rsid w:val="005A00B2"/>
    <w:rsid w:val="005E7BF8"/>
    <w:rsid w:val="00612F27"/>
    <w:rsid w:val="00614E13"/>
    <w:rsid w:val="00620D24"/>
    <w:rsid w:val="0063413F"/>
    <w:rsid w:val="00673BAD"/>
    <w:rsid w:val="006B6A87"/>
    <w:rsid w:val="00710D1C"/>
    <w:rsid w:val="007141A2"/>
    <w:rsid w:val="00750EC1"/>
    <w:rsid w:val="00757D49"/>
    <w:rsid w:val="007B5EE2"/>
    <w:rsid w:val="007C6241"/>
    <w:rsid w:val="007C7E72"/>
    <w:rsid w:val="00893A5D"/>
    <w:rsid w:val="008A0354"/>
    <w:rsid w:val="008C0124"/>
    <w:rsid w:val="008F54A1"/>
    <w:rsid w:val="00905A89"/>
    <w:rsid w:val="00935AF9"/>
    <w:rsid w:val="009B4DE3"/>
    <w:rsid w:val="00A3708C"/>
    <w:rsid w:val="00A60080"/>
    <w:rsid w:val="00B15EDC"/>
    <w:rsid w:val="00B8654D"/>
    <w:rsid w:val="00BB616B"/>
    <w:rsid w:val="00BB7B19"/>
    <w:rsid w:val="00BD15DE"/>
    <w:rsid w:val="00BD490E"/>
    <w:rsid w:val="00BE1F07"/>
    <w:rsid w:val="00C72598"/>
    <w:rsid w:val="00C776A4"/>
    <w:rsid w:val="00C83B83"/>
    <w:rsid w:val="00CB77EA"/>
    <w:rsid w:val="00CD6A99"/>
    <w:rsid w:val="00D45394"/>
    <w:rsid w:val="00D72B34"/>
    <w:rsid w:val="00E01888"/>
    <w:rsid w:val="00E10314"/>
    <w:rsid w:val="00EA148B"/>
    <w:rsid w:val="00EB1194"/>
    <w:rsid w:val="00F23828"/>
    <w:rsid w:val="00F45761"/>
    <w:rsid w:val="00F52204"/>
    <w:rsid w:val="00F52919"/>
    <w:rsid w:val="00F9245C"/>
    <w:rsid w:val="00FC7772"/>
    <w:rsid w:val="00FD5CF8"/>
    <w:rsid w:val="00FF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D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57D49"/>
  </w:style>
  <w:style w:styleId="Podnoje" w:type="paragraph">
    <w:name w:val="footer"/>
    <w:basedOn w:val="Normal"/>
    <w:link w:val="PodnojeChar"/>
    <w:uiPriority w:val="99"/>
    <w:unhideWhenUsed/>
    <w:rsid w:val="00757D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57D49"/>
  </w:style>
  <w:style w:styleId="Tekstrezerviranogmjesta" w:type="character">
    <w:name w:val="Placeholder Text"/>
    <w:basedOn w:val="Zadanifontodlomka"/>
    <w:uiPriority w:val="99"/>
    <w:semiHidden/>
    <w:rsid w:val="00614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E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E1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E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E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D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57D49"/>
  </w:style>
  <w:style w:styleId="Podnoje" w:type="paragraph">
    <w:name w:val="footer"/>
    <w:basedOn w:val="Normal"/>
    <w:link w:val="PodnojeChar"/>
    <w:uiPriority w:val="99"/>
    <w:unhideWhenUsed/>
    <w:rsid w:val="00757D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57D49"/>
  </w:style>
  <w:style w:styleId="Tekstrezerviranogmjesta" w:type="character">
    <w:name w:val="Placeholder Text"/>
    <w:basedOn w:val="Zadanifontodlomka"/>
    <w:uiPriority w:val="99"/>
    <w:semiHidden/>
    <w:rsid w:val="00614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E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E1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E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E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1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MARIANA društvo s ograničenom odgovornošću za trgovinu, ugostiteljstvo, ribarstvo, poljoprivredu i građevinarstvo</izvorni_sadrzaj>
    <derivirana_varijabla naziv="DomainObject.Predmet.ProtustrankaFormated_1">  MARIANA društvo s ograničenom odgovornošću za trgovinu, ugostiteljstvo, ribarstvo, poljoprivredu i građevinarstvo</derivirana_varijabla>
  </DomainObject.Predmet.ProtustrankaFormated>
  <DomainObject.Predmet.ProtustrankaFormatedOIB>
    <izvorni_sadrzaj>  MARIANA društvo s ograničenom odgovornošću za trgovinu, ugostiteljstvo, ribarstvo, poljoprivredu i građevinarstvo, OIB 16626729453</izvorni_sadrzaj>
    <derivirana_varijabla naziv="DomainObject.Predmet.ProtustrankaFormatedOIB_1">  MARIANA društvo s ograničenom odgovornošću za trgovinu, ugostiteljstvo, ribarstvo, poljoprivredu i građevinarstvo, OIB 16626729453</derivirana_varijabla>
  </DomainObject.Predmet.ProtustrankaFormatedOIB>
  <DomainObject.Predmet.ProtustrankaFormatedWithAdress>
    <izvorni_sadrzaj> MARIANA društvo s ograničenom odgovornošću za trgovinu, ugostiteljstvo, ribarstvo, poljoprivredu i građevinarstvo, Stara Baška/bb, 51521 Punat</izvorni_sadrzaj>
    <derivirana_varijabla naziv="DomainObject.Predmet.ProtustrankaFormatedWithAdress_1"> MARIANA društvo s ograničenom odgovornošću za trgovinu, ugostiteljstvo, ribarstvo, poljoprivredu i građevinarstvo, Stara Baška/bb, 51521 Punat</derivirana_varijabla>
  </DomainObject.Predmet.ProtustrankaFormatedWithAdress>
  <DomainObject.Predmet.ProtustrankaFormatedWithAdressOIB>
    <izvorni_sadrzaj> MARIANA društvo s ograničenom odgovornošću za trgovinu, ugostiteljstvo, ribarstvo, poljoprivredu i građevinarstvo, OIB 16626729453, Stara Baška/bb, 51521 Punat</izvorni_sadrzaj>
    <derivirana_varijabla naziv="DomainObject.Predmet.ProtustrankaFormatedWithAdressOIB_1"> MARIANA društvo s ograničenom odgovornošću za trgovinu, ugostiteljstvo, ribarstvo, poljoprivredu i građevinarstvo, OIB 16626729453, Stara Baška/bb, 51521 Punat</derivirana_varijabla>
  </DomainObject.Predmet.ProtustrankaFormatedWithAdressOIB>
  <DomainObject.Predmet.ProtustrankaWithAdress>
    <izvorni_sadrzaj>MARIANA društvo s ograničenom odgovornošću za trgovinu, ugostiteljstvo, ribarstvo, poljoprivredu i građevinarstvo Stara Baška/bb, 51521 Punat</izvorni_sadrzaj>
    <derivirana_varijabla naziv="DomainObject.Predmet.ProtustrankaWithAdress_1">MARIANA društvo s ograničenom odgovornošću za trgovinu, ugostiteljstvo, ribarstvo, poljoprivredu i građevinarstvo Stara Baška/bb, 51521 Punat</derivirana_varijabla>
  </DomainObject.Predmet.ProtustrankaWithAdress>
  <DomainObject.Predmet.ProtustrankaWithAdressOIB>
    <izvorni_sadrzaj>MARIANA društvo s ograničenom odgovornošću za trgovinu, ugostiteljstvo, ribarstvo, poljoprivredu i građevinarstvo, OIB 16626729453, Stara Baška/bb, 51521 Punat</izvorni_sadrzaj>
    <derivirana_varijabla naziv="DomainObject.Predmet.ProtustrankaWithAdressOIB_1">MARIANA društvo s ograničenom odgovornošću za trgovinu, ugostiteljstvo, ribarstvo, poljoprivredu i građevinarstvo, OIB 16626729453, Stara Baška/bb, 51521 Punat</derivirana_varijabla>
  </DomainObject.Predmet.ProtustrankaWithAdressOIB>
  <DomainObject.Predmet.ProtustrankaNazivFormated>
    <izvorni_sadrzaj>MARIANA društvo s ograničenom odgovornošću za trgovinu, ugostiteljstvo, ribarstvo, poljoprivredu i građevinarstvo</izvorni_sadrzaj>
    <derivirana_varijabla naziv="DomainObject.Predmet.ProtustrankaNazivFormated_1">MARIANA društvo s ograničenom odgovornošću za trgovinu, ugostiteljstvo, ribarstvo, poljoprivredu i građevinarstvo</derivirana_varijabla>
  </DomainObject.Predmet.ProtustrankaNazivFormated>
  <DomainObject.Predmet.ProtustrankaNazivFormatedOIB>
    <izvorni_sadrzaj>MARIANA društvo s ograničenom odgovornošću za trgovinu, ugostiteljstvo, ribarstvo, poljoprivredu i građevinarstvo, OIB 16626729453</izvorni_sadrzaj>
    <derivirana_varijabla naziv="DomainObject.Predmet.ProtustrankaNazivFormatedOIB_1">MARIANA društvo s ograničenom odgovornošću za trgovinu, ugostiteljstvo, ribarstvo, poljoprivredu i građevinarstvo, OIB 16626729453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MARIANA društvo s ograničenom odgovornošću za trgovinu, ugostiteljstvo, ribarstvo, poljoprivredu i građevinarstvo</item>
    </izvorni_sadrzaj>
    <derivirana_varijabla naziv="DomainObject.Predmet.ProtuStrankaListFormated_1">
      <item>MARIANA društvo s ograničenom odgovornošću za trgovinu, ugostiteljstvo, ribarstvo, poljoprivredu i građevinarstvo</item>
    </derivirana_varijabla>
  </DomainObject.Predmet.ProtuStrankaListFormated>
  <DomainObject.Predmet.ProtuStrankaListFormatedOIB>
    <izvorni_sadrzaj>
      <item>MARIANA društvo s ograničenom odgovornošću za trgovinu, ugostiteljstvo, ribarstvo, poljoprivredu i građevinarstvo, OIB 16626729453</item>
    </izvorni_sadrzaj>
    <derivirana_varijabla naziv="DomainObject.Predmet.ProtuStrankaListFormatedOIB_1">
      <item>MARIANA društvo s ograničenom odgovornošću za trgovinu, ugostiteljstvo, ribarstvo, poljoprivredu i građevinarstvo, OIB 16626729453</item>
    </derivirana_varijabla>
  </DomainObject.Predmet.ProtuStrankaListFormatedOIB>
  <DomainObject.Predmet.ProtuStrankaListFormatedWithAdress>
    <izvorni_sadrzaj>
      <item>MARIANA društvo s ograničenom odgovornošću za trgovinu, ugostiteljstvo, ribarstvo, poljoprivredu i građevinarstvo, Stara Baška/bb, 51521 Punat</item>
    </izvorni_sadrzaj>
    <derivirana_varijabla naziv="DomainObject.Predmet.ProtuStrankaListFormatedWithAdress_1">
      <item>MARIANA društvo s ograničenom odgovornošću za trgovinu, ugostiteljstvo, ribarstvo, poljoprivredu i građevinarstvo, Stara Baška/bb, 51521 Punat</item>
    </derivirana_varijabla>
  </DomainObject.Predmet.ProtuStrankaListFormatedWithAdress>
  <DomainObject.Predmet.ProtuStrankaListFormatedWithAdressOIB>
    <izvorni_sadrzaj>
      <item>MARIANA društvo s ograničenom odgovornošću za trgovinu, ugostiteljstvo, ribarstvo, poljoprivredu i građevinarstvo, OIB 16626729453, Stara Baška/bb, 51521 Punat</item>
    </izvorni_sadrzaj>
    <derivirana_varijabla naziv="DomainObject.Predmet.ProtuStrankaListFormatedWithAdressOIB_1">
      <item>MARIANA društvo s ograničenom odgovornošću za trgovinu, ugostiteljstvo, ribarstvo, poljoprivredu i građevinarstvo, OIB 16626729453, Stara Baška/bb, 51521 Punat</item>
    </derivirana_varijabla>
  </DomainObject.Predmet.ProtuStrankaListFormatedWithAdressOIB>
  <DomainObject.Predmet.ProtuStrankaListNazivFormated>
    <izvorni_sadrzaj>
      <item>MARIANA društvo s ograničenom odgovornošću za trgovinu, ugostiteljstvo, ribarstvo, poljoprivredu i građevinarstvo</item>
    </izvorni_sadrzaj>
    <derivirana_varijabla naziv="DomainObject.Predmet.ProtuStrankaListNazivFormated_1">
      <item>MARIANA društvo s ograničenom odgovornošću za trgovinu, ugostiteljstvo, ribarstvo, poljoprivredu i građevinarstvo</item>
    </derivirana_varijabla>
  </DomainObject.Predmet.ProtuStrankaListNazivFormated>
  <DomainObject.Predmet.ProtuStrankaListNazivFormatedOIB>
    <izvorni_sadrzaj>
      <item>MARIANA društvo s ograničenom odgovornošću za trgovinu, ugostiteljstvo, ribarstvo, poljoprivredu i građevinarstvo, OIB 16626729453</item>
    </izvorni_sadrzaj>
    <derivirana_varijabla naziv="DomainObject.Predmet.ProtuStrankaListNazivFormatedOIB_1">
      <item>MARIANA društvo s ograničenom odgovornošću za trgovinu, ugostiteljstvo, ribarstvo, poljoprivredu i građevinarstvo, OIB 16626729453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MARIANA društvo s ograničenom odgovornošću za trgovinu, ugostiteljstvo, ribarstvo, poljoprivredu i građevinarstvo</izvorni_sadrzaj>
    <derivirana_varijabla naziv="DomainObject.Predmet.ProtustrankaIDrugi_1">MARIANA društvo s ograničenom odgovornošću za trgovinu, ugostiteljstvo, ribarstvo, poljoprivredu i građevinarstvo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MARIANA društvo s ograničenom odgovornošću za trgovinu, ugostiteljstvo, ribarstvo, poljoprivredu i građevinarstvo, OIB 16626729453, Stara Baška/bb, 51521 Punat</izvorni_sadrzaj>
    <derivirana_varijabla naziv="DomainObject.Predmet.ProtustrankaIDrugiAdressOIB_1">MARIANA društvo s ograničenom odgovornošću za trgovinu, ugostiteljstvo, ribarstvo, poljoprivredu i građevinarstvo, OIB 16626729453, Stara Baška/bb,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MARIANA društvo s ograničenom odgovornošću za trgovinu, ugostiteljstvo, ribarstvo, poljoprivredu i građevinarstvo</item>
    </izvorni_sadrzaj>
    <derivirana_varijabla naziv="DomainObject.Predmet.SudioniciListNaziv_1">
      <item>FINA Rijeka</item>
      <item>MARIANA društvo s ograničenom odgovornošću za trgovinu, ugostiteljstvo, ribarstvo, poljoprivredu i građevinarstvo</item>
    </derivirana_varijabla>
  </DomainObject.Predmet.SudioniciListNaziv>
  <DomainObject.Predmet.SudioniciListAdressOIB>
    <izvorni_sadrzaj>
      <item>FINA Rijeka, OIB 85821130368, Frana Kurelca 8,51000 Rijeka</item>
      <item>MARIANA društvo s ograničenom odgovornošću za trgovinu, ugostiteljstvo, ribarstvo, poljoprivredu i građevinarstvo, OIB 16626729453, Stara Baška/bb,51521 Punat</item>
    </izvorni_sadrzaj>
    <derivirana_varijabla naziv="DomainObject.Predmet.SudioniciListAdressOIB_1">
      <item>FINA Rijeka, OIB 85821130368, Frana Kurelca 8,51000 Rijeka</item>
      <item>MARIANA društvo s ograničenom odgovornošću za trgovinu, ugostiteljstvo, ribarstvo, poljoprivredu i građevinarstvo, OIB 16626729453, Stara Baška/bb,51521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16626729453</item>
    </izvorni_sadrzaj>
    <derivirana_varijabla naziv="DomainObject.Predmet.SudioniciListNazivOIB_1">
      <item>, OIB 85821130368</item>
      <item>, OIB 16626729453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2067</properties:Characters>
  <properties:Lines>46</properties:Lines>
  <properties:Paragraphs>15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2017-06-14T07:02:00Z</dcterms:created>
  <dc:creator>Timjana Baričević</dc:creator>
  <dc:description/>
  <cp:keywords/>
  <cp:lastModifiedBy>Timjana Baričević</cp:lastModifiedBy>
  <cp:lastPrinted>2018-02-27T12:21:00Z</cp:lastPrinted>
  <dcterms:modified xmlns:xsi="http://www.w3.org/2001/XMLSchema-instance" xsi:type="dcterms:W3CDTF">2018-02-27T12:22:00Z</dcterms:modified>
  <cp:revision>32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hzmo STEČAJ - 380,17.docx)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