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0ae6" w14:paraId="63b0ae6" w:rsidRDefault="00AE649C" w:rsidP="0001061A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573182" w:rsidP="0001061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01061A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1061A" w:rsidP="0001061A" w:rsidR="00AE649C" w:rsidRPr="00B76F3C">
      <w:pPr>
        <w:pStyle w:val="SudSjedite"/>
      </w:pPr>
      <w:r>
        <w:t xml:space="preserve">                                                                                                     Poslovni broj: 4 St-932/15-5</w:t>
      </w:r>
      <w:r w:rsidR="00EA1C6D">
        <w:tab/>
      </w:r>
    </w:p>
    <w:p w:rsidRDefault="0001061A" w:rsidP="0001061A" w:rsidR="0001061A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01061A" w:rsidP="0001061A" w:rsidR="0001061A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01061A" w:rsidP="0001061A" w:rsidR="0001061A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01061A" w:rsidP="0001061A" w:rsidR="0001061A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01061A" w:rsidP="0001061A" w:rsidR="0001061A">
      <w:pPr>
        <w:spacing w:after="0"/>
        <w:rPr>
          <w:lang w:eastAsia="hr-HR"/>
        </w:rPr>
      </w:pPr>
    </w:p>
    <w:p w:rsidRDefault="0001061A" w:rsidP="0001061A" w:rsidR="0001061A">
      <w:pPr>
        <w:spacing w:after="0"/>
      </w:pPr>
    </w:p>
    <w:p w:rsidRDefault="0001061A" w:rsidP="0001061A" w:rsidR="0001061A">
      <w:pPr>
        <w:spacing w:after="0"/>
        <w:jc w:val="center"/>
      </w:pPr>
      <w:r>
        <w:t>U  I M E  R E P U B L I K E  H R V A T S K E</w:t>
      </w:r>
    </w:p>
    <w:p w:rsidRDefault="0001061A" w:rsidP="0001061A" w:rsidR="0001061A">
      <w:pPr>
        <w:spacing w:after="0"/>
      </w:pPr>
    </w:p>
    <w:p w:rsidRDefault="0001061A" w:rsidP="0001061A" w:rsidR="0001061A">
      <w:pPr>
        <w:spacing w:after="0"/>
        <w:jc w:val="center"/>
      </w:pPr>
      <w:r>
        <w:t>R J E Š E NJ E</w:t>
      </w:r>
    </w:p>
    <w:p w:rsidRDefault="0001061A" w:rsidP="0001061A" w:rsidR="0001061A">
      <w:pPr>
        <w:spacing w:after="0"/>
      </w:pPr>
    </w:p>
    <w:p w:rsidRDefault="0001061A" w:rsidP="0001061A" w:rsidR="0001061A">
      <w:pPr>
        <w:spacing w:after="0"/>
        <w:jc w:val="both"/>
        <w:rPr>
          <w:szCs w:val="20"/>
        </w:rPr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dužnika AGRO-SERVIS TRADE</w:t>
      </w:r>
      <w:r w:rsidR="00D855D1">
        <w:t xml:space="preserve"> d.o.o.</w:t>
      </w:r>
      <w:r>
        <w:t xml:space="preserve">, Jug II 10, Prelog, OIB: 47379139722, dana 15. ožujka 2016. </w:t>
      </w:r>
    </w:p>
    <w:p w:rsidRDefault="0001061A" w:rsidP="0001061A" w:rsidR="0001061A">
      <w:pPr>
        <w:spacing w:after="0"/>
        <w:jc w:val="both"/>
      </w:pPr>
    </w:p>
    <w:p w:rsidRDefault="0001061A" w:rsidP="0001061A" w:rsidR="0001061A">
      <w:pPr>
        <w:spacing w:after="0"/>
        <w:jc w:val="center"/>
      </w:pPr>
      <w:r>
        <w:t>r i j e š i o  j e</w:t>
      </w:r>
    </w:p>
    <w:p w:rsidRDefault="0001061A" w:rsidP="0001061A" w:rsidR="0001061A">
      <w:pPr>
        <w:spacing w:after="0"/>
      </w:pPr>
    </w:p>
    <w:p w:rsidRDefault="0001061A" w:rsidP="0001061A" w:rsidR="0001061A">
      <w:pPr>
        <w:spacing w:after="0"/>
        <w:jc w:val="both"/>
      </w:pPr>
      <w:r>
        <w:tab/>
        <w:t xml:space="preserve">I Otvara se stečajni postupak nad stečajnim dužnikom </w:t>
      </w:r>
      <w:r w:rsidR="00D855D1">
        <w:t>AGRO-SERVIS TRADE d.o.o.</w:t>
      </w:r>
      <w:r>
        <w:t>, Jug II 10, Prelog, OIB: 47379139722, s danom 15. ožujka 2016. u 14,00 sati.</w:t>
      </w:r>
    </w:p>
    <w:p w:rsidRDefault="0001061A" w:rsidP="0001061A" w:rsidR="0001061A">
      <w:pPr>
        <w:spacing w:after="0"/>
        <w:jc w:val="both"/>
      </w:pPr>
    </w:p>
    <w:p w:rsidRDefault="0001061A" w:rsidP="0001061A" w:rsidR="0001061A">
      <w:pPr>
        <w:spacing w:after="0"/>
        <w:jc w:val="both"/>
        <w:rPr>
          <w:szCs w:val="20"/>
        </w:rPr>
      </w:pPr>
      <w:r>
        <w:tab/>
        <w:t xml:space="preserve">II Zaključuje se stečajni postupak nad stečajnim dužnikom </w:t>
      </w:r>
      <w:r w:rsidR="00D855D1">
        <w:t>AGRO-SERVIS TRADE d.o.o.</w:t>
      </w:r>
      <w:r>
        <w:t>, Jug II 10, Prelog, OIB: 47379139722.</w:t>
      </w:r>
    </w:p>
    <w:p w:rsidRDefault="0001061A" w:rsidP="0001061A" w:rsidR="0001061A">
      <w:pPr>
        <w:spacing w:after="0"/>
        <w:jc w:val="both"/>
      </w:pPr>
    </w:p>
    <w:p w:rsidRDefault="0001061A" w:rsidP="0001061A" w:rsidR="0001061A">
      <w:pPr>
        <w:spacing w:after="0"/>
        <w:jc w:val="both"/>
      </w:pPr>
      <w:r>
        <w:tab/>
        <w:t>III Za stečajnog upravitelja imenuje se Dinka Trumbić, Lovretska 10, Split, OIB: 43468134790.</w:t>
      </w:r>
    </w:p>
    <w:p w:rsidRDefault="0001061A" w:rsidP="0001061A" w:rsidR="0001061A">
      <w:pPr>
        <w:spacing w:after="0"/>
        <w:jc w:val="both"/>
        <w:rPr>
          <w:color w:val="FF0000"/>
        </w:rPr>
      </w:pPr>
    </w:p>
    <w:p w:rsidRDefault="0001061A" w:rsidP="0001061A" w:rsidR="0001061A">
      <w:pPr>
        <w:spacing w:after="0"/>
        <w:jc w:val="both"/>
      </w:pPr>
      <w:r>
        <w:tab/>
        <w:t>IV Ovo rješenje objavit će se na e-oglasnoj ploči suda.</w:t>
      </w:r>
    </w:p>
    <w:p w:rsidRDefault="0001061A" w:rsidP="0001061A" w:rsidR="0001061A">
      <w:pPr>
        <w:spacing w:after="0"/>
        <w:jc w:val="both"/>
      </w:pPr>
    </w:p>
    <w:p w:rsidRDefault="0001061A" w:rsidP="0001061A" w:rsidR="0001061A">
      <w:pPr>
        <w:spacing w:after="0"/>
        <w:jc w:val="both"/>
        <w:rPr>
          <w:szCs w:val="20"/>
        </w:rPr>
      </w:pPr>
      <w:r>
        <w:tab/>
        <w:t xml:space="preserve">V Po pravomoćnosti ovoga rješenja stečajni dužnik </w:t>
      </w:r>
      <w:r w:rsidR="00D855D1">
        <w:t>AGRO-SERVIS TRADE d.o.o.</w:t>
      </w:r>
      <w:r>
        <w:t>, Jug II 10, Prelog, OIB: 47379139722, bit će brisan iz sudskog registra.</w:t>
      </w:r>
    </w:p>
    <w:p w:rsidRDefault="0001061A" w:rsidP="0001061A" w:rsidR="0001061A">
      <w:pPr>
        <w:spacing w:after="0"/>
      </w:pPr>
    </w:p>
    <w:p w:rsidRDefault="0001061A" w:rsidP="0001061A" w:rsidR="0001061A">
      <w:pPr>
        <w:spacing w:after="0"/>
        <w:jc w:val="center"/>
      </w:pPr>
      <w:r>
        <w:t>Obrazloženje</w:t>
      </w:r>
    </w:p>
    <w:p w:rsidRDefault="0001061A" w:rsidP="0001061A" w:rsidR="0001061A">
      <w:pPr>
        <w:spacing w:after="0"/>
      </w:pPr>
    </w:p>
    <w:p w:rsidRDefault="0001061A" w:rsidP="0001061A" w:rsidR="0001061A">
      <w:pPr>
        <w:spacing w:after="0"/>
        <w:jc w:val="both"/>
      </w:pPr>
      <w:r>
        <w:tab/>
        <w:t xml:space="preserve">Predlagatelj je dana 27. studenoga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01061A" w:rsidP="0001061A" w:rsidR="0001061A">
      <w:pPr>
        <w:spacing w:after="0"/>
      </w:pPr>
    </w:p>
    <w:p w:rsidRDefault="0001061A" w:rsidP="0001061A" w:rsidR="0001061A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01061A" w:rsidP="0001061A" w:rsidR="0001061A">
      <w:pPr>
        <w:spacing w:after="0"/>
        <w:jc w:val="center"/>
      </w:pPr>
    </w:p>
    <w:p w:rsidRDefault="0001061A" w:rsidP="0001061A" w:rsidR="0001061A">
      <w:pPr>
        <w:spacing w:after="0"/>
        <w:jc w:val="center"/>
      </w:pPr>
      <w:r>
        <w:t>U Varaždinu, 15. ožujka 2016.</w:t>
      </w:r>
    </w:p>
    <w:p w:rsidRDefault="0001061A" w:rsidP="0001061A" w:rsidR="0001061A">
      <w:pPr>
        <w:spacing w:after="0"/>
      </w:pPr>
      <w:r>
        <w:t xml:space="preserve">                                                                                                  </w:t>
      </w:r>
    </w:p>
    <w:p w:rsidRDefault="0001061A" w:rsidP="0001061A" w:rsidR="0001061A">
      <w:pPr>
        <w:spacing w:after="0"/>
      </w:pPr>
      <w:r>
        <w:t xml:space="preserve">     </w:t>
      </w:r>
    </w:p>
    <w:p w:rsidRDefault="0001061A" w:rsidP="0001061A" w:rsidR="0001061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01061A" w:rsidP="0001061A" w:rsidR="0001061A">
      <w:pPr>
        <w:spacing w:after="0"/>
      </w:pPr>
    </w:p>
    <w:p w:rsidRDefault="0001061A" w:rsidP="0001061A" w:rsidR="0001061A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Nemec, v.r.</w:t>
      </w:r>
    </w:p>
    <w:p w:rsidRDefault="0001061A" w:rsidP="0001061A" w:rsidR="0001061A">
      <w:pPr>
        <w:spacing w:after="0"/>
      </w:pPr>
    </w:p>
    <w:p w:rsidRDefault="0001061A" w:rsidP="0001061A" w:rsidR="0001061A">
      <w:pPr>
        <w:spacing w:after="0"/>
        <w:ind w:left="4956"/>
      </w:pPr>
      <w:r>
        <w:t xml:space="preserve">  Za točnost otpravka-ovlašteni službenik: </w:t>
      </w:r>
    </w:p>
    <w:p w:rsidRDefault="0001061A" w:rsidP="0001061A" w:rsidR="0001061A">
      <w:pPr>
        <w:spacing w:after="0"/>
      </w:pPr>
      <w:r>
        <w:t xml:space="preserve">                              </w:t>
      </w:r>
    </w:p>
    <w:p w:rsidRDefault="0001061A" w:rsidP="0001061A" w:rsidR="0001061A">
      <w:pPr>
        <w:spacing w:after="0"/>
      </w:pPr>
      <w:r>
        <w:tab/>
      </w:r>
    </w:p>
    <w:p w:rsidRDefault="0001061A" w:rsidP="0001061A" w:rsidR="0001061A">
      <w:pPr>
        <w:spacing w:after="0"/>
      </w:pPr>
      <w:r>
        <w:t xml:space="preserve">            Uputa o pravnom lijeku:</w:t>
      </w:r>
    </w:p>
    <w:p w:rsidRDefault="0001061A" w:rsidP="0001061A" w:rsidR="0001061A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01061A" w:rsidP="0001061A" w:rsidR="0001061A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1061A" w:rsidP="0001061A" w:rsidR="0001061A">
      <w:pPr>
        <w:spacing w:after="0"/>
      </w:pPr>
    </w:p>
    <w:p w:rsidRDefault="0001061A" w:rsidP="0001061A" w:rsidR="0001061A">
      <w:pPr>
        <w:spacing w:after="0"/>
      </w:pPr>
    </w:p>
    <w:p w:rsidRDefault="0001061A" w:rsidP="0001061A" w:rsidR="0001061A">
      <w:pPr>
        <w:spacing w:after="0"/>
      </w:pPr>
      <w:r>
        <w:t>DNA:</w:t>
      </w:r>
    </w:p>
    <w:p w:rsidRDefault="0001061A" w:rsidP="0001061A" w:rsidR="0001061A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01061A" w:rsidP="0001061A" w:rsidR="0001061A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01061A" w:rsidP="0001061A" w:rsidR="0001061A">
      <w:pPr>
        <w:numPr>
          <w:ilvl w:val="0"/>
          <w:numId w:val="47"/>
        </w:numPr>
        <w:spacing w:after="0"/>
      </w:pPr>
      <w:r>
        <w:t xml:space="preserve">Dužnik </w:t>
      </w:r>
      <w:r w:rsidR="00D855D1">
        <w:t>AGRO-SERVIS TRADE d.o.o.</w:t>
      </w:r>
      <w:r>
        <w:t xml:space="preserve">, Jug II 10, Prelog, </w:t>
      </w:r>
    </w:p>
    <w:p w:rsidRDefault="0001061A" w:rsidP="0001061A" w:rsidR="0001061A">
      <w:pPr>
        <w:numPr>
          <w:ilvl w:val="0"/>
          <w:numId w:val="47"/>
        </w:numPr>
        <w:spacing w:after="0"/>
      </w:pPr>
      <w:r>
        <w:t>Direktor dužnika Mirsad Nukić, Teočak, Sniježnica bb, Bosna i Hercegovina</w:t>
      </w:r>
    </w:p>
    <w:p w:rsidRDefault="0001061A" w:rsidP="0001061A" w:rsidR="0001061A">
      <w:pPr>
        <w:numPr>
          <w:ilvl w:val="0"/>
          <w:numId w:val="47"/>
        </w:numPr>
        <w:spacing w:after="0"/>
        <w:jc w:val="both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01061A" w:rsidP="0001061A" w:rsidR="0001061A">
      <w:pPr>
        <w:numPr>
          <w:ilvl w:val="0"/>
          <w:numId w:val="47"/>
        </w:numPr>
        <w:spacing w:after="0"/>
        <w:jc w:val="both"/>
      </w:pPr>
      <w:r>
        <w:t>Ministarstvo financija, Porezna uprava, Područni ured Sjeverna Hrvatska, Ispostava Varaždin, Graberje 1, 42000 Varaždin</w:t>
      </w:r>
    </w:p>
    <w:p w:rsidRDefault="0001061A" w:rsidP="0001061A" w:rsidR="0001061A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Dinka Trumbić, Lovretska 10, Split</w:t>
      </w:r>
    </w:p>
    <w:p w:rsidRDefault="0001061A" w:rsidP="0001061A" w:rsidR="0001061A">
      <w:pPr>
        <w:numPr>
          <w:ilvl w:val="0"/>
          <w:numId w:val="47"/>
        </w:numPr>
        <w:spacing w:after="0"/>
      </w:pPr>
      <w:r>
        <w:t>e-oglasna ploča suda</w:t>
      </w:r>
    </w:p>
    <w:p w:rsidRDefault="0001061A" w:rsidP="0001061A" w:rsidR="0001061A">
      <w:pPr>
        <w:spacing w:after="0"/>
      </w:pPr>
    </w:p>
    <w:p w:rsidRDefault="0001061A" w:rsidP="0001061A" w:rsidR="0001061A">
      <w:pPr>
        <w:spacing w:after="0"/>
      </w:pPr>
    </w:p>
    <w:p w:rsidRDefault="0001061A" w:rsidP="0001061A" w:rsidR="0001061A">
      <w:pPr>
        <w:spacing w:after="0"/>
      </w:pPr>
    </w:p>
    <w:p w:rsidRDefault="0001061A" w:rsidP="0001061A" w:rsidR="0001061A">
      <w:pPr>
        <w:spacing w:after="0"/>
      </w:pPr>
    </w:p>
    <w:p w:rsidRDefault="0001061A" w:rsidP="0001061A" w:rsidR="0001061A">
      <w:pPr>
        <w:spacing w:after="0"/>
      </w:pPr>
    </w:p>
    <w:p w:rsidRDefault="0001061A" w:rsidP="0001061A" w:rsidR="0001061A">
      <w:pPr>
        <w:spacing w:after="0"/>
        <w:rPr>
          <w:szCs w:val="20"/>
        </w:rPr>
      </w:pPr>
    </w:p>
    <w:p w:rsidRDefault="00CB0EA4" w:rsidP="0001061A" w:rsidR="00CB0EA4">
      <w:pPr>
        <w:pStyle w:val="Naslovdokumenta"/>
        <w:spacing w:after="0"/>
      </w:pPr>
    </w:p>
    <w:p w:rsidRDefault="0071688E" w:rsidP="0001061A" w:rsidR="0071688E">
      <w:pPr>
        <w:pStyle w:val="Poetniodjeljak"/>
        <w:spacing w:after="0"/>
      </w:pPr>
    </w:p>
    <w:p w:rsidRDefault="00A21F0D" w:rsidP="0001061A" w:rsidR="00A21F0D">
      <w:pPr>
        <w:pStyle w:val="NormaleSPIS"/>
        <w:spacing w:after="0"/>
        <w:rPr>
          <w:noProof/>
        </w:rPr>
      </w:pPr>
    </w:p>
    <w:p w:rsidRDefault="00DA0242" w:rsidP="0001061A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61A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3182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55D1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27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St-932/2015-5</izvorni_sadrzaj>
    <derivirana_varijabla naziv="DomainObject.Oznaka_1">St-932/2015-5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23</izvorni_sadrzaj>
    <derivirana_varijabla naziv="DomainObject.BrojStranica_1">23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St-932/2015</izvorni_sadrzaj>
    <derivirana_varijabla naziv="DomainObject.Predmet.OznakaBroj_1">St-932/2015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AGRO-SERVIS TRADE društvo s ograničenom odgovornošću za trgovinu i usluge</izvorni_sadrzaj>
    <derivirana_varijabla naziv="DomainObject.Predmet.ProtustrankaFormated_1">  AGRO-SERVIS TRADE društvo s ograničenom odgovornošću za trgovinu i usluge</derivirana_varijabla>
  </DomainObject.Predmet.ProtustrankaFormated>
  <DomainObject.Predmet.ProtustrankaFormatedOIB>
    <izvorni_sadrzaj>  AGRO-SERVIS TRADE društvo s ograničenom odgovornošću za trgovinu i usluge, OIB 47379139722</izvorni_sadrzaj>
    <derivirana_varijabla naziv="DomainObject.Predmet.ProtustrankaFormatedOIB_1">  AGRO-SERVIS TRADE društvo s ograničenom odgovornošću za trgovinu i usluge, OIB 47379139722</derivirana_varijabla>
  </DomainObject.Predmet.ProtustrankaFormatedOIB>
  <DomainObject.Predmet.ProtustrankaFormatedWithAdress>
    <izvorni_sadrzaj> AGRO-SERVIS TRADE društvo s ograničenom odgovornošću za trgovinu i usluge, Jug II 10, 40323 Prelog</izvorni_sadrzaj>
    <derivirana_varijabla naziv="DomainObject.Predmet.ProtustrankaFormatedWithAdress_1"> AGRO-SERVIS TRADE društvo s ograničenom odgovornošću za trgovinu i usluge, Jug II 10, 40323 Prelog</derivirana_varijabla>
  </DomainObject.Predmet.ProtustrankaFormatedWithAdress>
  <DomainObject.Predmet.ProtustrankaFormatedWithAdressOIB>
    <izvorni_sadrzaj> AGRO-SERVIS TRADE društvo s ograničenom odgovornošću za trgovinu i usluge, OIB 47379139722, Jug II 10, 40323 Prelog</izvorni_sadrzaj>
    <derivirana_varijabla naziv="DomainObject.Predmet.ProtustrankaFormatedWithAdressOIB_1"> AGRO-SERVIS TRADE društvo s ograničenom odgovornošću za trgovinu i usluge, OIB 47379139722, Jug II 10, 40323 Prelog</derivirana_varijabla>
  </DomainObject.Predmet.ProtustrankaFormatedWithAdressOIB>
  <DomainObject.Predmet.ProtustrankaWithAdress>
    <izvorni_sadrzaj>AGRO-SERVIS TRADE društvo s ograničenom odgovornošću za trgovinu i usluge Jug II 10, 40323 Prelog</izvorni_sadrzaj>
    <derivirana_varijabla naziv="DomainObject.Predmet.ProtustrankaWithAdress_1">AGRO-SERVIS TRADE društvo s ograničenom odgovornošću za trgovinu i usluge Jug II 10, 40323 Prelog</derivirana_varijabla>
  </DomainObject.Predmet.ProtustrankaWithAdress>
  <DomainObject.Predmet.ProtustrankaWithAdressOIB>
    <izvorni_sadrzaj>AGRO-SERVIS TRADE društvo s ograničenom odgovornošću za trgovinu i usluge, OIB 47379139722, Jug II 10, 40323 Prelog</izvorni_sadrzaj>
    <derivirana_varijabla naziv="DomainObject.Predmet.ProtustrankaWithAdressOIB_1">AGRO-SERVIS TRADE društvo s ograničenom odgovornošću za trgovinu i usluge, OIB 47379139722, Jug II 10, 40323 Prelog</derivirana_varijabla>
  </DomainObject.Predmet.ProtustrankaWithAdressOIB>
  <DomainObject.Predmet.ProtustrankaNazivFormated>
    <izvorni_sadrzaj>AGRO-SERVIS TRADE društvo s ograničenom odgovornošću za trgovinu i usluge</izvorni_sadrzaj>
    <derivirana_varijabla naziv="DomainObject.Predmet.ProtustrankaNazivFormated_1">AGRO-SERVIS TRADE društvo s ograničenom odgovornošću za trgovinu i usluge</derivirana_varijabla>
  </DomainObject.Predmet.ProtustrankaNazivFormated>
  <DomainObject.Predmet.ProtustrankaNazivFormatedOIB>
    <izvorni_sadrzaj>AGRO-SERVIS TRADE društvo s ograničenom odgovornošću za trgovinu i usluge, OIB 47379139722</izvorni_sadrzaj>
    <derivirana_varijabla naziv="DomainObject.Predmet.ProtustrankaNazivFormatedOIB_1">AGRO-SERVIS TRADE društvo s ograničenom odgovornošću za trgovinu i usluge, OIB 47379139722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155276.94</izvorni_sadrzaj>
    <derivirana_varijabla naziv="DomainObject.Predmet.TrenutnaVrijednost_1">155276.94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AGRO-SERVIS TRADE društvo s ograničenom odgovornošću za trgovinu i usluge</item>
    </izvorni_sadrzaj>
    <derivirana_varijabla naziv="DomainObject.Predmet.ProtuStrankaListFormated_1">
      <item>AGRO-SERVIS TRADE društvo s ograničenom odgovornošću za trgovinu i usluge</item>
    </derivirana_varijabla>
  </DomainObject.Predmet.ProtuStrankaListFormated>
  <DomainObject.Predmet.ProtuStrankaListFormatedOIB>
    <izvorni_sadrzaj>
      <item>AGRO-SERVIS TRADE društvo s ograničenom odgovornošću za trgovinu i usluge, OIB 47379139722</item>
    </izvorni_sadrzaj>
    <derivirana_varijabla naziv="DomainObject.Predmet.ProtuStrankaListFormatedOIB_1">
      <item>AGRO-SERVIS TRADE društvo s ograničenom odgovornošću za trgovinu i usluge, OIB 47379139722</item>
    </derivirana_varijabla>
  </DomainObject.Predmet.ProtuStrankaListFormatedOIB>
  <DomainObject.Predmet.ProtuStrankaListFormatedWithAdress>
    <izvorni_sadrzaj>
      <item>AGRO-SERVIS TRADE društvo s ograničenom odgovornošću za trgovinu i usluge, Jug II 10, 40323 Prelog</item>
    </izvorni_sadrzaj>
    <derivirana_varijabla naziv="DomainObject.Predmet.ProtuStrankaListFormatedWithAdress_1">
      <item>AGRO-SERVIS TRADE društvo s ograničenom odgovornošću za trgovinu i usluge, Jug II 10, 40323 Prelog</item>
    </derivirana_varijabla>
  </DomainObject.Predmet.ProtuStrankaListFormatedWithAdress>
  <DomainObject.Predmet.ProtuStrankaListFormatedWithAdressOIB>
    <izvorni_sadrzaj>
      <item>AGRO-SERVIS TRADE društvo s ograničenom odgovornošću za trgovinu i usluge, OIB 47379139722, Jug II 10, 40323 Prelog</item>
    </izvorni_sadrzaj>
    <derivirana_varijabla naziv="DomainObject.Predmet.ProtuStrankaListFormatedWithAdressOIB_1">
      <item>AGRO-SERVIS TRADE društvo s ograničenom odgovornošću za trgovinu i usluge, OIB 47379139722, Jug II 10, 40323 Prelog</item>
    </derivirana_varijabla>
  </DomainObject.Predmet.ProtuStrankaListFormatedWithAdressOIB>
  <DomainObject.Predmet.ProtuStrankaListNazivFormated>
    <izvorni_sadrzaj>
      <item>AGRO-SERVIS TRADE društvo s ograničenom odgovornošću za trgovinu i usluge</item>
    </izvorni_sadrzaj>
    <derivirana_varijabla naziv="DomainObject.Predmet.ProtuStrankaListNazivFormated_1">
      <item>AGRO-SERVIS TRADE društvo s ograničenom odgovornošću za trgovinu i usluge</item>
    </derivirana_varijabla>
  </DomainObject.Predmet.ProtuStrankaListNazivFormated>
  <DomainObject.Predmet.ProtuStrankaListNazivFormatedOIB>
    <izvorni_sadrzaj>
      <item>AGRO-SERVIS TRADE društvo s ograničenom odgovornošću za trgovinu i usluge, OIB 47379139722</item>
    </izvorni_sadrzaj>
    <derivirana_varijabla naziv="DomainObject.Predmet.ProtuStrankaListNazivFormatedOIB_1">
      <item>AGRO-SERVIS TRADE društvo s ograničenom odgovornošću za trgovinu i usluge, OIB 47379139722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St-932/2015-5</izvorni_sadrzaj>
    <derivirana_varijabla naziv="DomainObject.PoslovniBrojDokumenta_1">St-932/2015-5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AGRO-SERVIS TRADE društvo s ograničenom odgovornošću za trgovinu i usluge</izvorni_sadrzaj>
    <derivirana_varijabla naziv="DomainObject.Predmet.ProtustrankaIDrugi_1">AGRO-SERVIS TRADE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AGRO-SERVIS TRADE društvo s ograničenom odgovornošću za trgovinu i usluge, OIB 47379139722, Jug II 10, 40323 Prelog</izvorni_sadrzaj>
    <derivirana_varijabla naziv="DomainObject.Predmet.ProtustrankaIDrugiAdressOIB_1">AGRO-SERVIS TRADE društvo s ograničenom odgovornošću za trgovinu i usluge, OIB 47379139722, Jug II 10,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AGRO-SERVIS TRADE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AGRO-SERVIS TRADE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AGRO-SERVIS TRADE društvo s ograničenom odgovornošću za trgovinu i usluge, OIB 47379139722, Jug II 10,40323 Prelog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AGRO-SERVIS TRADE društvo s ograničenom odgovornošću za trgovinu i usluge, OIB 47379139722, Jug II 10,40323 Prelog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DC5784-8100-486B-A0F0-A153322B54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512</properties:Words>
  <properties:Characters>2753</properties:Characters>
  <properties:Lines>92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2016-03-15T12:31:00Z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St-932/2015-5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