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a5e096" w14:paraId="4a5e096" w:rsidRDefault="00AE649C" w:rsidP="0078018F" w:rsidR="00AE649C" w:rsidRPr="0078018F">
      <w:pPr>
        <w:pStyle w:val="NormaleSPIS"/>
        <w:spacing w:after="0"/>
        <w15:collapsed w:val="false"/>
      </w:pPr>
    </w:p>
    <w:p w:rsidRDefault="0078018F" w:rsidP="0078018F" w:rsidR="0078018F">
      <w:pPr>
        <w:pStyle w:val="NormaleSPIS"/>
        <w:spacing w:after="0"/>
      </w:pPr>
    </w:p>
    <w:p w:rsidRDefault="0078018F" w:rsidP="0078018F" w:rsidR="0078018F">
      <w:pPr>
        <w:pStyle w:val="NormaleSPIS"/>
        <w:spacing w:after="0"/>
        <w:ind w:firstLine="0"/>
      </w:pPr>
      <w:r>
        <w:t>REPUBLIKA HRVATSKA</w:t>
      </w:r>
    </w:p>
    <w:p w:rsidRDefault="0078018F" w:rsidP="0078018F" w:rsidR="0078018F">
      <w:pPr>
        <w:pStyle w:val="NormaleSPIS"/>
        <w:spacing w:after="0"/>
        <w:ind w:firstLine="0"/>
      </w:pPr>
      <w:r>
        <w:t>Trgovački sud u Varaždinu</w:t>
      </w:r>
    </w:p>
    <w:p w:rsidRDefault="0078018F" w:rsidP="0078018F" w:rsidR="0078018F">
      <w:pPr>
        <w:pStyle w:val="NormaleSPIS"/>
        <w:spacing w:after="0"/>
        <w:ind w:firstLine="0"/>
      </w:pPr>
      <w:r>
        <w:t>Varaždin, Braće Radić br. 2.</w:t>
      </w:r>
    </w:p>
    <w:p w:rsidRDefault="00953456" w:rsidP="00953456" w:rsidR="00953456">
      <w:pPr>
        <w:pStyle w:val="NormaleSPIS"/>
        <w:spacing w:after="0"/>
        <w:ind w:firstLine="0"/>
      </w:pPr>
    </w:p>
    <w:p w:rsidRDefault="00953456" w:rsidP="0078018F" w:rsidR="00953456">
      <w:pPr>
        <w:pStyle w:val="NormaleSPIS"/>
        <w:spacing w:after="0"/>
      </w:pPr>
    </w:p>
    <w:p w:rsidRDefault="00953456" w:rsidP="00953456" w:rsidR="00953456">
      <w:pPr>
        <w:pStyle w:val="NormaleSPIS"/>
        <w:spacing w:after="0"/>
        <w:jc w:val="center"/>
      </w:pPr>
      <w:r>
        <w:tab/>
        <w:t>R E P U B L I K A      H R V A T S K A</w:t>
      </w:r>
    </w:p>
    <w:p w:rsidRDefault="00953456" w:rsidP="00953456" w:rsidR="00953456">
      <w:pPr>
        <w:pStyle w:val="NormaleSPIS"/>
        <w:spacing w:after="0"/>
        <w:jc w:val="center"/>
      </w:pPr>
    </w:p>
    <w:p w:rsidRDefault="00953456" w:rsidP="00953456" w:rsidR="00953456">
      <w:pPr>
        <w:pStyle w:val="NormaleSPIS"/>
        <w:spacing w:after="0"/>
        <w:jc w:val="center"/>
      </w:pPr>
      <w:r>
        <w:t>R  J  E  Š  E  N  J  E</w:t>
      </w:r>
    </w:p>
    <w:p w:rsidRDefault="00AB4602" w:rsidP="0078018F" w:rsidR="00AE649C" w:rsidRPr="0078018F">
      <w:pPr>
        <w:pStyle w:val="NormaleSPIS"/>
        <w:spacing w:after="0"/>
      </w:pPr>
      <w:r w:rsidRPr="0078018F">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78018F" w:rsidP="0078018F" w:rsidR="0078018F" w:rsidRPr="0078018F">
      <w:pPr>
        <w:spacing w:after="0"/>
        <w:ind w:firstLine="708"/>
        <w:jc w:val="both"/>
      </w:pPr>
      <w:r w:rsidRPr="0078018F">
        <w:t xml:space="preserve">TRGOVAČKI SUD U VARAŽDINU,  po sucu toga suda Hugu </w:t>
      </w:r>
      <w:proofErr w:type="spellStart"/>
      <w:r w:rsidRPr="0078018F">
        <w:t>Wedemeyeru</w:t>
      </w:r>
      <w:proofErr w:type="spellEnd"/>
      <w:r w:rsidRPr="0078018F">
        <w:t>, kao stečajnom sucu, u stečajnom postupku nad stečajnim dužnikom</w:t>
      </w:r>
      <w:r w:rsidR="00953456">
        <w:rPr>
          <w:szCs w:val="20"/>
        </w:rPr>
        <w:t xml:space="preserve"> DGK d.o.o. za ugostiteljstvo i trgovinu, iz Čakovca, Tome </w:t>
      </w:r>
      <w:proofErr w:type="spellStart"/>
      <w:r w:rsidR="00953456">
        <w:rPr>
          <w:szCs w:val="20"/>
        </w:rPr>
        <w:t>Masaryka</w:t>
      </w:r>
      <w:proofErr w:type="spellEnd"/>
      <w:r w:rsidR="00953456">
        <w:rPr>
          <w:szCs w:val="20"/>
        </w:rPr>
        <w:t xml:space="preserve"> br. 12, OIB: 07935108623</w:t>
      </w:r>
      <w:r w:rsidRPr="0078018F">
        <w:t>,</w:t>
      </w:r>
      <w:r w:rsidR="00953456">
        <w:t xml:space="preserve"> MBS: 070073061,</w:t>
      </w:r>
      <w:r w:rsidR="00E27709">
        <w:t xml:space="preserve"> kojeg zastupa stečajni upravitelj Miljenka Radović, </w:t>
      </w:r>
      <w:proofErr w:type="spellStart"/>
      <w:r w:rsidR="00E27709">
        <w:t>mag</w:t>
      </w:r>
      <w:proofErr w:type="spellEnd"/>
      <w:r w:rsidR="00E27709">
        <w:t xml:space="preserve">. iur., iz Preloga, Nikole Tesle br. 19, </w:t>
      </w:r>
      <w:r w:rsidR="00C42BFA">
        <w:t>na ročištu</w:t>
      </w:r>
      <w:r>
        <w:t xml:space="preserve"> 19. travnja 2017.</w:t>
      </w:r>
    </w:p>
    <w:p w:rsidRDefault="0078018F" w:rsidP="0078018F" w:rsidR="0078018F" w:rsidRPr="0078018F">
      <w:pPr>
        <w:spacing w:after="0"/>
        <w:jc w:val="both"/>
      </w:pPr>
    </w:p>
    <w:p w:rsidRDefault="0078018F" w:rsidP="0078018F" w:rsidR="0078018F" w:rsidRPr="0078018F">
      <w:pPr>
        <w:spacing w:after="0"/>
        <w:jc w:val="both"/>
      </w:pPr>
    </w:p>
    <w:p w:rsidRDefault="0078018F" w:rsidP="0078018F" w:rsidR="0078018F" w:rsidRPr="0078018F">
      <w:pPr>
        <w:spacing w:after="0"/>
        <w:jc w:val="center"/>
      </w:pPr>
      <w:r w:rsidRPr="0078018F">
        <w:t>r  i  j  e  š  i  o            j   e</w:t>
      </w:r>
    </w:p>
    <w:p w:rsidRDefault="0078018F" w:rsidP="0078018F" w:rsidR="0078018F" w:rsidRPr="0078018F">
      <w:pPr>
        <w:spacing w:after="0"/>
        <w:jc w:val="both"/>
      </w:pPr>
    </w:p>
    <w:p w:rsidRDefault="0078018F" w:rsidP="0078018F" w:rsidR="0078018F" w:rsidRPr="0078018F">
      <w:pPr>
        <w:spacing w:after="0"/>
        <w:jc w:val="both"/>
      </w:pPr>
    </w:p>
    <w:p w:rsidRDefault="00EA4A37" w:rsidP="0078018F" w:rsidR="0078018F" w:rsidRPr="0078018F">
      <w:pPr>
        <w:spacing w:after="0"/>
        <w:jc w:val="both"/>
      </w:pPr>
      <w:r>
        <w:t xml:space="preserve">        </w:t>
      </w:r>
      <w:r w:rsidR="0078018F">
        <w:t xml:space="preserve"> </w:t>
      </w:r>
      <w:r w:rsidR="0078018F" w:rsidRPr="0078018F">
        <w:t>I/  Z a k l j u č u j e     s e    stečajni postupak nad stečajnim dužnikom</w:t>
      </w:r>
      <w:r w:rsidR="00F026D6">
        <w:rPr>
          <w:szCs w:val="20"/>
        </w:rPr>
        <w:t xml:space="preserve"> DGK d.o.o. za ugostiteljstvo i trgovinu, iz Čakovca, Tome </w:t>
      </w:r>
      <w:proofErr w:type="spellStart"/>
      <w:r w:rsidR="00F026D6">
        <w:rPr>
          <w:szCs w:val="20"/>
        </w:rPr>
        <w:t>Masaryka</w:t>
      </w:r>
      <w:proofErr w:type="spellEnd"/>
      <w:r w:rsidR="00F026D6">
        <w:rPr>
          <w:szCs w:val="20"/>
        </w:rPr>
        <w:t xml:space="preserve"> br. 12, OIB: 07935108623</w:t>
      </w:r>
      <w:r w:rsidR="00F026D6" w:rsidRPr="0078018F">
        <w:t>,</w:t>
      </w:r>
      <w:r w:rsidR="00F026D6">
        <w:t xml:space="preserve"> MBS: 070073061</w:t>
      </w:r>
      <w:r w:rsidR="0078018F" w:rsidRPr="0078018F">
        <w:t>, sa danom 1</w:t>
      </w:r>
      <w:r w:rsidR="00F026D6">
        <w:t>9. travnja 2017.</w:t>
      </w:r>
      <w:r w:rsidR="0078018F" w:rsidRPr="0078018F">
        <w:t>, nakon završne diobe i provedenog stečajnog postupka, primjenom odredbe čl. 196. st. 1. Stečajnog zakona (Narodne novine br. 44/96., 29/99., 129/00., 123/03., 197/03., 187/04., 82/06.,</w:t>
      </w:r>
      <w:r w:rsidR="007F1DDB">
        <w:t xml:space="preserve"> 116/10., 25/12.,</w:t>
      </w:r>
      <w:r w:rsidR="0078018F" w:rsidRPr="0078018F">
        <w:t>133/12.</w:t>
      </w:r>
      <w:r w:rsidR="007F1DDB">
        <w:t xml:space="preserve"> i 45/13.</w:t>
      </w:r>
      <w:r w:rsidR="0078018F" w:rsidRPr="0078018F">
        <w:t>, dalje : SZ-a).</w:t>
      </w:r>
    </w:p>
    <w:p w:rsidRDefault="0078018F" w:rsidP="0078018F" w:rsidR="0078018F" w:rsidRPr="0078018F">
      <w:pPr>
        <w:spacing w:after="0"/>
        <w:jc w:val="both"/>
      </w:pPr>
    </w:p>
    <w:p w:rsidRDefault="00953456" w:rsidP="0078018F" w:rsidR="0078018F" w:rsidRPr="0078018F">
      <w:pPr>
        <w:spacing w:after="0"/>
        <w:jc w:val="both"/>
      </w:pPr>
      <w:r>
        <w:tab/>
      </w:r>
      <w:r w:rsidR="0078018F" w:rsidRPr="0078018F">
        <w:t>II/ Ovo rješenje i osnova zaključenja ovog steč</w:t>
      </w:r>
      <w:r w:rsidR="00F026D6">
        <w:t>ajnog postupka objaviti će se na e-</w:t>
      </w:r>
      <w:r w:rsidR="00EA4A37">
        <w:t>O</w:t>
      </w:r>
      <w:r w:rsidR="0078018F" w:rsidRPr="0078018F">
        <w:t>glasnoj ploči ovoga suda.</w:t>
      </w:r>
    </w:p>
    <w:p w:rsidRDefault="0078018F" w:rsidP="0078018F" w:rsidR="0078018F" w:rsidRPr="0078018F">
      <w:pPr>
        <w:spacing w:after="0"/>
        <w:jc w:val="both"/>
      </w:pPr>
    </w:p>
    <w:p w:rsidRDefault="00953456" w:rsidP="0078018F" w:rsidR="0078018F" w:rsidRPr="0078018F">
      <w:pPr>
        <w:spacing w:after="0"/>
        <w:jc w:val="both"/>
      </w:pPr>
      <w:r>
        <w:t xml:space="preserve">           </w:t>
      </w:r>
      <w:r w:rsidR="0078018F" w:rsidRPr="0078018F">
        <w:t xml:space="preserve"> III/ Nakon pravomoćnosti ovog rješenja stečajni dužnik brisati će se iz sudskog registra. </w:t>
      </w:r>
    </w:p>
    <w:p w:rsidRDefault="0078018F" w:rsidP="0078018F" w:rsidR="0078018F" w:rsidRPr="0078018F">
      <w:pPr>
        <w:spacing w:after="0"/>
        <w:jc w:val="both"/>
      </w:pPr>
      <w:r w:rsidRPr="0078018F">
        <w:tab/>
      </w:r>
      <w:r w:rsidRPr="0078018F">
        <w:tab/>
        <w:t xml:space="preserve"> </w:t>
      </w:r>
    </w:p>
    <w:p w:rsidRDefault="0078018F" w:rsidP="0078018F" w:rsidR="0078018F" w:rsidRPr="0078018F">
      <w:pPr>
        <w:spacing w:after="0"/>
        <w:jc w:val="both"/>
      </w:pPr>
    </w:p>
    <w:p w:rsidRDefault="0078018F" w:rsidP="0078018F" w:rsidR="0078018F" w:rsidRPr="0078018F">
      <w:pPr>
        <w:spacing w:after="0"/>
        <w:jc w:val="center"/>
      </w:pPr>
      <w:r w:rsidRPr="0078018F">
        <w:t xml:space="preserve">Obrazloženje  </w:t>
      </w:r>
    </w:p>
    <w:p w:rsidRDefault="0078018F" w:rsidP="0078018F" w:rsidR="0078018F" w:rsidRPr="0078018F">
      <w:pPr>
        <w:spacing w:after="0"/>
        <w:jc w:val="both"/>
      </w:pPr>
      <w:r w:rsidRPr="0078018F">
        <w:tab/>
      </w:r>
    </w:p>
    <w:p w:rsidRDefault="00953456" w:rsidP="0078018F" w:rsidR="0078018F" w:rsidRPr="0078018F">
      <w:pPr>
        <w:spacing w:after="0"/>
        <w:jc w:val="both"/>
      </w:pPr>
      <w:r>
        <w:tab/>
      </w:r>
      <w:r w:rsidR="0078018F" w:rsidRPr="0078018F">
        <w:t xml:space="preserve">Rješenjem ovoga suda poslovni broj </w:t>
      </w:r>
      <w:r w:rsidR="00CE76D4">
        <w:t>6</w:t>
      </w:r>
      <w:r w:rsidR="0078018F" w:rsidRPr="0078018F">
        <w:t xml:space="preserve"> St-</w:t>
      </w:r>
      <w:r w:rsidR="00CE76D4">
        <w:t>11/12-36</w:t>
      </w:r>
      <w:r w:rsidR="0078018F" w:rsidRPr="0078018F">
        <w:t xml:space="preserve"> od </w:t>
      </w:r>
      <w:r w:rsidR="00CE76D4">
        <w:t>26. rujna 2013.</w:t>
      </w:r>
      <w:r w:rsidR="0078018F" w:rsidRPr="0078018F">
        <w:t xml:space="preserve">  otvoren je stečajni postupak nad dužnikom</w:t>
      </w:r>
      <w:r w:rsidR="00CE76D4">
        <w:t xml:space="preserve"> </w:t>
      </w:r>
      <w:r w:rsidR="00CE76D4">
        <w:rPr>
          <w:szCs w:val="20"/>
        </w:rPr>
        <w:t xml:space="preserve">DGK d.o.o. za ugostiteljstvo i trgovinu, iz Čakovca, Tome </w:t>
      </w:r>
      <w:proofErr w:type="spellStart"/>
      <w:r w:rsidR="00CE76D4">
        <w:rPr>
          <w:szCs w:val="20"/>
        </w:rPr>
        <w:t>Masaryka</w:t>
      </w:r>
      <w:proofErr w:type="spellEnd"/>
      <w:r w:rsidR="00CE76D4">
        <w:rPr>
          <w:szCs w:val="20"/>
        </w:rPr>
        <w:t xml:space="preserve"> br. 12,</w:t>
      </w:r>
      <w:r w:rsidR="0078018F" w:rsidRPr="0078018F">
        <w:t xml:space="preserve"> te je za stečajnog upravitelja imenovan</w:t>
      </w:r>
      <w:r w:rsidR="00CE76D4">
        <w:t xml:space="preserve">a Miljenka Radović, </w:t>
      </w:r>
      <w:proofErr w:type="spellStart"/>
      <w:r w:rsidR="00CE76D4">
        <w:t>mag</w:t>
      </w:r>
      <w:proofErr w:type="spellEnd"/>
      <w:r w:rsidR="00CE76D4">
        <w:t>. iur., iz Preloga</w:t>
      </w:r>
      <w:r w:rsidR="0078018F" w:rsidRPr="0078018F">
        <w:t>.</w:t>
      </w:r>
    </w:p>
    <w:p w:rsidRDefault="00953456" w:rsidP="0078018F" w:rsidR="00CE76D4">
      <w:pPr>
        <w:spacing w:after="0"/>
        <w:jc w:val="both"/>
      </w:pPr>
      <w:r>
        <w:tab/>
      </w:r>
      <w:r w:rsidR="0078018F" w:rsidRPr="0078018F">
        <w:t>Stečajni upravi</w:t>
      </w:r>
      <w:r w:rsidR="00CE76D4">
        <w:t>telj je 8. kolovoza 2016. podnio stečajnom sucu završni r</w:t>
      </w:r>
      <w:r w:rsidR="00911218">
        <w:t>ačun u kojem je u bitnome naveo</w:t>
      </w:r>
      <w:r w:rsidR="00CE76D4">
        <w:t xml:space="preserve"> da je tijekom ovog postupka unovčena sva imovina stečajnog dužnika koja se sastojala od nekretnina i to </w:t>
      </w:r>
      <w:r w:rsidR="00911218">
        <w:t xml:space="preserve">od </w:t>
      </w:r>
      <w:r w:rsidR="00CE76D4">
        <w:t>tri oranice</w:t>
      </w:r>
      <w:r w:rsidR="00911218">
        <w:t>,</w:t>
      </w:r>
      <w:r w:rsidR="00CE76D4">
        <w:t xml:space="preserve"> koje su unovčene </w:t>
      </w:r>
      <w:r w:rsidR="00911218">
        <w:t xml:space="preserve">za ukupan iznos od 61.554,54 kuna, da je od tog iznosa djelomično namirena tražbina prvog </w:t>
      </w:r>
      <w:proofErr w:type="spellStart"/>
      <w:r w:rsidR="00911218">
        <w:t>razlučnog</w:t>
      </w:r>
      <w:proofErr w:type="spellEnd"/>
      <w:r w:rsidR="00911218">
        <w:t xml:space="preserve"> vjerovnika Republike Hrvatske, Ministarstvo financija, Porezne uprave, Područnog ureda Čakovec i to u visini od 55.399,12 kuna, a da su preostalim iznosom </w:t>
      </w:r>
      <w:r w:rsidR="00C3076B">
        <w:t>izdvojenim po čl. 170. SZ-a i to iznosom</w:t>
      </w:r>
      <w:r w:rsidR="00911218">
        <w:t xml:space="preserve"> od 6.155,42 kuna podmireni troškovi stečajne mase. </w:t>
      </w:r>
      <w:r w:rsidR="007F1DDB">
        <w:t xml:space="preserve">Stečajni upravitelj predložio je </w:t>
      </w:r>
      <w:r w:rsidR="007F1DDB">
        <w:lastRenderedPageBreak/>
        <w:t>da se prihvati njegovo završno izvješće, te da se nakon toga ovaj stečajni postupak zaključi iz razloga što je unovčena sva imovina stečajnog dužnika, te iz razloga što ne postoje nikakva daljnja sredstva za diobu.</w:t>
      </w:r>
    </w:p>
    <w:p w:rsidRDefault="007F1DDB" w:rsidP="0078018F" w:rsidR="007F1DDB">
      <w:pPr>
        <w:spacing w:after="0"/>
        <w:jc w:val="both"/>
      </w:pPr>
      <w:r>
        <w:tab/>
        <w:t>Na završnom ročištu održanom 19. travnja 2017. prisutni stečajni vjerovnik Republika Hrvatska, Ministarstvo financija, Porezna uprava, Područni ured Čakovec prihvatio je završno izvješće stečajnog upravitelja, te se usuglasio da se ovaj stečajni postupak zaključi.</w:t>
      </w:r>
    </w:p>
    <w:p w:rsidRDefault="007F1DDB" w:rsidP="0078018F" w:rsidR="007F1DDB">
      <w:pPr>
        <w:spacing w:after="0"/>
        <w:jc w:val="both"/>
      </w:pPr>
      <w:r>
        <w:tab/>
      </w:r>
      <w:r w:rsidR="005D5FD7">
        <w:t xml:space="preserve">Odredbom čl. 196. st. 1., </w:t>
      </w:r>
      <w:r>
        <w:t>st. 2.</w:t>
      </w:r>
      <w:r w:rsidR="005D5FD7">
        <w:t xml:space="preserve"> i st. 3.</w:t>
      </w:r>
      <w:r>
        <w:t xml:space="preserve"> SZ-a,</w:t>
      </w:r>
      <w:r w:rsidR="005D5FD7">
        <w:t xml:space="preserve"> propisano je da će stečajni sudac odmah nakon okončanja završne diobe donijeti rješenje o zaključenju stečajnoga postupka, a da se rješenje i osnova zaključenja postupka moraju objaviti, a da će se ovo rješenje dostaviti sudu ili kojem drugom tijelu koje vodi upisnik dužnika pravne osobe, odnosno, dužnika pojedinca. Brisanjem iz upisnika stečajni dužnik kao pravna osoba prestaje postojati, stečajni dužnik kao trgovac pojedinac gubi svojstvo trgovca pojedinca, a stečajni dužnik obrtnik gubi svojstvo obrtnika.</w:t>
      </w:r>
    </w:p>
    <w:p w:rsidRDefault="005D5FD7" w:rsidP="0078018F" w:rsidR="005D5FD7">
      <w:pPr>
        <w:spacing w:after="0"/>
        <w:jc w:val="both"/>
      </w:pPr>
      <w:r>
        <w:tab/>
        <w:t>Radi svega navedenog valjalo je temeljem citirane odredbe čl. 196.</w:t>
      </w:r>
      <w:r w:rsidR="009E31FB">
        <w:t xml:space="preserve"> st. 1., </w:t>
      </w:r>
      <w:r>
        <w:t xml:space="preserve">st. 2. </w:t>
      </w:r>
      <w:r w:rsidR="009E31FB">
        <w:t xml:space="preserve">i st. 3. </w:t>
      </w:r>
      <w:r>
        <w:t>SZ-a, odlučiti kao u izreci ovog rješenja.</w:t>
      </w:r>
    </w:p>
    <w:p w:rsidRDefault="007F1DDB" w:rsidP="0078018F" w:rsidR="0078018F" w:rsidRPr="0078018F">
      <w:pPr>
        <w:spacing w:after="0"/>
        <w:jc w:val="both"/>
      </w:pPr>
      <w:r>
        <w:tab/>
      </w:r>
    </w:p>
    <w:p w:rsidRDefault="0078018F" w:rsidP="0078018F" w:rsidR="0078018F" w:rsidRPr="0078018F">
      <w:pPr>
        <w:spacing w:after="0"/>
        <w:jc w:val="center"/>
      </w:pPr>
      <w:r>
        <w:t>U Varaždinu, 19. travnja 2017.</w:t>
      </w:r>
    </w:p>
    <w:p w:rsidRDefault="0078018F" w:rsidP="0078018F" w:rsidR="0078018F" w:rsidRPr="0078018F">
      <w:pPr>
        <w:spacing w:after="0"/>
        <w:jc w:val="both"/>
      </w:pPr>
    </w:p>
    <w:p w:rsidRDefault="0078018F" w:rsidP="0078018F" w:rsidR="0078018F" w:rsidRPr="0078018F">
      <w:pPr>
        <w:spacing w:after="0"/>
        <w:jc w:val="both"/>
      </w:pPr>
    </w:p>
    <w:p w:rsidRDefault="0078018F" w:rsidP="0078018F" w:rsidR="0078018F" w:rsidRPr="0078018F">
      <w:pPr>
        <w:spacing w:after="0"/>
        <w:jc w:val="both"/>
      </w:pPr>
    </w:p>
    <w:p w:rsidRDefault="0078018F" w:rsidP="0078018F" w:rsidR="0078018F" w:rsidRPr="0078018F">
      <w:pPr>
        <w:spacing w:after="0"/>
        <w:jc w:val="both"/>
      </w:pPr>
      <w:r w:rsidRPr="0078018F">
        <w:tab/>
        <w:t xml:space="preserve"> </w:t>
      </w:r>
      <w:r>
        <w:tab/>
      </w:r>
      <w:r>
        <w:tab/>
      </w:r>
      <w:r>
        <w:tab/>
      </w:r>
      <w:r>
        <w:tab/>
      </w:r>
      <w:r>
        <w:tab/>
      </w:r>
      <w:r>
        <w:tab/>
      </w:r>
      <w:r>
        <w:tab/>
        <w:t xml:space="preserve">            </w:t>
      </w:r>
      <w:r w:rsidRPr="0078018F">
        <w:t xml:space="preserve">  SUDAC :</w:t>
      </w:r>
    </w:p>
    <w:p w:rsidRDefault="0078018F" w:rsidP="0078018F" w:rsidR="0078018F" w:rsidRPr="0078018F">
      <w:pPr>
        <w:spacing w:after="0"/>
        <w:jc w:val="both"/>
      </w:pPr>
    </w:p>
    <w:p w:rsidRDefault="0078018F" w:rsidP="003C25C3" w:rsidR="0078018F" w:rsidRPr="0078018F">
      <w:pPr>
        <w:spacing w:after="0"/>
        <w:jc w:val="both"/>
        <w:rPr>
          <w:u w:val="single"/>
        </w:rPr>
      </w:pPr>
      <w:r>
        <w:tab/>
      </w:r>
      <w:r>
        <w:tab/>
      </w:r>
      <w:r>
        <w:tab/>
      </w:r>
      <w:r>
        <w:tab/>
      </w:r>
      <w:r>
        <w:tab/>
      </w:r>
      <w:r>
        <w:tab/>
      </w:r>
      <w:r>
        <w:tab/>
      </w:r>
      <w:r>
        <w:tab/>
        <w:t xml:space="preserve">   </w:t>
      </w:r>
      <w:r w:rsidR="003C25C3">
        <w:t xml:space="preserve"> </w:t>
      </w:r>
      <w:r w:rsidRPr="0078018F">
        <w:t xml:space="preserve">Hugo </w:t>
      </w:r>
      <w:proofErr w:type="spellStart"/>
      <w:r w:rsidRPr="0078018F">
        <w:t>Wedemeyer</w:t>
      </w:r>
      <w:proofErr w:type="spellEnd"/>
      <w:r w:rsidR="003C25C3">
        <w:t>, v.r.</w:t>
      </w:r>
    </w:p>
    <w:p w:rsidRDefault="0078018F" w:rsidP="0078018F" w:rsidR="0078018F" w:rsidRPr="0078018F">
      <w:pPr>
        <w:spacing w:after="0"/>
        <w:jc w:val="both"/>
        <w:rPr>
          <w:u w:val="single"/>
        </w:rPr>
      </w:pPr>
    </w:p>
    <w:p w:rsidRDefault="0078018F" w:rsidP="0078018F" w:rsidR="0078018F">
      <w:pPr>
        <w:spacing w:after="0"/>
        <w:jc w:val="both"/>
        <w:rPr>
          <w:u w:val="single"/>
        </w:rPr>
      </w:pPr>
    </w:p>
    <w:p w:rsidRDefault="003C25C3" w:rsidP="0078018F" w:rsidR="003C25C3" w:rsidRPr="0078018F">
      <w:pPr>
        <w:spacing w:after="0"/>
        <w:jc w:val="both"/>
        <w:rPr>
          <w:u w:val="single"/>
        </w:rPr>
      </w:pPr>
    </w:p>
    <w:p w:rsidRDefault="0078018F" w:rsidP="0078018F" w:rsidR="0078018F" w:rsidRPr="0078018F">
      <w:pPr>
        <w:spacing w:after="0"/>
        <w:jc w:val="both"/>
        <w:rPr>
          <w:u w:val="single"/>
        </w:rPr>
      </w:pPr>
    </w:p>
    <w:p w:rsidRDefault="0078018F" w:rsidP="0078018F" w:rsidR="0078018F" w:rsidRPr="0078018F">
      <w:pPr>
        <w:spacing w:after="0"/>
        <w:jc w:val="both"/>
        <w:rPr>
          <w:u w:val="single"/>
        </w:rPr>
      </w:pPr>
      <w:r w:rsidRPr="0078018F">
        <w:rPr>
          <w:u w:val="single"/>
        </w:rPr>
        <w:t>UPUTA  O  PRAVNOM  LIJEKU :</w:t>
      </w:r>
    </w:p>
    <w:p w:rsidRDefault="0078018F" w:rsidP="0078018F" w:rsidR="0078018F" w:rsidRPr="0078018F">
      <w:pPr>
        <w:spacing w:after="0"/>
        <w:jc w:val="both"/>
        <w:rPr>
          <w:u w:val="single"/>
        </w:rPr>
      </w:pPr>
    </w:p>
    <w:p w:rsidRDefault="0078018F" w:rsidP="0078018F" w:rsidR="0078018F" w:rsidRPr="0078018F">
      <w:pPr>
        <w:spacing w:after="0"/>
        <w:jc w:val="both"/>
      </w:pPr>
      <w:r w:rsidRPr="0078018F">
        <w:tab/>
        <w:t>Protiv ovog rješenja može se uložiti žalba u roku od osam (8) dana od</w:t>
      </w:r>
      <w:r w:rsidR="009E31FB">
        <w:t xml:space="preserve"> </w:t>
      </w:r>
      <w:r w:rsidR="00743159">
        <w:t>dostave ovog rješenja, a dostava se smatra obavljenom istekom osmoga dana od dana objave na mrežnoj stranici</w:t>
      </w:r>
      <w:r w:rsidR="00E85823">
        <w:t xml:space="preserve"> e-O</w:t>
      </w:r>
      <w:r w:rsidR="00743159">
        <w:t>glasna ploča sudova</w:t>
      </w:r>
      <w:r w:rsidRPr="0078018F">
        <w:t xml:space="preserve">. Žalba se podnosi pisano </w:t>
      </w:r>
      <w:r w:rsidR="009E31FB">
        <w:t xml:space="preserve">u tri primjerka, </w:t>
      </w:r>
      <w:r w:rsidRPr="0078018F">
        <w:t>putem ovoga suda, a o</w:t>
      </w:r>
      <w:r w:rsidR="009E31FB">
        <w:t xml:space="preserve"> kojoj</w:t>
      </w:r>
      <w:r w:rsidRPr="0078018F">
        <w:t xml:space="preserve"> žalbi odlučuje Visoki trgovački sud Republike Hrvatske u Zagrebu.</w:t>
      </w:r>
    </w:p>
    <w:p w:rsidRDefault="0078018F" w:rsidP="0078018F" w:rsidR="0078018F">
      <w:pPr>
        <w:spacing w:after="0"/>
        <w:jc w:val="both"/>
      </w:pPr>
    </w:p>
    <w:p w:rsidRDefault="009611EA" w:rsidP="0078018F" w:rsidR="009611EA">
      <w:pPr>
        <w:spacing w:after="0"/>
        <w:jc w:val="both"/>
      </w:pPr>
    </w:p>
    <w:p w:rsidRDefault="00126943" w:rsidP="0078018F" w:rsidR="00126943" w:rsidRPr="0078018F">
      <w:pPr>
        <w:spacing w:after="0"/>
        <w:jc w:val="both"/>
      </w:pPr>
    </w:p>
    <w:p w:rsidRDefault="0078018F" w:rsidP="0078018F" w:rsidR="0078018F" w:rsidRPr="0078018F">
      <w:pPr>
        <w:spacing w:after="0"/>
        <w:jc w:val="both"/>
      </w:pPr>
    </w:p>
    <w:p w:rsidRDefault="0078018F" w:rsidP="0078018F" w:rsidR="0078018F" w:rsidRPr="0078018F">
      <w:pPr>
        <w:spacing w:after="0"/>
        <w:jc w:val="both"/>
      </w:pPr>
      <w:r w:rsidRPr="0078018F">
        <w:t>DNA :</w:t>
      </w:r>
    </w:p>
    <w:p w:rsidRDefault="0078018F" w:rsidP="0078018F" w:rsidR="0078018F" w:rsidRPr="0078018F">
      <w:pPr>
        <w:spacing w:after="0"/>
      </w:pPr>
    </w:p>
    <w:p w:rsidRDefault="00E27709" w:rsidP="00B05656" w:rsidR="004B6B23">
      <w:pPr>
        <w:spacing w:after="0"/>
      </w:pPr>
      <w:r>
        <w:t xml:space="preserve">Stečajni upravitelj </w:t>
      </w:r>
      <w:r w:rsidR="004B6B23">
        <w:t xml:space="preserve">Miljenka Radović, </w:t>
      </w:r>
      <w:proofErr w:type="spellStart"/>
      <w:r w:rsidR="004B6B23">
        <w:t>mag</w:t>
      </w:r>
      <w:proofErr w:type="spellEnd"/>
      <w:r w:rsidR="004B6B23">
        <w:t xml:space="preserve">. iur., iz Preloga, </w:t>
      </w:r>
    </w:p>
    <w:p w:rsidRDefault="004B6B23" w:rsidP="00B05656" w:rsidR="0078018F" w:rsidRPr="0078018F">
      <w:pPr>
        <w:spacing w:after="0"/>
      </w:pPr>
      <w:r>
        <w:t>Nikole Tesle br. 19,</w:t>
      </w:r>
    </w:p>
    <w:p w:rsidRDefault="0078018F" w:rsidP="0078018F" w:rsidR="0078018F" w:rsidRPr="0078018F">
      <w:pPr>
        <w:spacing w:after="0"/>
      </w:pPr>
    </w:p>
    <w:p w:rsidRDefault="0078018F" w:rsidP="0078018F" w:rsidR="0078018F" w:rsidRPr="0078018F">
      <w:pPr>
        <w:spacing w:after="0"/>
      </w:pPr>
      <w:r w:rsidRPr="0078018F">
        <w:t xml:space="preserve">Republika Hrvatska, Ministarstvo financija, </w:t>
      </w:r>
    </w:p>
    <w:p w:rsidRDefault="0078018F" w:rsidP="0078018F" w:rsidR="0078018F" w:rsidRPr="0078018F">
      <w:pPr>
        <w:spacing w:after="0"/>
      </w:pPr>
      <w:r w:rsidRPr="0078018F">
        <w:t>Porezn</w:t>
      </w:r>
      <w:r w:rsidR="00B05656">
        <w:t>a uprava, Područni ured Čakovec</w:t>
      </w:r>
      <w:r w:rsidRPr="0078018F">
        <w:t xml:space="preserve">, </w:t>
      </w:r>
    </w:p>
    <w:p w:rsidRDefault="0078018F" w:rsidP="0078018F" w:rsidR="0078018F" w:rsidRPr="0078018F">
      <w:pPr>
        <w:spacing w:after="0"/>
      </w:pPr>
      <w:r w:rsidRPr="0078018F">
        <w:t xml:space="preserve">zastupana po Županijsko državno odvjetništvo </w:t>
      </w:r>
    </w:p>
    <w:p w:rsidRDefault="0078018F" w:rsidP="0078018F" w:rsidR="0078018F" w:rsidRPr="0078018F">
      <w:pPr>
        <w:spacing w:after="0"/>
      </w:pPr>
      <w:r w:rsidRPr="0078018F">
        <w:t>u Varaždinu,</w:t>
      </w:r>
    </w:p>
    <w:p w:rsidRDefault="0078018F" w:rsidP="0078018F" w:rsidR="0078018F">
      <w:pPr>
        <w:spacing w:after="0"/>
      </w:pPr>
    </w:p>
    <w:p w:rsidRDefault="00126943" w:rsidP="0078018F" w:rsidR="00126943" w:rsidRPr="0078018F">
      <w:pPr>
        <w:spacing w:after="0"/>
      </w:pPr>
    </w:p>
    <w:p w:rsidRDefault="0078018F" w:rsidP="0078018F" w:rsidR="0078018F" w:rsidRPr="0078018F">
      <w:pPr>
        <w:spacing w:after="0"/>
      </w:pPr>
      <w:r w:rsidRPr="0078018F">
        <w:lastRenderedPageBreak/>
        <w:t>Financijska agencija, Regionalni centar Zagreb,</w:t>
      </w:r>
    </w:p>
    <w:p w:rsidRDefault="0078018F" w:rsidP="0078018F" w:rsidR="0078018F" w:rsidRPr="0078018F">
      <w:pPr>
        <w:spacing w:after="0"/>
      </w:pPr>
      <w:r w:rsidRPr="0078018F">
        <w:t xml:space="preserve">Vrtni put br. 3, </w:t>
      </w:r>
    </w:p>
    <w:p w:rsidRDefault="0078018F" w:rsidP="001D2091" w:rsidR="0078018F" w:rsidRPr="0078018F">
      <w:pPr>
        <w:spacing w:after="0"/>
      </w:pPr>
      <w:r w:rsidRPr="0078018F">
        <w:t xml:space="preserve"> </w:t>
      </w:r>
      <w:r w:rsidRPr="0078018F">
        <w:tab/>
      </w:r>
      <w:r w:rsidRPr="0078018F">
        <w:tab/>
      </w:r>
      <w:r w:rsidRPr="0078018F">
        <w:tab/>
      </w:r>
      <w:r w:rsidRPr="0078018F">
        <w:tab/>
      </w:r>
      <w:r w:rsidRPr="0078018F">
        <w:tab/>
      </w:r>
      <w:r w:rsidRPr="0078018F">
        <w:tab/>
      </w:r>
      <w:r w:rsidRPr="0078018F">
        <w:tab/>
      </w:r>
      <w:r w:rsidRPr="0078018F">
        <w:tab/>
        <w:t xml:space="preserve">            </w:t>
      </w:r>
    </w:p>
    <w:p w:rsidRDefault="0078018F" w:rsidP="0078018F" w:rsidR="0078018F" w:rsidRPr="0078018F">
      <w:pPr>
        <w:spacing w:after="0"/>
        <w:jc w:val="both"/>
      </w:pPr>
      <w:r w:rsidRPr="0078018F">
        <w:t>Sudski registar ovoga suda radi zabilježbe, te nakon pravomoćnosti</w:t>
      </w:r>
    </w:p>
    <w:p w:rsidRDefault="0078018F" w:rsidP="0078018F" w:rsidR="0078018F" w:rsidRPr="0078018F">
      <w:pPr>
        <w:spacing w:after="0"/>
        <w:jc w:val="both"/>
      </w:pPr>
      <w:r w:rsidRPr="0078018F">
        <w:t>ovog rješenja radi brisanja stečajnog dužnika iz sudskog registra,</w:t>
      </w:r>
    </w:p>
    <w:p w:rsidRDefault="0078018F" w:rsidP="0078018F" w:rsidR="0078018F" w:rsidRPr="0078018F">
      <w:pPr>
        <w:spacing w:after="0"/>
        <w:jc w:val="both"/>
      </w:pPr>
    </w:p>
    <w:p w:rsidRDefault="0078018F" w:rsidP="0078018F" w:rsidR="0078018F" w:rsidRPr="0078018F">
      <w:pPr>
        <w:spacing w:after="0"/>
        <w:jc w:val="both"/>
      </w:pPr>
      <w:r>
        <w:t>e-Oglasna ploča ovoga suda,</w:t>
      </w:r>
      <w:bookmarkStart w:name="_GoBack" w:id="0"/>
      <w:bookmarkEnd w:id="0"/>
    </w:p>
    <w:p w:rsidRDefault="0078018F" w:rsidP="0078018F" w:rsidR="0078018F" w:rsidRPr="0078018F">
      <w:pPr>
        <w:spacing w:after="0"/>
        <w:jc w:val="both"/>
      </w:pPr>
    </w:p>
    <w:p w:rsidRDefault="0078018F" w:rsidP="0078018F" w:rsidR="0078018F" w:rsidRPr="0078018F">
      <w:pPr>
        <w:spacing w:after="0"/>
        <w:jc w:val="both"/>
      </w:pPr>
      <w:r w:rsidRPr="0078018F">
        <w:tab/>
      </w:r>
      <w:r w:rsidRPr="0078018F">
        <w:tab/>
      </w:r>
      <w:r w:rsidRPr="0078018F">
        <w:tab/>
      </w:r>
      <w:r w:rsidRPr="0078018F">
        <w:tab/>
      </w:r>
      <w:r w:rsidRPr="0078018F">
        <w:tab/>
      </w:r>
      <w:r w:rsidRPr="0078018F">
        <w:tab/>
      </w:r>
      <w:r w:rsidRPr="0078018F">
        <w:tab/>
      </w:r>
      <w:r w:rsidRPr="0078018F">
        <w:tab/>
        <w:t xml:space="preserve">          </w:t>
      </w:r>
      <w:r w:rsidRPr="0078018F">
        <w:tab/>
      </w:r>
      <w:r w:rsidRPr="0078018F">
        <w:tab/>
      </w:r>
      <w:r w:rsidRPr="0078018F">
        <w:tab/>
      </w:r>
      <w:r w:rsidRPr="0078018F">
        <w:tab/>
        <w:t xml:space="preserve">           </w:t>
      </w:r>
    </w:p>
    <w:p w:rsidRDefault="0078018F" w:rsidP="0078018F" w:rsidR="0078018F" w:rsidRPr="0078018F">
      <w:pPr>
        <w:spacing w:after="0"/>
        <w:jc w:val="both"/>
      </w:pPr>
      <w:r w:rsidRPr="0078018F">
        <w:tab/>
      </w:r>
      <w:r w:rsidRPr="0078018F">
        <w:tab/>
      </w:r>
      <w:r w:rsidRPr="0078018F">
        <w:tab/>
      </w:r>
      <w:r w:rsidRPr="0078018F">
        <w:tab/>
      </w:r>
      <w:r w:rsidRPr="0078018F">
        <w:tab/>
      </w:r>
      <w:r w:rsidRPr="0078018F">
        <w:tab/>
      </w:r>
      <w:r w:rsidRPr="0078018F">
        <w:tab/>
      </w:r>
      <w:r w:rsidRPr="0078018F">
        <w:tab/>
        <w:t xml:space="preserve">             </w:t>
      </w:r>
    </w:p>
    <w:p w:rsidRDefault="0078018F" w:rsidP="0078018F" w:rsidR="0078018F" w:rsidRPr="0078018F">
      <w:pPr>
        <w:spacing w:after="0"/>
        <w:jc w:val="both"/>
      </w:pPr>
      <w:r w:rsidRPr="0078018F">
        <w:t>Pisarnica - kal. pravomoćnosti – 8 dana,</w:t>
      </w:r>
    </w:p>
    <w:p w:rsidRDefault="0078018F" w:rsidP="0078018F" w:rsidR="0078018F" w:rsidRPr="0078018F">
      <w:pPr>
        <w:spacing w:after="0"/>
        <w:jc w:val="both"/>
      </w:pPr>
      <w:r w:rsidRPr="0078018F">
        <w:t xml:space="preserve">     </w:t>
      </w:r>
      <w:r>
        <w:t xml:space="preserve">           </w:t>
      </w:r>
    </w:p>
    <w:p w:rsidRDefault="0078018F" w:rsidP="0078018F" w:rsidR="0078018F" w:rsidRPr="0078018F">
      <w:pPr>
        <w:spacing w:after="0"/>
        <w:jc w:val="both"/>
      </w:pPr>
    </w:p>
    <w:p w:rsidRDefault="0078018F" w:rsidP="0078018F" w:rsidR="0078018F" w:rsidRPr="0078018F">
      <w:pPr>
        <w:spacing w:after="0"/>
        <w:jc w:val="both"/>
      </w:pPr>
    </w:p>
    <w:p w:rsidRDefault="0078018F" w:rsidP="0078018F" w:rsidR="0078018F" w:rsidRPr="0078018F">
      <w:pPr>
        <w:spacing w:after="0"/>
        <w:jc w:val="both"/>
      </w:pPr>
    </w:p>
    <w:p w:rsidRDefault="0078018F" w:rsidP="0078018F" w:rsidR="0078018F" w:rsidRPr="0078018F">
      <w:pPr>
        <w:spacing w:after="0"/>
        <w:jc w:val="center"/>
      </w:pPr>
      <w:r w:rsidRPr="0078018F">
        <w:t>U Varaž</w:t>
      </w:r>
      <w:r>
        <w:t>dinu, 19. travnja 2017.</w:t>
      </w:r>
    </w:p>
    <w:p w:rsidRDefault="0078018F" w:rsidP="0078018F" w:rsidR="0078018F" w:rsidRPr="0078018F">
      <w:pPr>
        <w:spacing w:after="0"/>
        <w:jc w:val="both"/>
      </w:pPr>
    </w:p>
    <w:p w:rsidRDefault="0078018F" w:rsidP="0078018F" w:rsidR="0078018F" w:rsidRPr="0078018F">
      <w:pPr>
        <w:spacing w:after="0"/>
        <w:jc w:val="both"/>
      </w:pPr>
      <w:r w:rsidRPr="0078018F">
        <w:tab/>
      </w:r>
      <w:r w:rsidRPr="0078018F">
        <w:tab/>
      </w:r>
      <w:r>
        <w:tab/>
      </w:r>
      <w:r>
        <w:tab/>
      </w:r>
      <w:r>
        <w:tab/>
      </w:r>
      <w:r>
        <w:tab/>
      </w:r>
      <w:r>
        <w:tab/>
      </w:r>
      <w:r>
        <w:tab/>
        <w:t xml:space="preserve">                 </w:t>
      </w:r>
      <w:r w:rsidRPr="0078018F">
        <w:t xml:space="preserve"> SUDAC :</w:t>
      </w:r>
    </w:p>
    <w:p w:rsidRDefault="00AE649C" w:rsidP="0078018F" w:rsidR="00AE649C" w:rsidRPr="0078018F">
      <w:pPr>
        <w:pStyle w:val="NormaleSPIS"/>
        <w:spacing w:after="0"/>
      </w:pPr>
    </w:p>
    <w:sectPr w:rsidSect="0032366B" w:rsidR="00AE649C" w:rsidRPr="0078018F">
      <w:headerReference w:type="default" r:id="rId11"/>
      <w:footerReference w:type="default" r:id="rId12"/>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E618F" w:rsidP="00537B78" w:rsidR="00EE618F">
      <w:r>
        <w:separator/>
      </w:r>
    </w:p>
  </w:endnote>
  <w:endnote w:id="0" w:type="continuationSeparator">
    <w:p w:rsidRDefault="00EE618F" w:rsidP="00537B78" w:rsidR="00EE618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428481446"/>
      <w:docPartObj>
        <w:docPartGallery w:val="Page Numbers (Bottom of Page)"/>
        <w:docPartUnique/>
      </w:docPartObj>
    </w:sdtPr>
    <w:sdtEndPr/>
    <w:sdtContent>
      <w:p w:rsidRDefault="0078018F" w:rsidR="0078018F">
        <w:pPr>
          <w:pStyle w:val="Podnoje"/>
        </w:pPr>
        <w:r>
          <w:fldChar w:fldCharType="begin"/>
        </w:r>
        <w:r>
          <w:instrText>PAGE   \* MERGEFORMAT</w:instrText>
        </w:r>
        <w:r>
          <w:fldChar w:fldCharType="separate"/>
        </w:r>
        <w:r w:rsidR="003C25C3">
          <w:t>2</w:t>
        </w:r>
        <w:r>
          <w:fldChar w:fldCharType="end"/>
        </w:r>
      </w:p>
    </w:sdtContent>
  </w:sdt>
  <w:p w:rsidRDefault="0078018F" w:rsidR="0078018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E618F" w:rsidP="00537B78" w:rsidR="00EE618F">
      <w:r>
        <w:separator/>
      </w:r>
    </w:p>
  </w:footnote>
  <w:footnote w:id="0" w:type="continuationSeparator">
    <w:p w:rsidRDefault="00EE618F" w:rsidP="00537B78" w:rsidR="00EE618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8018F" w:rsidR="008333A9">
    <w:pPr>
      <w:pStyle w:val="Zaglavlje"/>
    </w:pPr>
    <w:r>
      <w:rPr>
        <w:rStyle w:val="PozadinaSvijetloCrvena"/>
        <w:shd w:fill="auto" w:color="auto" w:val="clear"/>
      </w:rPr>
      <w:t>POSL. BROJ : 6 St-1</w:t>
    </w:r>
    <w:r w:rsidR="001D2091">
      <w:rPr>
        <w:rStyle w:val="PozadinaSvijetloCrvena"/>
        <w:shd w:fill="auto" w:color="auto" w:val="clear"/>
      </w:rPr>
      <w:t>1/1</w:t>
    </w:r>
    <w:r>
      <w:rPr>
        <w:rStyle w:val="PozadinaSvijetloCrvena"/>
        <w:shd w:fill="auto" w:color="auto" w:val="clear"/>
      </w:rPr>
      <w:t>2-82</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6943"/>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2091"/>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5C3"/>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B23"/>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5FD7"/>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4ECC"/>
    <w:rsid w:val="006D5C77"/>
    <w:rsid w:val="006D6FD1"/>
    <w:rsid w:val="006E1851"/>
    <w:rsid w:val="006E1C9E"/>
    <w:rsid w:val="006E3B71"/>
    <w:rsid w:val="006E3CEC"/>
    <w:rsid w:val="006E564D"/>
    <w:rsid w:val="006E59B6"/>
    <w:rsid w:val="006E6966"/>
    <w:rsid w:val="006E7207"/>
    <w:rsid w:val="006F1302"/>
    <w:rsid w:val="006F1AF5"/>
    <w:rsid w:val="006F20E6"/>
    <w:rsid w:val="006F2A81"/>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15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18F"/>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1DDB"/>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1218"/>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3456"/>
    <w:rsid w:val="00955DE0"/>
    <w:rsid w:val="0095782D"/>
    <w:rsid w:val="009611EA"/>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1FB"/>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05656"/>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76B"/>
    <w:rsid w:val="00C30B7D"/>
    <w:rsid w:val="00C316F9"/>
    <w:rsid w:val="00C32080"/>
    <w:rsid w:val="00C32EFA"/>
    <w:rsid w:val="00C3573B"/>
    <w:rsid w:val="00C3713F"/>
    <w:rsid w:val="00C40103"/>
    <w:rsid w:val="00C42BFA"/>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E76D4"/>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27709"/>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5823"/>
    <w:rsid w:val="00E87481"/>
    <w:rsid w:val="00E876C2"/>
    <w:rsid w:val="00E919A4"/>
    <w:rsid w:val="00E94032"/>
    <w:rsid w:val="00E96434"/>
    <w:rsid w:val="00EA1715"/>
    <w:rsid w:val="00EA1A65"/>
    <w:rsid w:val="00EA1C6D"/>
    <w:rsid w:val="00EA2F47"/>
    <w:rsid w:val="00EA4A3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18F"/>
    <w:rsid w:val="00EE67EB"/>
    <w:rsid w:val="00EE7D29"/>
    <w:rsid w:val="00EF0551"/>
    <w:rsid w:val="00EF1004"/>
    <w:rsid w:val="00EF1AF4"/>
    <w:rsid w:val="00EF27D3"/>
    <w:rsid w:val="00EF4101"/>
    <w:rsid w:val="00EF4585"/>
    <w:rsid w:val="00EF513A"/>
    <w:rsid w:val="00F00355"/>
    <w:rsid w:val="00F0189F"/>
    <w:rsid w:val="00F026D6"/>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7011217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travnja 2017.</izvorni_sadrzaj>
    <derivirana_varijabla naziv="DomainObject.DatumDonosenjaOdluke_1">19.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St-11/2012-82</izvorni_sadrzaj>
    <derivirana_varijabla naziv="DomainObject.Oznaka_1">St-11/2012-82</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izvorni_sadrzaj>
    <derivirana_varijabla naziv="DomainObject.Predmet.Broj_1">11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siječnja 2012.</izvorni_sadrzaj>
    <derivirana_varijabla naziv="DomainObject.Predmet.DatumOsnivanja_1">4. siječnja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St-11/2012</izvorni_sadrzaj>
    <derivirana_varijabla naziv="DomainObject.Predmet.OznakaBroj_1">St-11/2012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DGK društvo s ograničenom odgovornošću za ugostiteljstvo i trgovinu "u stečaju"</izvorni_sadrzaj>
    <derivirana_varijabla naziv="DomainObject.Predmet.ProtustrankaFormated_1">  DGK društvo s ograničenom odgovornošću za ugostiteljstvo i trgovinu "u stečaju"</derivirana_varijabla>
  </DomainObject.Predmet.ProtustrankaFormated>
  <DomainObject.Predmet.ProtustrankaFormatedOIB>
    <izvorni_sadrzaj>  DGK društvo s ograničenom odgovornošću za ugostiteljstvo i trgovinu "u stečaju", OIB 07935108623</izvorni_sadrzaj>
    <derivirana_varijabla naziv="DomainObject.Predmet.ProtustrankaFormatedOIB_1">  DGK društvo s ograničenom odgovornošću za ugostiteljstvo i trgovinu "u stečaju", OIB 07935108623</derivirana_varijabla>
  </DomainObject.Predmet.ProtustrankaFormatedOIB>
  <DomainObject.Predmet.ProtustrankaFormatedWithAdress>
    <izvorni_sadrzaj> DGK društvo s ograničenom odgovornošću za ugostiteljstvo i trgovinu "u stečaju", Tome Masarika 12, 40000 Čakovec</izvorni_sadrzaj>
    <derivirana_varijabla naziv="DomainObject.Predmet.ProtustrankaFormatedWithAdress_1"> DGK društvo s ograničenom odgovornošću za ugostiteljstvo i trgovinu "u stečaju", Tome Masarika 12, 40000 Čakovec</derivirana_varijabla>
  </DomainObject.Predmet.ProtustrankaFormatedWithAdress>
  <DomainObject.Predmet.ProtustrankaFormatedWithAdressOIB>
    <izvorni_sadrzaj> DGK društvo s ograničenom odgovornošću za ugostiteljstvo i trgovinu "u stečaju", OIB 07935108623, Tome Masarika 12, 40000 Čakovec</izvorni_sadrzaj>
    <derivirana_varijabla naziv="DomainObject.Predmet.ProtustrankaFormatedWithAdressOIB_1"> DGK društvo s ograničenom odgovornošću za ugostiteljstvo i trgovinu "u stečaju", OIB 07935108623, Tome Masarika 12, 40000 Čakovec</derivirana_varijabla>
  </DomainObject.Predmet.ProtustrankaFormatedWithAdressOIB>
  <DomainObject.Predmet.ProtustrankaWithAdress>
    <izvorni_sadrzaj>DGK društvo s ograničenom odgovornošću za ugostiteljstvo i trgovinu "u stečaju" Tome Masarika 12, 40000 Čakovec</izvorni_sadrzaj>
    <derivirana_varijabla naziv="DomainObject.Predmet.ProtustrankaWithAdress_1">DGK društvo s ograničenom odgovornošću za ugostiteljstvo i trgovinu "u stečaju" Tome Masarika 12, 40000 Čakovec</derivirana_varijabla>
  </DomainObject.Predmet.ProtustrankaWithAdress>
  <DomainObject.Predmet.ProtustrankaWithAdressOIB>
    <izvorni_sadrzaj>DGK društvo s ograničenom odgovornošću za ugostiteljstvo i trgovinu "u stečaju", OIB 07935108623, Tome Masarika 12, 40000 Čakovec</izvorni_sadrzaj>
    <derivirana_varijabla naziv="DomainObject.Predmet.ProtustrankaWithAdressOIB_1">DGK društvo s ograničenom odgovornošću za ugostiteljstvo i trgovinu "u stečaju", OIB 07935108623, Tome Masarika 12, 40000 Čakovec</derivirana_varijabla>
  </DomainObject.Predmet.ProtustrankaWithAdressOIB>
  <DomainObject.Predmet.ProtustrankaNazivFormated>
    <izvorni_sadrzaj>DGK društvo s ograničenom odgovornošću za ugostiteljstvo i trgovinu "u stečaju"</izvorni_sadrzaj>
    <derivirana_varijabla naziv="DomainObject.Predmet.ProtustrankaNazivFormated_1">DGK društvo s ograničenom odgovornošću za ugostiteljstvo i trgovinu "u stečaju"</derivirana_varijabla>
  </DomainObject.Predmet.ProtustrankaNazivFormated>
  <DomainObject.Predmet.ProtustrankaNazivFormatedOIB>
    <izvorni_sadrzaj>DGK društvo s ograničenom odgovornošću za ugostiteljstvo i trgovinu "u stečaju", OIB 07935108623</izvorni_sadrzaj>
    <derivirana_varijabla naziv="DomainObject.Predmet.ProtustrankaNazivFormatedOIB_1">DGK društvo s ograničenom odgovornošću za ugostiteljstvo i trgovinu "u stečaju", OIB 07935108623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POREZNA UPRAVA ČAKOVEC zastupanog po punomoćniku ŽUPANIJSKO DRŽAVNO ODVJETNIŠTVO U VARAŽDINU</izvorni_sadrzaj>
    <derivirana_varijabla naziv="DomainObject.Predmet.StrankaFormated_1">  POREZNA UPRAVA ČAKOVEC zastupanog po punomoćniku ŽUPANIJSKO DRŽAVNO ODVJETNIŠTVO U VARAŽDINU</derivirana_varijabla>
  </DomainObject.Predmet.StrankaFormated>
  <DomainObject.Predmet.StrankaFormatedOIB>
    <izvorni_sadrzaj>  POREZNA UPRAVA ČAKOVEC, OIB 18683136487 zastupanog po punomoćniku ŽUPANIJSKO DRŽAVNO ODVJETNIŠTVO U VARAŽDINU</izvorni_sadrzaj>
    <derivirana_varijabla naziv="DomainObject.Predmet.StrankaFormatedOIB_1">  POREZNA UPRAVA ČAKOVEC, OIB 18683136487 zastupanog po punomoćniku ŽUPANIJSKO DRŽAVNO ODVJETNIŠTVO U VARAŽDINU</derivirana_varijabla>
  </DomainObject.Predmet.StrankaFormatedOIB>
  <DomainObject.Predmet.StrankaFormatedWithAdress>
    <izvorni_sadrzaj> POREZNA UPRAVA ČAKOVEC, O. Keršovanija 11, 40000 Čakovec zastupanog po punomoćniku ŽUPANIJSKO DRŽAVNO ODVJETNIŠTVO U VARAŽDINU</izvorni_sadrzaj>
    <derivirana_varijabla naziv="DomainObject.Predmet.StrankaFormatedWithAdress_1"> POREZNA UPRAVA ČAKOVEC, O. Keršovanija 11, 40000 Čakovec zastupanog po punomoćniku ŽUPANIJSKO DRŽAVNO ODVJETNIŠTVO U VARAŽDINU</derivirana_varijabla>
  </DomainObject.Predmet.StrankaFormatedWithAdress>
  <DomainObject.Predmet.StrankaFormatedWithAdressOIB>
    <izvorni_sadrzaj> POREZNA UPRAVA ČAKOVEC, OIB 18683136487, O. Keršovanija 11, 40000 Čakovec zastupanog po punomoćniku ŽUPANIJSKO DRŽAVNO ODVJETNIŠTVO U VARAŽDINU</izvorni_sadrzaj>
    <derivirana_varijabla naziv="DomainObject.Predmet.StrankaFormatedWithAdressOIB_1"> POREZNA UPRAVA ČAKOVEC, OIB 18683136487, O. Keršovanija 11, 40000 Čakovec zastupanog po punomoćniku ŽUPANIJSKO DRŽAVNO ODVJETNIŠTVO U VARAŽDINU</derivirana_varijabla>
  </DomainObject.Predmet.StrankaFormatedWithAdressOIB>
  <DomainObject.Predmet.StrankaWithAdress>
    <izvorni_sadrzaj>POREZNA UPRAVA ČAKOVEC O. Keršovanija 11,40000 Čakovec</izvorni_sadrzaj>
    <derivirana_varijabla naziv="DomainObject.Predmet.StrankaWithAdress_1">POREZNA UPRAVA ČAKOVEC O. Keršovanija 11,40000 Čakovec</derivirana_varijabla>
  </DomainObject.Predmet.StrankaWithAdress>
  <DomainObject.Predmet.StrankaWithAdressOIB>
    <izvorni_sadrzaj>POREZNA UPRAVA ČAKOVEC, OIB 18683136487, O. Keršovanija 11,40000 Čakovec</izvorni_sadrzaj>
    <derivirana_varijabla naziv="DomainObject.Predmet.StrankaWithAdressOIB_1">POREZNA UPRAVA ČAKOVEC, OIB 18683136487, O. Keršovanija 11,40000 Čakovec</derivirana_varijabla>
  </DomainObject.Predmet.StrankaWithAdressOIB>
  <DomainObject.Predmet.StrankaNazivFormated>
    <izvorni_sadrzaj>POREZNA UPRAVA ČAKOVEC</izvorni_sadrzaj>
    <derivirana_varijabla naziv="DomainObject.Predmet.StrankaNazivFormated_1">POREZNA UPRAVA ČAKOVEC</derivirana_varijabla>
  </DomainObject.Predmet.StrankaNazivFormated>
  <DomainObject.Predmet.StrankaNazivFormatedOIB>
    <izvorni_sadrzaj>POREZNA UPRAVA ČAKOVEC, OIB 18683136487</izvorni_sadrzaj>
    <derivirana_varijabla naziv="DomainObject.Predmet.StrankaNazivFormatedOIB_1">POREZNA UPRAVA ČAKOVEC,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POREZNA UPRAVA ČAKOVEC zastupanog po punomoćniku ŽUPANIJSKO DRŽAVNO ODVJETNIŠTVO U VARAŽDINU</item>
    </izvorni_sadrzaj>
    <derivirana_varijabla naziv="DomainObject.Predmet.StrankaListFormated_1">
      <item>POREZNA UPRAVA ČAKOVEC zastupanog po punomoćniku ŽUPANIJSKO DRŽAVNO ODVJETNIŠTVO U VARAŽDINU</item>
    </derivirana_varijabla>
  </DomainObject.Predmet.StrankaListFormated>
  <DomainObject.Predmet.StrankaListFormatedOIB>
    <izvorni_sadrzaj>
      <item>POREZNA UPRAVA ČAKOVEC, OIB 18683136487 zastupanog po punomoćniku ŽUPANIJSKO DRŽAVNO ODVJETNIŠTVO U VARAŽDINU</item>
    </izvorni_sadrzaj>
    <derivirana_varijabla naziv="DomainObject.Predmet.StrankaListFormatedOIB_1">
      <item>POREZNA UPRAVA ČAKOVEC, OIB 18683136487 zastupanog po punomoćniku ŽUPANIJSKO DRŽAVNO ODVJETNIŠTVO U VARAŽDINU</item>
    </derivirana_varijabla>
  </DomainObject.Predmet.StrankaListFormatedOIB>
  <DomainObject.Predmet.StrankaListFormatedWithAdress>
    <izvorni_sadrzaj>
      <item>POREZNA UPRAVA ČAKOVEC, O. Keršovanija 11, 40000 Čakovec zastupanog po punomoćniku ŽUPANIJSKO DRŽAVNO ODVJETNIŠTVO U VARAŽDINU</item>
    </izvorni_sadrzaj>
    <derivirana_varijabla naziv="DomainObject.Predmet.StrankaListFormatedWithAdress_1">
      <item>POREZNA UPRAVA ČAKOVEC, O. Keršovanija 11, 40000 Čakovec zastupanog po punomoćniku ŽUPANIJSKO DRŽAVNO ODVJETNIŠTVO U VARAŽDINU</item>
    </derivirana_varijabla>
  </DomainObject.Predmet.StrankaListFormatedWithAdress>
  <DomainObject.Predmet.StrankaListFormatedWithAdressOIB>
    <izvorni_sadrzaj>
      <item>POREZNA UPRAVA ČAKOVEC, OIB 18683136487, O. Keršovanija 11, 40000 Čakovec zastupanog po punomoćniku ŽUPANIJSKO DRŽAVNO ODVJETNIŠTVO U VARAŽDINU</item>
    </izvorni_sadrzaj>
    <derivirana_varijabla naziv="DomainObject.Predmet.StrankaListFormatedWithAdressOIB_1">
      <item>POREZNA UPRAVA ČAKOVEC, OIB 18683136487, O. Keršovanija 11, 40000 Čakovec zastupanog po punomoćniku ŽUPANIJSKO DRŽAVNO ODVJETNIŠTVO U VARAŽDINU</item>
    </derivirana_varijabla>
  </DomainObject.Predmet.StrankaListFormatedWithAdressOIB>
  <DomainObject.Predmet.StrankaListNazivFormated>
    <izvorni_sadrzaj>
      <item>POREZNA UPRAVA ČAKOVEC</item>
    </izvorni_sadrzaj>
    <derivirana_varijabla naziv="DomainObject.Predmet.StrankaListNazivFormated_1">
      <item>POREZNA UPRAVA ČAKOVEC</item>
    </derivirana_varijabla>
  </DomainObject.Predmet.StrankaListNazivFormated>
  <DomainObject.Predmet.StrankaListNazivFormatedOIB>
    <izvorni_sadrzaj>
      <item>POREZNA UPRAVA ČAKOVEC, OIB 18683136487</item>
    </izvorni_sadrzaj>
    <derivirana_varijabla naziv="DomainObject.Predmet.StrankaListNazivFormatedOIB_1">
      <item>POREZNA UPRAVA ČAKOVEC, OIB 18683136487</item>
    </derivirana_varijabla>
  </DomainObject.Predmet.StrankaListNazivFormatedOIB>
  <DomainObject.Predmet.ProtuStrankaListFormated>
    <izvorni_sadrzaj>
      <item>DGK društvo s ograničenom odgovornošću za ugostiteljstvo i trgovinu "u stečaju"</item>
    </izvorni_sadrzaj>
    <derivirana_varijabla naziv="DomainObject.Predmet.ProtuStrankaListFormated_1">
      <item>DGK društvo s ograničenom odgovornošću za ugostiteljstvo i trgovinu "u stečaju"</item>
    </derivirana_varijabla>
  </DomainObject.Predmet.ProtuStrankaListFormated>
  <DomainObject.Predmet.ProtuStrankaListFormatedOIB>
    <izvorni_sadrzaj>
      <item>DGK društvo s ograničenom odgovornošću za ugostiteljstvo i trgovinu "u stečaju", OIB 07935108623</item>
    </izvorni_sadrzaj>
    <derivirana_varijabla naziv="DomainObject.Predmet.ProtuStrankaListFormatedOIB_1">
      <item>DGK društvo s ograničenom odgovornošću za ugostiteljstvo i trgovinu "u stečaju", OIB 07935108623</item>
    </derivirana_varijabla>
  </DomainObject.Predmet.ProtuStrankaListFormatedOIB>
  <DomainObject.Predmet.ProtuStrankaListFormatedWithAdress>
    <izvorni_sadrzaj>
      <item>DGK društvo s ograničenom odgovornošću za ugostiteljstvo i trgovinu "u stečaju", Tome Masarika 12, 40000 Čakovec</item>
    </izvorni_sadrzaj>
    <derivirana_varijabla naziv="DomainObject.Predmet.ProtuStrankaListFormatedWithAdress_1">
      <item>DGK društvo s ograničenom odgovornošću za ugostiteljstvo i trgovinu "u stečaju", Tome Masarika 12, 40000 Čakovec</item>
    </derivirana_varijabla>
  </DomainObject.Predmet.ProtuStrankaListFormatedWithAdress>
  <DomainObject.Predmet.ProtuStrankaListFormatedWithAdressOIB>
    <izvorni_sadrzaj>
      <item>DGK društvo s ograničenom odgovornošću za ugostiteljstvo i trgovinu "u stečaju", OIB 07935108623, Tome Masarika 12, 40000 Čakovec</item>
    </izvorni_sadrzaj>
    <derivirana_varijabla naziv="DomainObject.Predmet.ProtuStrankaListFormatedWithAdressOIB_1">
      <item>DGK društvo s ograničenom odgovornošću za ugostiteljstvo i trgovinu "u stečaju", OIB 07935108623, Tome Masarika 12, 40000 Čakovec</item>
    </derivirana_varijabla>
  </DomainObject.Predmet.ProtuStrankaListFormatedWithAdressOIB>
  <DomainObject.Predmet.ProtuStrankaListNazivFormated>
    <izvorni_sadrzaj>
      <item>DGK društvo s ograničenom odgovornošću za ugostiteljstvo i trgovinu "u stečaju"</item>
    </izvorni_sadrzaj>
    <derivirana_varijabla naziv="DomainObject.Predmet.ProtuStrankaListNazivFormated_1">
      <item>DGK društvo s ograničenom odgovornošću za ugostiteljstvo i trgovinu "u stečaju"</item>
    </derivirana_varijabla>
  </DomainObject.Predmet.ProtuStrankaListNazivFormated>
  <DomainObject.Predmet.ProtuStrankaListNazivFormatedOIB>
    <izvorni_sadrzaj>
      <item>DGK društvo s ograničenom odgovornošću za ugostiteljstvo i trgovinu "u stečaju", OIB 07935108623</item>
    </izvorni_sadrzaj>
    <derivirana_varijabla naziv="DomainObject.Predmet.ProtuStrankaListNazivFormatedOIB_1">
      <item>DGK društvo s ograničenom odgovornošću za ugostiteljstvo i trgovinu "u stečaju", OIB 07935108623</item>
    </derivirana_varijabla>
  </DomainObject.Predmet.ProtuStrankaListNazivFormatedOIB>
  <DomainObject.Predmet.OstaliListFormated>
    <izvorni_sadrzaj>
      <item>ŽUPANIJSKO DRŽAVNO ODVJETNIŠTVO U VARAŽDINU punomoćnik sudionika u postupku POREZNA UPRAVA ČAKOVEC</item>
      <item>FINA, Regionalni centar Zagreb</item>
      <item>GORDANA KELEMEN</item>
      <item>MIRJANA BOGDANOVIĆ-KAMBER zamjenica ŽDO</item>
      <item>Miljenka Radović</item>
      <item>Odvjetnik Mićo Ljubenko za vjerovnika ZVEZA BANK iz Klagenfurta</item>
      <item>zam.pun. Marina Malenica, odvjetnička vježbenica</item>
      <item>Punomoćnik kupca ROBERT LESJAK</item>
      <item>Božidar Klepač</item>
      <item>RH Općinski sud u Čakovcu</item>
      <item>ZOU Damir Barišić-Vedran Barišić</item>
      <item>Marko Đuričić, odvjetnik za VB Leasing d.o.o.</item>
      <item>Tomo Božić, zamjenik ŽDO</item>
    </izvorni_sadrzaj>
    <derivirana_varijabla naziv="DomainObject.Predmet.OstaliListFormated_1">
      <item>ŽUPANIJSKO DRŽAVNO ODVJETNIŠTVO U VARAŽDINU punomoćnik sudionika u postupku POREZNA UPRAVA ČAKOVEC</item>
      <item>FINA, Regionalni centar Zagreb</item>
      <item>GORDANA KELEMEN</item>
      <item>MIRJANA BOGDANOVIĆ-KAMBER zamjenica ŽDO</item>
      <item>Miljenka Radović</item>
      <item>Odvjetnik Mićo Ljubenko za vjerovnika ZVEZA BANK iz Klagenfurta</item>
      <item>zam.pun. Marina Malenica, odvjetnička vježbenica</item>
      <item>Punomoćnik kupca ROBERT LESJAK</item>
      <item>Božidar Klepač</item>
      <item>RH Općinski sud u Čakovcu</item>
      <item>ZOU Damir Barišić-Vedran Barišić</item>
      <item>Marko Đuričić, odvjetnik za VB Leasing d.o.o.</item>
      <item>Tomo Božić, zamjenik ŽDO</item>
    </derivirana_varijabla>
  </DomainObject.Predmet.OstaliListFormated>
  <DomainObject.Predmet.OstaliListFormatedOIB>
    <izvorni_sadrzaj>
      <item>ŽUPANIJSKO DRŽAVNO ODVJETNIŠTVO U VARAŽDINU punomoćnik sudionika u postupku POREZNA UPRAVA ČAKOVEC</item>
      <item>FINA, Regionalni centar Zagreb, OIB </item>
      <item>GORDANA KELEMEN</item>
      <item>MIRJANA BOGDANOVIĆ-KAMBER zamjenica ŽDO</item>
      <item>Miljenka Radović, OIB 69903109199</item>
      <item>Odvjetnik Mićo Ljubenko za vjerovnika ZVEZA BANK iz Klagenfurta</item>
      <item>zam.pun. Marina Malenica, odvjetnička vježbenica</item>
      <item>Punomoćnik kupca ROBERT LESJAK</item>
      <item>Božidar Klepač, OIB 83325117126</item>
      <item>RH Općinski sud u Čakovcu</item>
      <item>ZOU Damir Barišić-Vedran Barišić</item>
      <item>Marko Đuričić, odvjetnik za VB Leasing d.o.o.</item>
      <item>Tomo Božić, zamjenik ŽDO</item>
    </izvorni_sadrzaj>
    <derivirana_varijabla naziv="DomainObject.Predmet.OstaliListFormatedOIB_1">
      <item>ŽUPANIJSKO DRŽAVNO ODVJETNIŠTVO U VARAŽDINU punomoćnik sudionika u postupku POREZNA UPRAVA ČAKOVEC</item>
      <item>FINA, Regionalni centar Zagreb, OIB </item>
      <item>GORDANA KELEMEN</item>
      <item>MIRJANA BOGDANOVIĆ-KAMBER zamjenica ŽDO</item>
      <item>Miljenka Radović, OIB 69903109199</item>
      <item>Odvjetnik Mićo Ljubenko za vjerovnika ZVEZA BANK iz Klagenfurta</item>
      <item>zam.pun. Marina Malenica, odvjetnička vježbenica</item>
      <item>Punomoćnik kupca ROBERT LESJAK</item>
      <item>Božidar Klepač, OIB 83325117126</item>
      <item>RH Općinski sud u Čakovcu</item>
      <item>ZOU Damir Barišić-Vedran Barišić</item>
      <item>Marko Đuričić, odvjetnik za VB Leasing d.o.o.</item>
      <item>Tomo Božić, zamjenik ŽDO</item>
    </derivirana_varijabla>
  </DomainObject.Predmet.OstaliListFormatedOIB>
  <DomainObject.Predmet.OstaliListFormatedWithAdress>
    <izvorni_sadrzaj>
      <item>ŽUPANIJSKO DRŽAVNO ODVJETNIŠTVO U VARAŽDINU, 42000 Varaždin punomoćnik sudionika u postupku POREZNA UPRAVA ČAKOVEC</item>
      <item>FINA, Regionalni centar Zagreb, Vrtni put br. 3., 10000 Zagreb</item>
      <item>GORDANA KELEMEN, Tome Masarika br. 12., 40000 Čakovec</item>
      <item>MIRJANA BOGDANOVIĆ-KAMBER zamjenica ŽDO</item>
      <item>Miljenka Radović, Nikole Tesle br. 19., 40323 Prelog</item>
      <item>Odvjetnik Mićo Ljubenko za vjerovnika ZVEZA BANK iz Klagenfurta</item>
      <item>zam.pun. Marina Malenica, odvjetnička vježbenica</item>
      <item>Punomoćnik kupca ROBERT LESJAK</item>
      <item>Božidar Klepač, Optujska 9, 42000 Varaždin</item>
      <item>RH Općinski sud u Čakovcu</item>
      <item>ZOU Damir Barišić-Vedran Barišić, Basaričekova 27, 48000 Koprivnica</item>
      <item>Marko Đuričić, odvjetnik za VB Leasing d.o.o.</item>
      <item>Tomo Božić, zamjenik ŽDO</item>
    </izvorni_sadrzaj>
    <derivirana_varijabla naziv="DomainObject.Predmet.OstaliListFormatedWithAdress_1">
      <item>ŽUPANIJSKO DRŽAVNO ODVJETNIŠTVO U VARAŽDINU, 42000 Varaždin punomoćnik sudionika u postupku POREZNA UPRAVA ČAKOVEC</item>
      <item>FINA, Regionalni centar Zagreb, Vrtni put br. 3., 10000 Zagreb</item>
      <item>GORDANA KELEMEN, Tome Masarika br. 12., 40000 Čakovec</item>
      <item>MIRJANA BOGDANOVIĆ-KAMBER zamjenica ŽDO</item>
      <item>Miljenka Radović, Nikole Tesle br. 19., 40323 Prelog</item>
      <item>Odvjetnik Mićo Ljubenko za vjerovnika ZVEZA BANK iz Klagenfurta</item>
      <item>zam.pun. Marina Malenica, odvjetnička vježbenica</item>
      <item>Punomoćnik kupca ROBERT LESJAK</item>
      <item>Božidar Klepač, Optujska 9, 42000 Varaždin</item>
      <item>RH Općinski sud u Čakovcu</item>
      <item>ZOU Damir Barišić-Vedran Barišić, Basaričekova 27, 48000 Koprivnica</item>
      <item>Marko Đuričić, odvjetnik za VB Leasing d.o.o.</item>
      <item>Tomo Božić, zamjenik ŽDO</item>
    </derivirana_varijabla>
  </DomainObject.Predmet.OstaliListFormatedWithAdress>
  <DomainObject.Predmet.OstaliListFormatedWithAdressOIB>
    <izvorni_sadrzaj>
      <item>ŽUPANIJSKO DRŽAVNO ODVJETNIŠTVO U VARAŽDINU, 42000 Varaždin punomoćnik sudionika u postupku POREZNA UPRAVA ČAKOVEC</item>
      <item>FINA, Regionalni centar Zagreb, OIB , Vrtni put br. 3., 10000 Zagreb</item>
      <item>GORDANA KELEMEN, Tome Masarika br. 12., 40000 Čakovec</item>
      <item>MIRJANA BOGDANOVIĆ-KAMBER zamjenica ŽDO</item>
      <item>Miljenka Radović, OIB 69903109199, Nikole Tesle br. 19., 40323 Prelog</item>
      <item>Odvjetnik Mićo Ljubenko za vjerovnika ZVEZA BANK iz Klagenfurta</item>
      <item>zam.pun. Marina Malenica, odvjetnička vježbenica</item>
      <item>Punomoćnik kupca ROBERT LESJAK</item>
      <item>Božidar Klepač, OIB 83325117126, Optujska 9, 42000 Varaždin</item>
      <item>RH Općinski sud u Čakovcu</item>
      <item>ZOU Damir Barišić-Vedran Barišić, Basaričekova 27, 48000 Koprivnica</item>
      <item>Marko Đuričić, odvjetnik za VB Leasing d.o.o.</item>
      <item>Tomo Božić, zamjenik ŽDO</item>
    </izvorni_sadrzaj>
    <derivirana_varijabla naziv="DomainObject.Predmet.OstaliListFormatedWithAdressOIB_1">
      <item>ŽUPANIJSKO DRŽAVNO ODVJETNIŠTVO U VARAŽDINU, 42000 Varaždin punomoćnik sudionika u postupku POREZNA UPRAVA ČAKOVEC</item>
      <item>FINA, Regionalni centar Zagreb, OIB , Vrtni put br. 3., 10000 Zagreb</item>
      <item>GORDANA KELEMEN, Tome Masarika br. 12., 40000 Čakovec</item>
      <item>MIRJANA BOGDANOVIĆ-KAMBER zamjenica ŽDO</item>
      <item>Miljenka Radović, OIB 69903109199, Nikole Tesle br. 19., 40323 Prelog</item>
      <item>Odvjetnik Mićo Ljubenko za vjerovnika ZVEZA BANK iz Klagenfurta</item>
      <item>zam.pun. Marina Malenica, odvjetnička vježbenica</item>
      <item>Punomoćnik kupca ROBERT LESJAK</item>
      <item>Božidar Klepač, OIB 83325117126, Optujska 9, 42000 Varaždin</item>
      <item>RH Općinski sud u Čakovcu</item>
      <item>ZOU Damir Barišić-Vedran Barišić, Basaričekova 27, 48000 Koprivnica</item>
      <item>Marko Đuričić, odvjetnik za VB Leasing d.o.o.</item>
      <item>Tomo Božić, zamjenik ŽDO</item>
    </derivirana_varijabla>
  </DomainObject.Predmet.OstaliListFormatedWithAdressOIB>
  <DomainObject.Predmet.OstaliListNazivFormated>
    <izvorni_sadrzaj>
      <item>ŽUPANIJSKO DRŽAVNO ODVJETNIŠTVO U VARAŽDINU</item>
      <item>FINA, Regionalni centar Zagreb</item>
      <item>GORDANA KELEMEN</item>
      <item>MIRJANA BOGDANOVIĆ-KAMBER zamjenica ŽDO</item>
      <item>Miljenka Radović</item>
      <item>Odvjetnik Mićo Ljubenko za vjerovnika ZVEZA BANK iz Klagenfurta</item>
      <item>zam.pun. Marina Malenica, odvjetnička vježbenica</item>
      <item>Punomoćnik kupca ROBERT LESJAK</item>
      <item>Božidar Klepač</item>
      <item>RH Općinski sud u Čakovcu</item>
      <item>ZOU Damir Barišić-Vedran Barišić</item>
      <item>Marko Đuričić, odvjetnik za VB Leasing d.o.o.</item>
      <item>Tomo Božić, zamjenik ŽDO</item>
    </izvorni_sadrzaj>
    <derivirana_varijabla naziv="DomainObject.Predmet.OstaliListNazivFormated_1">
      <item>ŽUPANIJSKO DRŽAVNO ODVJETNIŠTVO U VARAŽDINU</item>
      <item>FINA, Regionalni centar Zagreb</item>
      <item>GORDANA KELEMEN</item>
      <item>MIRJANA BOGDANOVIĆ-KAMBER zamjenica ŽDO</item>
      <item>Miljenka Radović</item>
      <item>Odvjetnik Mićo Ljubenko za vjerovnika ZVEZA BANK iz Klagenfurta</item>
      <item>zam.pun. Marina Malenica, odvjetnička vježbenica</item>
      <item>Punomoćnik kupca ROBERT LESJAK</item>
      <item>Božidar Klepač</item>
      <item>RH Općinski sud u Čakovcu</item>
      <item>ZOU Damir Barišić-Vedran Barišić</item>
      <item>Marko Đuričić, odvjetnik za VB Leasing d.o.o.</item>
      <item>Tomo Božić, zamjenik ŽDO</item>
    </derivirana_varijabla>
  </DomainObject.Predmet.OstaliListNazivFormated>
  <DomainObject.Predmet.OstaliListNazivFormatedOIB>
    <izvorni_sadrzaj>
      <item>ŽUPANIJSKO DRŽAVNO ODVJETNIŠTVO U VARAŽDINU</item>
      <item>FINA, Regionalni centar Zagreb, OIB </item>
      <item>GORDANA KELEMEN</item>
      <item>MIRJANA BOGDANOVIĆ-KAMBER zamjenica ŽDO</item>
      <item>Miljenka Radović, OIB 69903109199</item>
      <item>Odvjetnik Mićo Ljubenko za vjerovnika ZVEZA BANK iz Klagenfurta</item>
      <item>zam.pun. Marina Malenica, odvjetnička vježbenica</item>
      <item>Punomoćnik kupca ROBERT LESJAK</item>
      <item>Božidar Klepač, OIB 83325117126</item>
      <item>RH Općinski sud u Čakovcu</item>
      <item>ZOU Damir Barišić-Vedran Barišić</item>
      <item>Marko Đuričić, odvjetnik za VB Leasing d.o.o.</item>
      <item>Tomo Božić, zamjenik ŽDO</item>
    </izvorni_sadrzaj>
    <derivirana_varijabla naziv="DomainObject.Predmet.OstaliListNazivFormatedOIB_1">
      <item>ŽUPANIJSKO DRŽAVNO ODVJETNIŠTVO U VARAŽDINU</item>
      <item>FINA, Regionalni centar Zagreb, OIB </item>
      <item>GORDANA KELEMEN</item>
      <item>MIRJANA BOGDANOVIĆ-KAMBER zamjenica ŽDO</item>
      <item>Miljenka Radović, OIB 69903109199</item>
      <item>Odvjetnik Mićo Ljubenko za vjerovnika ZVEZA BANK iz Klagenfurta</item>
      <item>zam.pun. Marina Malenica, odvjetnička vježbenica</item>
      <item>Punomoćnik kupca ROBERT LESJAK</item>
      <item>Božidar Klepač, OIB 83325117126</item>
      <item>RH Općinski sud u Čakovcu</item>
      <item>ZOU Damir Barišić-Vedran Barišić</item>
      <item>Marko Đuričić, odvjetnik za VB Leasing d.o.o.</item>
      <item>Tomo Božić, zamjenik ŽDO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2017.</izvorni_sadrzaj>
    <derivirana_varijabla naziv="DomainObject.Datum_1">19. travnja 2017.</derivirana_varijabla>
  </DomainObject.Datum>
  <DomainObject.PoslovniBrojDokumenta>
    <izvorni_sadrzaj>St-11/2012-82</izvorni_sadrzaj>
    <derivirana_varijabla naziv="DomainObject.PoslovniBrojDokumenta_1">St-11/2012-82</derivirana_varijabla>
  </DomainObject.PoslovniBrojDokumenta>
  <DomainObject.Predmet.StrankaIDrugi>
    <izvorni_sadrzaj>POREZNA UPRAVA ČAKOVEC</izvorni_sadrzaj>
    <derivirana_varijabla naziv="DomainObject.Predmet.StrankaIDrugi_1">POREZNA UPRAVA ČAKOVEC</derivirana_varijabla>
  </DomainObject.Predmet.StrankaIDrugi>
  <DomainObject.Predmet.ProtustrankaIDrugi>
    <izvorni_sadrzaj>DGK društvo s ograničenom odgovornošću za ugostiteljstvo i trgovinu "u stečaju"</izvorni_sadrzaj>
    <derivirana_varijabla naziv="DomainObject.Predmet.ProtustrankaIDrugi_1">DGK društvo s ograničenom odgovornošću za ugostiteljstvo i trgovinu "u stečaju"</derivirana_varijabla>
  </DomainObject.Predmet.ProtustrankaIDrugi>
  <DomainObject.Predmet.StrankaIDrugiAdressOIB>
    <izvorni_sadrzaj>POREZNA UPRAVA ČAKOVEC, OIB 18683136487, O. Keršovanija 11, 40000 Čakovec</izvorni_sadrzaj>
    <derivirana_varijabla naziv="DomainObject.Predmet.StrankaIDrugiAdressOIB_1">POREZNA UPRAVA ČAKOVEC, OIB 18683136487, O. Keršovanija 11, 40000 Čakovec</derivirana_varijabla>
  </DomainObject.Predmet.StrankaIDrugiAdressOIB>
  <DomainObject.Predmet.ProtustrankaIDrugiAdressOIB>
    <izvorni_sadrzaj>DGK društvo s ograničenom odgovornošću za ugostiteljstvo i trgovinu "u stečaju", OIB 07935108623, Tome Masarika 12, 40000 Čakovec</izvorni_sadrzaj>
    <derivirana_varijabla naziv="DomainObject.Predmet.ProtustrankaIDrugiAdressOIB_1">DGK društvo s ograničenom odgovornošću za ugostiteljstvo i trgovinu "u stečaju", OIB 07935108623, Tome Masarika 12, 40000 Čakovec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DGK društvo s ograničenom odgovornošću za ugostiteljstvo i trgovinu "u stečaju"</item>
      <item>ŽUPANIJSKO DRŽAVNO ODVJETNIŠTVO U VARAŽDINU</item>
      <item>POREZNA UPRAVA ČAKOVEC</item>
      <item>FINA, Regionalni centar Zagreb</item>
      <item>GORDANA KELEMEN</item>
      <item>MIRJANA BOGDANOVIĆ-KAMBER zamjenica ŽDO</item>
      <item>Miljenka Radović</item>
      <item>Odvjetnik Mićo Ljubenko za vjerovnika ZVEZA BANK iz Klagenfurta</item>
      <item>zam.pun. Marina Malenica, odvjetnička vježbenica</item>
      <item>Punomoćnik kupca ROBERT LESJAK</item>
      <item>Božidar Klepač</item>
      <item>RH Općinski sud u Čakovcu</item>
      <item>ZOU Damir Barišić-Vedran Barišić</item>
      <item>Marko Đuričić, odvjetnik za VB Leasing d.o.o.</item>
      <item>Tomo Božić, zamjenik ŽDO</item>
    </izvorni_sadrzaj>
    <derivirana_varijabla naziv="DomainObject.Predmet.SudioniciListNaziv_1">
      <item>DGK društvo s ograničenom odgovornošću za ugostiteljstvo i trgovinu "u stečaju"</item>
      <item>ŽUPANIJSKO DRŽAVNO ODVJETNIŠTVO U VARAŽDINU</item>
      <item>POREZNA UPRAVA ČAKOVEC</item>
      <item>FINA, Regionalni centar Zagreb</item>
      <item>GORDANA KELEMEN</item>
      <item>MIRJANA BOGDANOVIĆ-KAMBER zamjenica ŽDO</item>
      <item>Miljenka Radović</item>
      <item>Odvjetnik Mićo Ljubenko za vjerovnika ZVEZA BANK iz Klagenfurta</item>
      <item>zam.pun. Marina Malenica, odvjetnička vježbenica</item>
      <item>Punomoćnik kupca ROBERT LESJAK</item>
      <item>Božidar Klepač</item>
      <item>RH Općinski sud u Čakovcu</item>
      <item>ZOU Damir Barišić-Vedran Barišić</item>
      <item>Marko Đuričić, odvjetnik za VB Leasing d.o.o.</item>
      <item>Tomo Božić, zamjenik ŽDO</item>
    </derivirana_varijabla>
  </DomainObject.Predmet.SudioniciListNaziv>
  <DomainObject.Predmet.SudioniciListAdressOIB>
    <izvorni_sadrzaj>
      <item>DGK društvo s ograničenom odgovornošću za ugostiteljstvo i trgovinu "u stečaju", OIB 07935108623, Tome Masarika 12,40000 Čakovec</item>
      <item>ŽUPANIJSKO DRŽAVNO ODVJETNIŠTVO U VARAŽDINU, 42000 Varaždin</item>
      <item>POREZNA UPRAVA ČAKOVEC, OIB 18683136487, O. Keršovanija 11,40000 Čakovec</item>
      <item>FINA, Regionalni centar Zagreb, OIB , Vrtni put br. 3.,10000 Zagreb</item>
      <item>GORDANA KELEMEN, Tome Masarika br. 12.,40000 Čakovec</item>
      <item>MIRJANA BOGDANOVIĆ-KAMBER zamjenica ŽDO</item>
      <item>Miljenka Radović, OIB 69903109199, Nikole Tesle br. 19.,40323 Prelog</item>
      <item>Odvjetnik Mićo Ljubenko za vjerovnika ZVEZA BANK iz Klagenfurta</item>
      <item>zam.pun. Marina Malenica, odvjetnička vježbenica</item>
      <item>Punomoćnik kupca ROBERT LESJAK</item>
      <item>Božidar Klepač, OIB 83325117126, Optujska 9,42000 Varaždin</item>
      <item>RH Općinski sud u Čakovcu</item>
      <item>ZOU Damir Barišić-Vedran Barišić, Basaričekova 27,48000 Koprivnica</item>
      <item>Marko Đuričić, odvjetnik za VB Leasing d.o.o.</item>
      <item>Tomo Božić, zamjenik ŽDO</item>
    </izvorni_sadrzaj>
    <derivirana_varijabla naziv="DomainObject.Predmet.SudioniciListAdressOIB_1">
      <item>DGK društvo s ograničenom odgovornošću za ugostiteljstvo i trgovinu "u stečaju", OIB 07935108623, Tome Masarika 12,40000 Čakovec</item>
      <item>ŽUPANIJSKO DRŽAVNO ODVJETNIŠTVO U VARAŽDINU, 42000 Varaždin</item>
      <item>POREZNA UPRAVA ČAKOVEC, OIB 18683136487, O. Keršovanija 11,40000 Čakovec</item>
      <item>FINA, Regionalni centar Zagreb, OIB , Vrtni put br. 3.,10000 Zagreb</item>
      <item>GORDANA KELEMEN, Tome Masarika br. 12.,40000 Čakovec</item>
      <item>MIRJANA BOGDANOVIĆ-KAMBER zamjenica ŽDO</item>
      <item>Miljenka Radović, OIB 69903109199, Nikole Tesle br. 19.,40323 Prelog</item>
      <item>Odvjetnik Mićo Ljubenko za vjerovnika ZVEZA BANK iz Klagenfurta</item>
      <item>zam.pun. Marina Malenica, odvjetnička vježbenica</item>
      <item>Punomoćnik kupca ROBERT LESJAK</item>
      <item>Božidar Klepač, OIB 83325117126, Optujska 9,42000 Varaždin</item>
      <item>RH Općinski sud u Čakovcu</item>
      <item>ZOU Damir Barišić-Vedran Barišić, Basaričekova 27,48000 Koprivnica</item>
      <item>Marko Đuričić, odvjetnik za VB Leasing d.o.o.</item>
      <item>Tomo Božić, zamjenik ŽDO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7A97EF-4F84-4B11-99D3-D45B25BA54B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662</properties:Words>
  <properties:Characters>3512</properties:Characters>
  <properties:Lines>114</properties:Lines>
  <properties:Paragraphs>36</properties:Paragraphs>
  <properties:TotalTime>42</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2017-04-19T12:46:00Z</cp:lastPrinted>
  <dcterms:modified xmlns:xsi="http://www.w3.org/2001/XMLSchema-instance" xsi:type="dcterms:W3CDTF">2017-04-19T12:48:00Z</dcterms:modified>
  <cp:revision>24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St-11/2012-82 / Odluka - Rješenje - zaključen stečajni postupk (čl. 196 SZ-a)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