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02f36" w14:paraId="bb02f36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7E6694">
        <w:rPr>
          <w:sz w:val="24"/>
          <w:szCs w:val="24"/>
          <w:lang w:val="hr-HR"/>
        </w:rPr>
        <w:t>45</w:t>
      </w:r>
      <w:r w:rsidR="00DC5B37">
        <w:rPr>
          <w:sz w:val="24"/>
          <w:szCs w:val="24"/>
          <w:lang w:val="hr-HR"/>
        </w:rPr>
        <w:t>4</w:t>
      </w:r>
      <w:r w:rsidR="00190F02" w:rsidRPr="007A679F">
        <w:rPr>
          <w:sz w:val="24"/>
          <w:szCs w:val="24"/>
          <w:lang w:val="hr-HR"/>
        </w:rPr>
        <w:t>/16-</w:t>
      </w:r>
      <w:r w:rsidR="001E1E6F" w:rsidRPr="007A679F">
        <w:rPr>
          <w:sz w:val="24"/>
          <w:szCs w:val="24"/>
          <w:lang w:val="hr-HR"/>
        </w:rPr>
        <w:t>4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DC5B37">
        <w:rPr>
          <w:szCs w:val="24"/>
        </w:rPr>
        <w:t xml:space="preserve">ADRIA PORTO </w:t>
      </w:r>
      <w:r w:rsidR="008639A6">
        <w:rPr>
          <w:szCs w:val="24"/>
        </w:rPr>
        <w:t xml:space="preserve">d.o.o., Zadar, </w:t>
      </w:r>
      <w:r w:rsidR="00DC5B37">
        <w:rPr>
          <w:szCs w:val="24"/>
        </w:rPr>
        <w:t>Ljudevita Posavskog 6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DC5B37">
        <w:rPr>
          <w:szCs w:val="24"/>
        </w:rPr>
        <w:t>31787477574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7E6694">
        <w:rPr>
          <w:szCs w:val="24"/>
        </w:rPr>
        <w:t>25</w:t>
      </w:r>
      <w:r w:rsidR="00837384" w:rsidRPr="007A679F">
        <w:rPr>
          <w:szCs w:val="24"/>
        </w:rPr>
        <w:t>. ožujka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E4076D">
        <w:rPr>
          <w:sz w:val="24"/>
          <w:szCs w:val="24"/>
          <w:lang w:val="hr-HR"/>
        </w:rPr>
        <w:t>ARSENU MARINU iz Zadra, Put Dikla 75</w:t>
      </w:r>
      <w:r w:rsidR="008235C5">
        <w:rPr>
          <w:sz w:val="24"/>
          <w:szCs w:val="24"/>
          <w:lang w:val="hr-HR"/>
        </w:rPr>
        <w:t xml:space="preserve">,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E4076D">
        <w:rPr>
          <w:sz w:val="24"/>
          <w:szCs w:val="24"/>
          <w:lang w:val="hr-HR"/>
        </w:rPr>
        <w:t>08862379913</w:t>
      </w:r>
      <w:r w:rsidR="007A679F">
        <w:rPr>
          <w:sz w:val="24"/>
          <w:szCs w:val="24"/>
          <w:lang w:val="hr-HR"/>
        </w:rPr>
        <w:t>,</w:t>
      </w:r>
      <w:r w:rsidR="00D679B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 </w:t>
      </w:r>
      <w:r w:rsidR="007A679F" w:rsidRPr="007A679F">
        <w:rPr>
          <w:sz w:val="24"/>
          <w:szCs w:val="24"/>
          <w:lang w:val="hr-HR"/>
        </w:rPr>
        <w:t>plat</w:t>
      </w:r>
      <w:r w:rsidR="003079CD">
        <w:rPr>
          <w:sz w:val="24"/>
          <w:szCs w:val="24"/>
          <w:lang w:val="hr-HR"/>
        </w:rPr>
        <w:t>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562761">
        <w:rPr>
          <w:sz w:val="24"/>
          <w:szCs w:val="24"/>
          <w:lang w:val="hr-HR"/>
        </w:rPr>
        <w:t>45</w:t>
      </w:r>
      <w:r w:rsidR="00DC5B37">
        <w:rPr>
          <w:sz w:val="24"/>
          <w:szCs w:val="24"/>
          <w:lang w:val="hr-HR"/>
        </w:rPr>
        <w:t>4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DC5B37" w:rsidR="00DC5B37" w:rsidRPr="00DC5B37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DC5B37" w:rsidRPr="00DC5B37">
        <w:rPr>
          <w:sz w:val="24"/>
          <w:szCs w:val="24"/>
        </w:rPr>
        <w:t>ADRIA PORTO d.o.o., Zadar</w:t>
      </w:r>
      <w:r w:rsidR="00DC5B37">
        <w:rPr>
          <w:sz w:val="24"/>
          <w:szCs w:val="24"/>
          <w:lang w:val="hr-HR"/>
        </w:rPr>
        <w:t>.</w:t>
      </w:r>
    </w:p>
    <w:p w:rsidRDefault="0049238A" w:rsidP="00DC5B37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7E6694">
        <w:rPr>
          <w:sz w:val="24"/>
          <w:szCs w:val="24"/>
        </w:rPr>
        <w:t>25</w:t>
      </w:r>
      <w:r w:rsidR="00837384" w:rsidRPr="007A679F">
        <w:rPr>
          <w:sz w:val="24"/>
          <w:szCs w:val="24"/>
        </w:rPr>
        <w:t xml:space="preserve">. ožujka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lastRenderedPageBreak/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 w:rsidRP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596B6B">
        <w:rPr>
          <w:szCs w:val="24"/>
        </w:rPr>
        <w:t>ARSEN MARIN iz Zadra, Put Dikla 75</w:t>
      </w:r>
      <w:r w:rsidR="00EE3BE6">
        <w:rPr>
          <w:szCs w:val="24"/>
        </w:rPr>
        <w:t xml:space="preserve"> i na e-oglasnu ploču sud</w:t>
      </w:r>
      <w:r w:rsidR="001A1CC1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C36D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7E6694">
      <w:rPr>
        <w:sz w:val="24"/>
        <w:szCs w:val="24"/>
        <w:lang w:val="hr-HR"/>
      </w:rPr>
      <w:t>45</w:t>
    </w:r>
    <w:r w:rsidR="00DC5B37">
      <w:rPr>
        <w:sz w:val="24"/>
        <w:szCs w:val="24"/>
        <w:lang w:val="hr-HR"/>
      </w:rPr>
      <w:t>4</w:t>
    </w:r>
    <w:r w:rsidR="00D735BF">
      <w:rPr>
        <w:sz w:val="24"/>
        <w:szCs w:val="24"/>
        <w:lang w:val="hr-HR"/>
      </w:rPr>
      <w:t>/16-</w:t>
    </w:r>
    <w:r w:rsidR="00B05122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F48F0"/>
    <w:rsid w:val="001544B5"/>
    <w:rsid w:val="00170C78"/>
    <w:rsid w:val="00185441"/>
    <w:rsid w:val="00190F02"/>
    <w:rsid w:val="00193502"/>
    <w:rsid w:val="001A1CC1"/>
    <w:rsid w:val="001A20B6"/>
    <w:rsid w:val="001A5ECC"/>
    <w:rsid w:val="001E1E6F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079CD"/>
    <w:rsid w:val="00330E6B"/>
    <w:rsid w:val="003328D9"/>
    <w:rsid w:val="003616D7"/>
    <w:rsid w:val="003C36D8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62761"/>
    <w:rsid w:val="0056285E"/>
    <w:rsid w:val="00585F66"/>
    <w:rsid w:val="00590098"/>
    <w:rsid w:val="0059486F"/>
    <w:rsid w:val="00596B6B"/>
    <w:rsid w:val="005A78A8"/>
    <w:rsid w:val="005E23B6"/>
    <w:rsid w:val="005F4567"/>
    <w:rsid w:val="006325FF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42494"/>
    <w:rsid w:val="007718B2"/>
    <w:rsid w:val="00793003"/>
    <w:rsid w:val="007A679F"/>
    <w:rsid w:val="007B3220"/>
    <w:rsid w:val="007C48AB"/>
    <w:rsid w:val="007E206B"/>
    <w:rsid w:val="007E6694"/>
    <w:rsid w:val="007F57F3"/>
    <w:rsid w:val="00800B45"/>
    <w:rsid w:val="00804652"/>
    <w:rsid w:val="008058B1"/>
    <w:rsid w:val="008235C5"/>
    <w:rsid w:val="0082407F"/>
    <w:rsid w:val="00824168"/>
    <w:rsid w:val="00837384"/>
    <w:rsid w:val="00840906"/>
    <w:rsid w:val="008639A6"/>
    <w:rsid w:val="00871F4E"/>
    <w:rsid w:val="0087377D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65707"/>
    <w:rsid w:val="00B83E7A"/>
    <w:rsid w:val="00BB68B9"/>
    <w:rsid w:val="00BF4645"/>
    <w:rsid w:val="00C02856"/>
    <w:rsid w:val="00CA58CD"/>
    <w:rsid w:val="00CC3B20"/>
    <w:rsid w:val="00CE7D5C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A50A1"/>
    <w:rsid w:val="00DC5B37"/>
    <w:rsid w:val="00DD2FCC"/>
    <w:rsid w:val="00DD7B90"/>
    <w:rsid w:val="00DE3274"/>
    <w:rsid w:val="00E2152F"/>
    <w:rsid w:val="00E224F2"/>
    <w:rsid w:val="00E40632"/>
    <w:rsid w:val="00E4076D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36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6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6D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6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6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36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6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6D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6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6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St-454/2016</izvorni_sadrzaj>
    <derivirana_varijabla naziv="DomainObject.Predmet.OznakaBroj_1">St-454/2016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PORTO d.o.o. za trgovinu, transport i poslovne usluge</izvorni_sadrzaj>
    <derivirana_varijabla naziv="DomainObject.Predmet.ProtustrankaFormated_1">  ADRIA PORTO d.o.o. za trgovinu, transport i poslovne usluge</derivirana_varijabla>
  </DomainObject.Predmet.ProtustrankaFormated>
  <DomainObject.Predmet.ProtustrankaFormatedOIB>
    <izvorni_sadrzaj>  ADRIA PORTO d.o.o. za trgovinu, transport i poslovne usluge, OIB 31787477574</izvorni_sadrzaj>
    <derivirana_varijabla naziv="DomainObject.Predmet.ProtustrankaFormatedOIB_1">  ADRIA PORTO d.o.o. za trgovinu, transport i poslovne usluge, OIB 31787477574</derivirana_varijabla>
  </DomainObject.Predmet.ProtustrankaFormatedOIB>
  <DomainObject.Predmet.ProtustrankaFormatedWithAdress>
    <izvorni_sadrzaj> ADRIA PORTO d.o.o. za trgovinu, transport i poslovne usluge, Ljudevita Posavskog 6, 23000 Zadar</izvorni_sadrzaj>
    <derivirana_varijabla naziv="DomainObject.Predmet.ProtustrankaFormatedWithAdress_1"> ADRIA PORTO d.o.o. za trgovinu, transport i poslovne usluge, Ljudevita Posavskog 6, 23000 Zadar</derivirana_varijabla>
  </DomainObject.Predmet.ProtustrankaFormatedWithAdress>
  <DomainObject.Predmet.ProtustrankaFormatedWithAdressOIB>
    <izvorni_sadrzaj> ADRIA PORTO d.o.o. za trgovinu, transport i poslovne usluge, OIB 31787477574, Ljudevita Posavskog 6, 23000 Zadar</izvorni_sadrzaj>
    <derivirana_varijabla naziv="DomainObject.Predmet.ProtustrankaFormatedWithAdressOIB_1"> ADRIA PORTO d.o.o. za trgovinu, transport i poslovne usluge, OIB 31787477574, Ljudevita Posavskog 6, 23000 Zadar</derivirana_varijabla>
  </DomainObject.Predmet.ProtustrankaFormatedWithAdressOIB>
  <DomainObject.Predmet.ProtustrankaWithAdress>
    <izvorni_sadrzaj>ADRIA PORTO d.o.o. za trgovinu, transport i poslovne usluge Ljudevita Posavskog 6, 23000 Zadar</izvorni_sadrzaj>
    <derivirana_varijabla naziv="DomainObject.Predmet.ProtustrankaWithAdress_1">ADRIA PORTO d.o.o. za trgovinu, transport i poslovne usluge Ljudevita Posavskog 6, 23000 Zadar</derivirana_varijabla>
  </DomainObject.Predmet.ProtustrankaWithAdress>
  <DomainObject.Predmet.ProtustrankaWithAdressOIB>
    <izvorni_sadrzaj>ADRIA PORTO d.o.o. za trgovinu, transport i poslovne usluge, OIB 31787477574, Ljudevita Posavskog 6, 23000 Zadar</izvorni_sadrzaj>
    <derivirana_varijabla naziv="DomainObject.Predmet.ProtustrankaWithAdressOIB_1">ADRIA PORTO d.o.o. za trgovinu, transport i poslovne usluge, OIB 31787477574, Ljudevita Posavskog 6, 23000 Zadar</derivirana_varijabla>
  </DomainObject.Predmet.ProtustrankaWithAdressOIB>
  <DomainObject.Predmet.ProtustrankaNazivFormated>
    <izvorni_sadrzaj>ADRIA PORTO d.o.o. za trgovinu, transport i poslovne usluge</izvorni_sadrzaj>
    <derivirana_varijabla naziv="DomainObject.Predmet.ProtustrankaNazivFormated_1">ADRIA PORTO d.o.o. za trgovinu, transport i poslovne usluge</derivirana_varijabla>
  </DomainObject.Predmet.ProtustrankaNazivFormated>
  <DomainObject.Predmet.ProtustrankaNazivFormatedOIB>
    <izvorni_sadrzaj>ADRIA PORTO d.o.o. za trgovinu, transport i poslovne usluge, OIB 31787477574</izvorni_sadrzaj>
    <derivirana_varijabla naziv="DomainObject.Predmet.ProtustrankaNazivFormatedOIB_1">ADRIA PORTO d.o.o. za trgovinu, transport i poslovne usluge, OIB 31787477574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32354.09</izvorni_sadrzaj>
    <derivirana_varijabla naziv="DomainObject.Predmet.TrenutnaVrijednost_1">32354.09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 PORTO d.o.o. za trgovinu, transport i poslovne usluge</item>
    </izvorni_sadrzaj>
    <derivirana_varijabla naziv="DomainObject.Predmet.ProtuStrankaListFormated_1">
      <item>ADRIA PORTO d.o.o. za trgovinu, transport i poslovne usluge</item>
    </derivirana_varijabla>
  </DomainObject.Predmet.ProtuStrankaListFormated>
  <DomainObject.Predmet.ProtuStrankaListFormatedOIB>
    <izvorni_sadrzaj>
      <item>ADRIA PORTO d.o.o. za trgovinu, transport i poslovne usluge, OIB 31787477574</item>
    </izvorni_sadrzaj>
    <derivirana_varijabla naziv="DomainObject.Predmet.ProtuStrankaListFormatedOIB_1">
      <item>ADRIA PORTO d.o.o. za trgovinu, transport i poslovne usluge, OIB 31787477574</item>
    </derivirana_varijabla>
  </DomainObject.Predmet.ProtuStrankaListFormatedOIB>
  <DomainObject.Predmet.ProtuStrankaListFormatedWithAdress>
    <izvorni_sadrzaj>
      <item>ADRIA PORTO d.o.o. za trgovinu, transport i poslovne usluge, Ljudevita Posavskog 6, 23000 Zadar</item>
    </izvorni_sadrzaj>
    <derivirana_varijabla naziv="DomainObject.Predmet.ProtuStrankaListFormatedWithAdress_1">
      <item>ADRIA PORTO d.o.o. za trgovinu, transport i poslovne usluge, Ljudevita Posavskog 6, 23000 Zadar</item>
    </derivirana_varijabla>
  </DomainObject.Predmet.ProtuStrankaListFormatedWithAdress>
  <DomainObject.Predmet.ProtuStrankaListFormatedWithAdressOIB>
    <izvorni_sadrzaj>
      <item>ADRIA PORTO d.o.o. za trgovinu, transport i poslovne usluge, OIB 31787477574, Ljudevita Posavskog 6, 23000 Zadar</item>
    </izvorni_sadrzaj>
    <derivirana_varijabla naziv="DomainObject.Predmet.ProtuStrankaListFormatedWithAdressOIB_1">
      <item>ADRIA PORTO d.o.o. za trgovinu, transport i poslovne usluge, OIB 31787477574, Ljudevita Posavskog 6, 23000 Zadar</item>
    </derivirana_varijabla>
  </DomainObject.Predmet.ProtuStrankaListFormatedWithAdressOIB>
  <DomainObject.Predmet.ProtuStrankaListNazivFormated>
    <izvorni_sadrzaj>
      <item>ADRIA PORTO d.o.o. za trgovinu, transport i poslovne usluge</item>
    </izvorni_sadrzaj>
    <derivirana_varijabla naziv="DomainObject.Predmet.ProtuStrankaListNazivFormated_1">
      <item>ADRIA PORTO d.o.o. za trgovinu, transport i poslovne usluge</item>
    </derivirana_varijabla>
  </DomainObject.Predmet.ProtuStrankaListNazivFormated>
  <DomainObject.Predmet.ProtuStrankaListNazivFormatedOIB>
    <izvorni_sadrzaj>
      <item>ADRIA PORTO d.o.o. za trgovinu, transport i poslovne usluge, OIB 31787477574</item>
    </izvorni_sadrzaj>
    <derivirana_varijabla naziv="DomainObject.Predmet.ProtuStrankaListNazivFormatedOIB_1">
      <item>ADRIA PORTO d.o.o. za trgovinu, transport i poslovne usluge, OIB 31787477574</item>
    </derivirana_varijabla>
  </DomainObject.Predmet.ProtuStrankaListNazivFormatedOIB>
  <DomainObject.Predmet.OstaliListFormated>
    <izvorni_sadrzaj>
      <item>Arsen Marin</item>
    </izvorni_sadrzaj>
    <derivirana_varijabla naziv="DomainObject.Predmet.OstaliListFormated_1">
      <item>Arsen Marin</item>
    </derivirana_varijabla>
  </DomainObject.Predmet.OstaliListFormated>
  <DomainObject.Predmet.OstaliListFormatedOIB>
    <izvorni_sadrzaj>
      <item>Arsen Marin, OIB 08862379913</item>
    </izvorni_sadrzaj>
    <derivirana_varijabla naziv="DomainObject.Predmet.OstaliListFormatedOIB_1">
      <item>Arsen Marin, OIB 08862379913</item>
    </derivirana_varijabla>
  </DomainObject.Predmet.OstaliListFormatedOIB>
  <DomainObject.Predmet.OstaliListFormatedWithAdress>
    <izvorni_sadrzaj>
      <item>Arsen Marin, Put Dikla 75, 23000 Zadar</item>
    </izvorni_sadrzaj>
    <derivirana_varijabla naziv="DomainObject.Predmet.OstaliListFormatedWithAdress_1">
      <item>Arsen Marin, Put Dikla 75, 23000 Zadar</item>
    </derivirana_varijabla>
  </DomainObject.Predmet.OstaliListFormatedWithAdress>
  <DomainObject.Predmet.OstaliListFormatedWithAdressOIB>
    <izvorni_sadrzaj>
      <item>Arsen Marin, OIB 08862379913, Put Dikla 75, 23000 Zadar</item>
    </izvorni_sadrzaj>
    <derivirana_varijabla naziv="DomainObject.Predmet.OstaliListFormatedWithAdressOIB_1">
      <item>Arsen Marin, OIB 08862379913, Put Dikla 75, 23000 Zadar</item>
    </derivirana_varijabla>
  </DomainObject.Predmet.OstaliListFormatedWithAdressOIB>
  <DomainObject.Predmet.OstaliListNazivFormated>
    <izvorni_sadrzaj>
      <item>Arsen Marin</item>
    </izvorni_sadrzaj>
    <derivirana_varijabla naziv="DomainObject.Predmet.OstaliListNazivFormated_1">
      <item>Arsen Marin</item>
    </derivirana_varijabla>
  </DomainObject.Predmet.OstaliListNazivFormated>
  <DomainObject.Predmet.OstaliListNazivFormatedOIB>
    <izvorni_sadrzaj>
      <item>Arsen Marin, OIB 08862379913</item>
    </izvorni_sadrzaj>
    <derivirana_varijabla naziv="DomainObject.Predmet.OstaliListNazivFormatedOIB_1">
      <item>Arsen Marin, OIB 08862379913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 PORTO d.o.o. za trgovinu, transport i poslovne usluge</izvorni_sadrzaj>
    <derivirana_varijabla naziv="DomainObject.Predmet.ProtustrankaIDrugi_1">ADRIA PORTO d.o.o. za trgovinu, transport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ADRIA PORTO d.o.o. za trgovinu, transport i poslovne usluge, OIB 31787477574, Ljudevita Posavskog 6, 23000 Zadar</izvorni_sadrzaj>
    <derivirana_varijabla naziv="DomainObject.Predmet.ProtustrankaIDrugiAdressOIB_1">ADRIA PORTO d.o.o. za trgovinu, transport i poslovne usluge, OIB 31787477574,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ADRIA PORTO d.o.o. za trgovinu, transport i poslovne usluge</item>
      <item>Arsen Marin</item>
    </izvorni_sadrzaj>
    <derivirana_varijabla naziv="DomainObject.Predmet.SudioniciListNaziv_1">
      <item>Financijska agencija</item>
      <item>ADRIA PORTO d.o.o. za trgovinu, transport i poslovne usluge</item>
      <item>Arsen Marin</item>
    </derivirana_varijabla>
  </DomainObject.Predmet.SudioniciListNaziv>
  <DomainObject.Predmet.SudioniciListAdressOIB>
    <izvorni_sadrzaj>
      <item>Financijska agencija, OIB 85821130368, Ivana Danila 4,23000 Zadar</item>
      <item>ADRIA PORTO d.o.o. za trgovinu, transport i poslovne usluge, OIB 31787477574, Ljudevita Posavskog 6,23000 Zadar</item>
      <item>Arsen Marin, OIB 08862379913, Put Dikla 75,23000 Zadar</item>
    </izvorni_sadrzaj>
    <derivirana_varijabla naziv="DomainObject.Predmet.SudioniciListAdressOIB_1">
      <item>Financijska agencija, OIB 85821130368, Ivana Danila 4,23000 Zadar</item>
      <item>ADRIA PORTO d.o.o. za trgovinu, transport i poslovne usluge, OIB 31787477574, Ljudevita Posavskog 6,23000 Zadar</item>
      <item>Arsen Marin, OIB 08862379913, Put Dikla 75,23000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31787477574</item>
      <item>, OIB 08862379913</item>
    </izvorni_sadrzaj>
    <derivirana_varijabla naziv="DomainObject.Predmet.SudioniciListNazivOIB_1">
      <item>, OIB 85821130368</item>
      <item>, OIB 31787477574</item>
      <item>, OIB 08862379913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E9C24B-E0B4-48EF-BF29-58EA1AA52C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342</properties:Words>
  <properties:Characters>1678</properties:Characters>
  <properties:Lines>57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2016-03-25T08:30:00Z</dcterms:created>
  <dc:creator>Josipa Dorkin</dc:creator>
  <cp:lastModifiedBy>wsadmin</cp:lastModifiedBy>
  <cp:lastPrinted>2016-03-23T11:43:00Z</cp:lastPrinted>
  <dcterms:modified xmlns:xsi="http://www.w3.org/2001/XMLSchema-instance" xsi:type="dcterms:W3CDTF">2016-03-25T10:30:00Z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