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b600" w14:paraId="a19b6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A71B2">
        <w:t>3134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A71B2">
        <w:t>MESNICE KURILOVČAN d.o.o., Nikole Kramarića 32, Velika Mlaka</w:t>
      </w:r>
      <w:r w:rsidR="00507E7E">
        <w:t>, (</w:t>
      </w:r>
      <w:r w:rsidR="000A71B2">
        <w:t>OIB:68629019694</w:t>
      </w:r>
      <w:r w:rsidR="00507E7E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66109">
        <w:t>2.676.085,42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1B2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516B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F3FCE"/>
    <w:rsid w:val="008110C4"/>
    <w:rsid w:val="008147BD"/>
    <w:rsid w:val="008155EE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66109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214D9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4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4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4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4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3134</izvorni_sadrzaj>
    <derivirana_varijabla naziv="DomainObject.Predmet.Broj_1">3134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St-3134/2015</izvorni_sadrzaj>
    <derivirana_varijabla naziv="DomainObject.Predmet.OznakaBroj_1">St-3134/2015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KURILOVČAN d.o.o. zastupanog po punomoćniku Nenad Kurilovčan</izvorni_sadrzaj>
    <derivirana_varijabla naziv="DomainObject.Predmet.ProtustrankaFormated_1">  MESNICE KURILOVČAN d.o.o. zastupanog po punomoćniku Nenad Kurilovčan</derivirana_varijabla>
  </DomainObject.Predmet.ProtustrankaFormated>
  <DomainObject.Predmet.ProtustrankaFormatedOIB>
    <izvorni_sadrzaj>  MESNICE KURILOVČAN d.o.o., OIB 68629019694 zastupanog po punomoćniku Nenad Kurilovčan</izvorni_sadrzaj>
    <derivirana_varijabla naziv="DomainObject.Predmet.ProtustrankaFormatedOIB_1">  MESNICE KURILOVČAN d.o.o., OIB 68629019694 zastupanog po punomoćniku Nenad Kurilovčan</derivirana_varijabla>
  </DomainObject.Predmet.ProtustrankaFormatedOIB>
  <DomainObject.Predmet.ProtustrankaFormatedWithAdress>
    <izvorni_sadrzaj> MESNICE KURILOVČAN d.o.o., Nikole Kramarića 32, 10010 Velika Mlaka zastupanog po punomoćniku Nenad Kurilovčan</izvorni_sadrzaj>
    <derivirana_varijabla naziv="DomainObject.Predmet.ProtustrankaFormatedWithAdress_1"> MESNICE KURILOVČAN d.o.o., Nikole Kramarića 32, 10010 Velika Mlaka zastupanog po punomoćniku Nenad Kurilovčan</derivirana_varijabla>
  </DomainObject.Predmet.ProtustrankaFormatedWithAdress>
  <DomainObject.Predmet.ProtustrankaFormatedWithAdressOIB>
    <izvorni_sadrzaj> MESNICE KURILOVČAN d.o.o., OIB 68629019694, Nikole Kramarića 32, 10010 Velika Mlaka zastupanog po punomoćniku Nenad Kurilovčan</izvorni_sadrzaj>
    <derivirana_varijabla naziv="DomainObject.Predmet.ProtustrankaFormatedWithAdressOIB_1"> MESNICE KURILOVČAN d.o.o., OIB 68629019694, Nikole Kramarića 32, 10010 Velika Mlaka zastupanog po punomoćniku Nenad Kurilovčan</derivirana_varijabla>
  </DomainObject.Predmet.ProtustrankaFormatedWithAdressOIB>
  <DomainObject.Predmet.ProtustrankaWithAdress>
    <izvorni_sadrzaj>MESNICE KURILOVČAN d.o.o. Nikole Kramarića 32, 10010 Velika Mlaka</izvorni_sadrzaj>
    <derivirana_varijabla naziv="DomainObject.Predmet.ProtustrankaWithAdress_1">MESNICE KURILOVČAN d.o.o. Nikole Kramarića 32, 10010 Velika Mlaka</derivirana_varijabla>
  </DomainObject.Predmet.ProtustrankaWithAdress>
  <DomainObject.Predmet.ProtustrankaWithAdressOIB>
    <izvorni_sadrzaj>MESNICE KURILOVČAN d.o.o., OIB 68629019694, Nikole Kramarića 32, 10010 Velika Mlaka</izvorni_sadrzaj>
    <derivirana_varijabla naziv="DomainObject.Predmet.ProtustrankaWithAdressOIB_1">MESNICE KURILOVČAN d.o.o., OIB 68629019694, Nikole Kramarića 32, 10010 Velika Mlaka</derivirana_varijabla>
  </DomainObject.Predmet.ProtustrankaWithAdressOIB>
  <DomainObject.Predmet.ProtustrankaNazivFormated>
    <izvorni_sadrzaj>MESNICE KURILOVČAN d.o.o.</izvorni_sadrzaj>
    <derivirana_varijabla naziv="DomainObject.Predmet.ProtustrankaNazivFormated_1">MESNICE KURILOVČAN d.o.o.</derivirana_varijabla>
  </DomainObject.Predmet.ProtustrankaNazivFormated>
  <DomainObject.Predmet.ProtustrankaNazivFormatedOIB>
    <izvorni_sadrzaj>MESNICE KURILOVČAN d.o.o., OIB 68629019694</izvorni_sadrzaj>
    <derivirana_varijabla naziv="DomainObject.Predmet.ProtustrankaNazivFormatedOIB_1">MESNICE KURILOVČAN d.o.o., OIB 68629019694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KURILOVČAN d.o.o. zastupanog po punomoćniku Nenad Kurilovčan</item>
    </izvorni_sadrzaj>
    <derivirana_varijabla naziv="DomainObject.Predmet.ProtuStrankaListFormated_1">
      <item>MESNICE KURILOVČAN d.o.o. zastupanog po punomoćniku Nenad Kurilovčan</item>
    </derivirana_varijabla>
  </DomainObject.Predmet.ProtuStrankaListFormated>
  <DomainObject.Predmet.ProtuStrankaListFormatedOIB>
    <izvorni_sadrzaj>
      <item>MESNICE KURILOVČAN d.o.o., OIB 68629019694 zastupanog po punomoćniku Nenad Kurilovčan</item>
    </izvorni_sadrzaj>
    <derivirana_varijabla naziv="DomainObject.Predmet.ProtuStrankaListFormatedOIB_1">
      <item>MESNICE KURILOVČAN d.o.o., OIB 68629019694 zastupanog po punomoćniku Nenad Kurilovčan</item>
    </derivirana_varijabla>
  </DomainObject.Predmet.ProtuStrankaListFormatedOIB>
  <DomainObject.Predmet.ProtuStrankaListFormatedWithAdress>
    <izvorni_sadrzaj>
      <item>MESNICE KURILOVČAN d.o.o., Nikole Kramarića 32, 10010 Velika Mlaka zastupanog po punomoćniku Nenad Kurilovčan</item>
    </izvorni_sadrzaj>
    <derivirana_varijabla naziv="DomainObject.Predmet.ProtuStrankaListFormatedWithAdress_1">
      <item>MESNICE KURILOVČAN d.o.o., Nikole Kramarića 32, 10010 Velika Mlaka zastupanog po punomoćniku Nenad Kurilovčan</item>
    </derivirana_varijabla>
  </DomainObject.Predmet.ProtuStrankaListFormatedWithAdress>
  <DomainObject.Predmet.ProtuStrankaListFormatedWithAdressOIB>
    <izvorni_sadrzaj>
      <item>MESNICE KURILOVČAN d.o.o., OIB 68629019694, Nikole Kramarića 32, 10010 Velika Mlaka zastupanog po punomoćniku Nenad Kurilovčan</item>
    </izvorni_sadrzaj>
    <derivirana_varijabla naziv="DomainObject.Predmet.ProtuStrankaListFormatedWithAdressOIB_1">
      <item>MESNICE KURILOVČAN d.o.o., OIB 68629019694, Nikole Kramarića 32, 10010 Velika Mlaka zastupanog po punomoćniku Nenad Kurilovčan</item>
    </derivirana_varijabla>
  </DomainObject.Predmet.ProtuStrankaListFormatedWithAdressOIB>
  <DomainObject.Predmet.ProtuStrankaListNazivFormated>
    <izvorni_sadrzaj>
      <item>MESNICE KURILOVČAN d.o.o.</item>
    </izvorni_sadrzaj>
    <derivirana_varijabla naziv="DomainObject.Predmet.ProtuStrankaListNazivFormated_1">
      <item>MESNICE KURILOVČAN d.o.o.</item>
    </derivirana_varijabla>
  </DomainObject.Predmet.ProtuStrankaListNazivFormated>
  <DomainObject.Predmet.ProtuStrankaListNazivFormatedOIB>
    <izvorni_sadrzaj>
      <item>MESNICE KURILOVČAN d.o.o., OIB 68629019694</item>
    </izvorni_sadrzaj>
    <derivirana_varijabla naziv="DomainObject.Predmet.ProtuStrankaListNazivFormatedOIB_1">
      <item>MESNICE KURILOVČAN d.o.o., OIB 68629019694</item>
    </derivirana_varijabla>
  </DomainObject.Predmet.ProtuStrankaListNazivFormatedOIB>
  <DomainObject.Predmet.OstaliListFormated>
    <izvorni_sadrzaj>
      <item>Nenad Kurilovčan punomoćnik sudionika u postupku MESNICE KURILOVČAN d.o.o.</item>
    </izvorni_sadrzaj>
    <derivirana_varijabla naziv="DomainObject.Predmet.OstaliListFormated_1">
      <item>Nenad Kurilovčan punomoćnik sudionika u postupku MESNICE KURILOVČAN d.o.o.</item>
    </derivirana_varijabla>
  </DomainObject.Predmet.OstaliListFormated>
  <DomainObject.Predmet.OstaliListFormatedOIB>
    <izvorni_sadrzaj>
      <item>Nenad Kurilovčan, OIB 18338237304 punomoćnik sudionika u postupku MESNICE KURILOVČAN d.o.o.</item>
    </izvorni_sadrzaj>
    <derivirana_varijabla naziv="DomainObject.Predmet.OstaliListFormatedOIB_1">
      <item>Nenad Kurilovčan, OIB 18338237304 punomoćnik sudionika u postupku MESNICE KURILOVČAN d.o.o.</item>
    </derivirana_varijabla>
  </DomainObject.Predmet.OstaliListFormatedOIB>
  <DomainObject.Predmet.OstaliListFormatedWithAdress>
    <izvorni_sadrzaj>
      <item>Nenad Kurilovčan, Nikole Kramarića 32, 10010 Velika Mlaka punomoćnik sudionika u postupku MESNICE KURILOVČAN d.o.o.</item>
    </izvorni_sadrzaj>
    <derivirana_varijabla naziv="DomainObject.Predmet.OstaliListFormatedWithAdress_1">
      <item>Nenad Kurilovčan, Nikole Kramarića 32, 10010 Velika Mlaka punomoćnik sudionika u postupku MESNICE KURILOVČAN d.o.o.</item>
    </derivirana_varijabla>
  </DomainObject.Predmet.OstaliListFormatedWithAdress>
  <DomainObject.Predmet.OstaliListFormatedWithAdressOIB>
    <izvorni_sadrzaj>
      <item>Nenad Kurilovčan, OIB 18338237304, Nikole Kramarića 32, 10010 Velika Mlaka punomoćnik sudionika u postupku MESNICE KURILOVČAN d.o.o.</item>
    </izvorni_sadrzaj>
    <derivirana_varijabla naziv="DomainObject.Predmet.OstaliListFormatedWithAdressOIB_1">
      <item>Nenad Kurilovčan, OIB 18338237304, Nikole Kramarića 32, 10010 Velika Mlaka punomoćnik sudionika u postupku MESNICE KURILOVČAN d.o.o.</item>
    </derivirana_varijabla>
  </DomainObject.Predmet.OstaliListFormatedWithAdressOIB>
  <DomainObject.Predmet.OstaliListNazivFormated>
    <izvorni_sadrzaj>
      <item>Nenad Kurilovčan</item>
    </izvorni_sadrzaj>
    <derivirana_varijabla naziv="DomainObject.Predmet.OstaliListNazivFormated_1">
      <item>Nenad Kurilovčan</item>
    </derivirana_varijabla>
  </DomainObject.Predmet.OstaliListNazivFormated>
  <DomainObject.Predmet.OstaliListNazivFormatedOIB>
    <izvorni_sadrzaj>
      <item>Nenad Kurilovčan, OIB 18338237304</item>
    </izvorni_sadrzaj>
    <derivirana_varijabla naziv="DomainObject.Predmet.OstaliListNazivFormatedOIB_1">
      <item>Nenad Kurilovčan, OIB 18338237304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KURILOVČAN d.o.o.</izvorni_sadrzaj>
    <derivirana_varijabla naziv="DomainObject.Predmet.ProtustrankaIDrugi_1">MESNICE KURILOVČAN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MESNICE KURILOVČAN d.o.o., OIB 68629019694, Nikole Kramarića 32, 10010 Velika Mlaka</izvorni_sadrzaj>
    <derivirana_varijabla naziv="DomainObject.Predmet.ProtustrankaIDrugiAdressOIB_1">MESNICE KURILOVČAN d.o.o., OIB 68629019694, Nikole Kramarića 32,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KURILOVČAN d.o.o.</item>
      <item>Nenad Kurilovčan</item>
    </izvorni_sadrzaj>
    <derivirana_varijabla naziv="DomainObject.Predmet.SudioniciListNaziv_1">
      <item>FINA Regionalni centar Zagreb</item>
      <item>MESNICE KURILOVČAN d.o.o.</item>
      <item>Nenad Kurilovčan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MESNICE KURILOVČAN d.o.o., OIB 68629019694, Nikole Kramarića 32,10010 Velika Mlaka</item>
      <item>Nenad Kurilovčan, OIB 18338237304, Nikole Kramarića 32,10010 Velika Mlaka</item>
    </izvorni_sadrzaj>
    <derivirana_varijabla naziv="DomainObject.Predmet.SudioniciListAdressOIB_1">
      <item>FINA Regionalni centar Zagreb, OIB 85821130368, Trg svibanjskih žrtava 1995. 1,10000 Zagreb</item>
      <item>MESNICE KURILOVČAN d.o.o., OIB 68629019694, Nikole Kramarića 32,10010 Velika Mlaka</item>
      <item>Nenad Kurilovčan, OIB 18338237304, Nikole Kramarića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68629019694</item>
      <item>, OIB 18338237304</item>
    </izvorni_sadrzaj>
    <derivirana_varijabla naziv="DomainObject.Predmet.SudioniciListNazivOIB_1">
      <item>, OIB 85821130368</item>
      <item>, OIB 68629019694</item>
      <item>, OIB 18338237304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1328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2015-11-28T17:11:00Z</dcterms:created>
  <dc:creator>ilukac</dc:creator>
  <cp:lastModifiedBy>Marina Gojić</cp:lastModifiedBy>
  <cp:lastPrinted>2015-11-30T09:28:00Z</cp:lastPrinted>
  <dcterms:modified xmlns:xsi="http://www.w3.org/2001/XMLSchema-instance" xsi:type="dcterms:W3CDTF">2015-11-30T09:28:00Z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