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9faf" w14:paraId="4439faf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2412">
        <w:rPr>
          <w:rFonts w:eastAsia="Calibri"/>
          <w:szCs w:val="24"/>
          <w:lang w:eastAsia="en-US"/>
        </w:rPr>
        <w:tab/>
      </w:r>
      <w:r w:rsidR="00F22412">
        <w:rPr>
          <w:rFonts w:eastAsia="Calibri"/>
          <w:szCs w:val="24"/>
          <w:lang w:eastAsia="en-US"/>
        </w:rPr>
        <w:tab/>
      </w:r>
      <w:r w:rsidR="00F22412">
        <w:rPr>
          <w:rFonts w:eastAsia="Calibri"/>
          <w:szCs w:val="24"/>
          <w:lang w:eastAsia="en-US"/>
        </w:rPr>
        <w:tab/>
      </w:r>
      <w:r w:rsidR="00F22412">
        <w:rPr>
          <w:rFonts w:eastAsia="Calibri"/>
          <w:szCs w:val="24"/>
          <w:lang w:eastAsia="en-US"/>
        </w:rPr>
        <w:tab/>
      </w:r>
      <w:r w:rsidR="00F22412">
        <w:rPr>
          <w:rFonts w:eastAsia="Calibri"/>
          <w:szCs w:val="24"/>
          <w:lang w:eastAsia="en-US"/>
        </w:rPr>
        <w:tab/>
      </w:r>
      <w:r w:rsidR="00F22412">
        <w:rPr>
          <w:rFonts w:eastAsia="Calibri"/>
          <w:szCs w:val="24"/>
          <w:lang w:eastAsia="en-US"/>
        </w:rPr>
        <w:tab/>
        <w:t>Poslovni broj: 2 ST-293/16-5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F22412">
        <w:t xml:space="preserve"> BALKAN PLOD EXPORT d.o.o., Prekopa 23, OIB 88350349346</w:t>
      </w:r>
      <w:r w:rsidR="00824366">
        <w:t xml:space="preserve">, dana </w:t>
      </w:r>
      <w:r w:rsidR="00F22412">
        <w:t>23. svibnja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F22412">
        <w:t>BALKAN PLOD EXPORT d.o.o., Prekopa 23, OIB 88350349346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F22412">
        <w:rPr>
          <w:szCs w:val="24"/>
        </w:rPr>
        <w:t>23. svibnja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F22412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F22412">
        <w:t>BALKAN PLOD EXPORT d.o.o., Prekopa 23, OIB 88350349346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F22412">
        <w:t>David Jakovljević iz Sesveta, Kašinska 7, OIB 63014812654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F22412">
        <w:t>BALKAN PLOD EXPORT d.o.o., Prekopa 23, OIB 88350349346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</w:t>
      </w:r>
      <w:r w:rsidR="007A75CE" w:rsidRPr="00F22412">
        <w:rPr>
          <w:szCs w:val="24"/>
        </w:rPr>
        <w:t>iz 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22412">
        <w:rPr>
          <w:szCs w:val="24"/>
        </w:rPr>
        <w:t>22.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 xml:space="preserve">glasnoj ploči </w:t>
      </w:r>
      <w:r w:rsidR="00E07F27">
        <w:rPr>
          <w:szCs w:val="24"/>
        </w:rPr>
        <w:lastRenderedPageBreak/>
        <w:t>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F22412">
        <w:rPr>
          <w:szCs w:val="24"/>
        </w:rPr>
        <w:t>23. svibnja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38069D">
        <w:rPr>
          <w:szCs w:val="24"/>
        </w:rPr>
        <w:t>, v.r.</w:t>
      </w:r>
    </w:p>
    <w:p w:rsidRDefault="0038069D" w:rsidP="00824366" w:rsidR="0038069D">
      <w:pPr>
        <w:ind w:left="4956"/>
        <w:jc w:val="center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22412">
        <w:t>BALKAN PLOD EXPORT d.o.o., Prekopa 23</w:t>
      </w:r>
      <w:r w:rsidR="0038069D">
        <w:t>, 40312 Štrigova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38069D">
        <w:rPr>
          <w:szCs w:val="24"/>
        </w:rPr>
        <w:t>Sudski registar ovog suda</w:t>
      </w:r>
      <w:r w:rsidR="00733B53" w:rsidRPr="0038069D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38069D">
        <w:rPr>
          <w:szCs w:val="24"/>
        </w:rPr>
        <w:t>Čakovec, Otokara Keršovanija 11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38069D">
        <w:rPr>
          <w:szCs w:val="24"/>
        </w:rPr>
        <w:t>David Jakovljević, 10360 Sesvete, Kašinska 7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38069D" w:rsidR="00CF63B6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B7C" w:rsidP="007A75CE" w:rsidR="00801B7C">
      <w:r>
        <w:separator/>
      </w:r>
    </w:p>
  </w:endnote>
  <w:endnote w:id="0" w:type="continuationSeparator">
    <w:p w:rsidRDefault="00801B7C" w:rsidP="007A75CE" w:rsidR="0080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B7C" w:rsidP="007A75CE" w:rsidR="00801B7C">
      <w:r>
        <w:separator/>
      </w:r>
    </w:p>
  </w:footnote>
  <w:footnote w:id="0" w:type="continuationSeparator">
    <w:p w:rsidRDefault="00801B7C" w:rsidP="007A75CE" w:rsidR="00801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667A">
      <w:rPr>
        <w:noProof/>
      </w:rPr>
      <w:t>2</w:t>
    </w:r>
    <w:r>
      <w:fldChar w:fldCharType="end"/>
    </w:r>
  </w:p>
  <w:p w:rsidRDefault="00733B53" w:rsidP="00F22412" w:rsidR="009E6198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22412">
      <w:rPr>
        <w:szCs w:val="24"/>
      </w:rPr>
      <w:t>293/16-5</w:t>
    </w:r>
  </w:p>
  <w:p w:rsidRDefault="00F22412" w:rsidP="00F22412" w:rsidR="00F2241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8069D"/>
    <w:rsid w:val="003B2470"/>
    <w:rsid w:val="003B5155"/>
    <w:rsid w:val="003E2AE0"/>
    <w:rsid w:val="00467EEF"/>
    <w:rsid w:val="0049667A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22412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22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41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241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241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241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22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4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241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24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241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PLOD EXPORT društvo s ograničenom odgovornošću za proizvodnju, izvoz i inovacije</izvorni_sadrzaj>
    <derivirana_varijabla naziv="DomainObject.Predmet.ProtustrankaFormated_1">  BALKAN PLOD EXPORT društvo s ograničenom odgovornošću za proizvodnju, izvoz i inovacije</derivirana_varijabla>
  </DomainObject.Predmet.ProtustrankaFormated>
  <DomainObject.Predmet.ProtustrankaFormatedOIB>
    <izvorni_sadrzaj>  BALKAN PLOD EXPORT društvo s ograničenom odgovornošću za proizvodnju, izvoz i inovacije, OIB 88350349346</izvorni_sadrzaj>
    <derivirana_varijabla naziv="DomainObject.Predmet.ProtustrankaFormatedOIB_1">  BALKAN PLOD EXPORT društvo s ograničenom odgovornošću za proizvodnju, izvoz i inovacije, OIB 88350349346</derivirana_varijabla>
  </DomainObject.Predmet.ProtustrankaFormatedOIB>
  <DomainObject.Predmet.ProtustrankaFormatedWithAdress>
    <izvorni_sadrzaj> BALKAN PLOD EXPORT društvo s ograničenom odgovornošću za proizvodnju, izvoz i inovacije, Prekopa 23, 40313 Prekopa</izvorni_sadrzaj>
    <derivirana_varijabla naziv="DomainObject.Predmet.ProtustrankaFormatedWithAdress_1"> BALKAN PLOD EXPORT društvo s ograničenom odgovornošću za proizvodnju, izvoz i inovacije, Prekopa 23, 40313 Prekopa</derivirana_varijabla>
  </DomainObject.Predmet.ProtustrankaFormatedWithAdress>
  <DomainObject.Predmet.ProtustrankaFormatedWithAdressOIB>
    <izvorni_sadrzaj> BALKAN PLOD EXPORT društvo s ograničenom odgovornošću za proizvodnju, izvoz i inovacije, OIB 88350349346, Prekopa 23, 40313 Prekopa</izvorni_sadrzaj>
    <derivirana_varijabla naziv="DomainObject.Predmet.ProtustrankaFormatedWithAdressOIB_1"> BALKAN PLOD EXPORT društvo s ograničenom odgovornošću za proizvodnju, izvoz i inovacije, OIB 88350349346, Prekopa 23, 40313 Prekopa</derivirana_varijabla>
  </DomainObject.Predmet.ProtustrankaFormatedWithAdressOIB>
  <DomainObject.Predmet.ProtustrankaWithAdress>
    <izvorni_sadrzaj>BALKAN PLOD EXPORT društvo s ograničenom odgovornošću za proizvodnju, izvoz i inovacije Prekopa 23, 40313 Prekopa</izvorni_sadrzaj>
    <derivirana_varijabla naziv="DomainObject.Predmet.ProtustrankaWithAdress_1">BALKAN PLOD EXPORT društvo s ograničenom odgovornošću za proizvodnju, izvoz i inovacije Prekopa 23, 40313 Prekopa</derivirana_varijabla>
  </DomainObject.Predmet.ProtustrankaWithAdress>
  <DomainObject.Predmet.ProtustrankaWithAdressOIB>
    <izvorni_sadrzaj>BALKAN PLOD EXPORT društvo s ograničenom odgovornošću za proizvodnju, izvoz i inovacije, OIB 88350349346, Prekopa 23, 40313 Prekopa</izvorni_sadrzaj>
    <derivirana_varijabla naziv="DomainObject.Predmet.ProtustrankaWithAdressOIB_1">BALKAN PLOD EXPORT društvo s ograničenom odgovornošću za proizvodnju, izvoz i inovacije, OIB 88350349346, Prekopa 23, 40313 Prekopa</derivirana_varijabla>
  </DomainObject.Predmet.ProtustrankaWithAdressOIB>
  <DomainObject.Predmet.ProtustrankaNazivFormated>
    <izvorni_sadrzaj>BALKAN PLOD EXPORT društvo s ograničenom odgovornošću za proizvodnju, izvoz i inovacije</izvorni_sadrzaj>
    <derivirana_varijabla naziv="DomainObject.Predmet.ProtustrankaNazivFormated_1">BALKAN PLOD EXPORT društvo s ograničenom odgovornošću za proizvodnju, izvoz i inovacije</derivirana_varijabla>
  </DomainObject.Predmet.ProtustrankaNazivFormated>
  <DomainObject.Predmet.ProtustrankaNazivFormatedOIB>
    <izvorni_sadrzaj>BALKAN PLOD EXPORT društvo s ograničenom odgovornošću za proizvodnju, izvoz i inovacije, OIB 88350349346</izvorni_sadrzaj>
    <derivirana_varijabla naziv="DomainObject.Predmet.ProtustrankaNazivFormatedOIB_1">BALKAN PLOD EXPORT društvo s ograničenom odgovornošću za proizvodnju, izvoz i inovacije, OIB 88350349346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61614.03</izvorni_sadrzaj>
    <derivirana_varijabla naziv="DomainObject.Predmet.TrenutnaVrijednost_1">61614.03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PLOD EXPORT društvo s ograničenom odgovornošću za proizvodnju, izvoz i inovacije</item>
    </izvorni_sadrzaj>
    <derivirana_varijabla naziv="DomainObject.Predmet.ProtuStrankaListFormated_1">
      <item>BALKAN PLOD EXPORT društvo s ograničenom odgovornošću za proizvodnju, izvoz i inovacije</item>
    </derivirana_varijabla>
  </DomainObject.Predmet.ProtuStrankaListFormated>
  <DomainObject.Predmet.ProtuStrankaListFormatedOIB>
    <izvorni_sadrzaj>
      <item>BALKAN PLOD EXPORT društvo s ograničenom odgovornošću za proizvodnju, izvoz i inovacije, OIB 88350349346</item>
    </izvorni_sadrzaj>
    <derivirana_varijabla naziv="DomainObject.Predmet.ProtuStrankaListFormatedOIB_1">
      <item>BALKAN PLOD EXPORT društvo s ograničenom odgovornošću za proizvodnju, izvoz i inovacije, OIB 88350349346</item>
    </derivirana_varijabla>
  </DomainObject.Predmet.ProtuStrankaListFormatedOIB>
  <DomainObject.Predmet.ProtuStrankaListFormatedWithAdress>
    <izvorni_sadrzaj>
      <item>BALKAN PLOD EXPORT društvo s ograničenom odgovornošću za proizvodnju, izvoz i inovacije, Prekopa 23, 40313 Prekopa</item>
    </izvorni_sadrzaj>
    <derivirana_varijabla naziv="DomainObject.Predmet.ProtuStrankaListFormatedWithAdress_1">
      <item>BALKAN PLOD EXPORT društvo s ograničenom odgovornošću za proizvodnju, izvoz i inovacije, Prekopa 23, 40313 Prekopa</item>
    </derivirana_varijabla>
  </DomainObject.Predmet.ProtuStrankaListFormatedWithAdress>
  <DomainObject.Predmet.ProtuStrankaListFormatedWithAdressOIB>
    <izvorni_sadrzaj>
      <item>BALKAN PLOD EXPORT društvo s ograničenom odgovornošću za proizvodnju, izvoz i inovacije, OIB 88350349346, Prekopa 23, 40313 Prekopa</item>
    </izvorni_sadrzaj>
    <derivirana_varijabla naziv="DomainObject.Predmet.ProtuStrankaListFormatedWithAdressOIB_1">
      <item>BALKAN PLOD EXPORT društvo s ograničenom odgovornošću za proizvodnju, izvoz i inovacije, OIB 88350349346, Prekopa 23, 40313 Prekopa</item>
    </derivirana_varijabla>
  </DomainObject.Predmet.ProtuStrankaListFormatedWithAdressOIB>
  <DomainObject.Predmet.ProtuStrankaListNazivFormated>
    <izvorni_sadrzaj>
      <item>BALKAN PLOD EXPORT društvo s ograničenom odgovornošću za proizvodnju, izvoz i inovacije</item>
    </izvorni_sadrzaj>
    <derivirana_varijabla naziv="DomainObject.Predmet.ProtuStrankaListNazivFormated_1">
      <item>BALKAN PLOD EXPORT društvo s ograničenom odgovornošću za proizvodnju, izvoz i inovacije</item>
    </derivirana_varijabla>
  </DomainObject.Predmet.ProtuStrankaListNazivFormated>
  <DomainObject.Predmet.ProtuStrankaListNazivFormatedOIB>
    <izvorni_sadrzaj>
      <item>BALKAN PLOD EXPORT društvo s ograničenom odgovornošću za proizvodnju, izvoz i inovacije, OIB 88350349346</item>
    </izvorni_sadrzaj>
    <derivirana_varijabla naziv="DomainObject.Predmet.ProtuStrankaListNazivFormatedOIB_1">
      <item>BALKAN PLOD EXPORT društvo s ograničenom odgovornošću za proizvodnju, izvoz i inovacije, OIB 88350349346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PLOD EXPORT društvo s ograničenom odgovornošću za proizvodnju, izvoz i inovacije</izvorni_sadrzaj>
    <derivirana_varijabla naziv="DomainObject.Predmet.ProtustrankaIDrugi_1">BALKAN PLOD EXPORT društvo s ograničenom odgovornošću za proizvodnju, izvoz i inovacije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BALKAN PLOD EXPORT društvo s ograničenom odgovornošću za proizvodnju, izvoz i inovacije, OIB 88350349346, Prekopa 23, 40313 Prekopa</izvorni_sadrzaj>
    <derivirana_varijabla naziv="DomainObject.Predmet.ProtustrankaIDrugiAdressOIB_1">BALKAN PLOD EXPORT društvo s ograničenom odgovornošću za proizvodnju, izvoz i inovacije, OIB 88350349346, Prekopa 23, 40313 Prekopa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PLOD EXPORT društvo s ograničenom odgovornošću za proizvodnju, izvoz i inovacije</item>
      <item>E-oglasna ploča</item>
      <item>Sudski registar</item>
    </izvorni_sadrzaj>
    <derivirana_varijabla naziv="DomainObject.Predmet.SudioniciListNaziv_1">
      <item>Financijska agencija</item>
      <item>BALKAN PLOD EXPORT društvo s ograničenom odgovornošću za proizvodnju, izvoz i inovacije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BALKAN PLOD EXPORT društvo s ograničenom odgovornošću za proizvodnju, izvoz i inovacije, OIB 88350349346, Prekopa 23,40313 Prekopa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BALKAN PLOD EXPORT društvo s ograničenom odgovornošću za proizvodnju, izvoz i inovacije, OIB 88350349346, Prekopa 23,40313 Prekopa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88350349346</item>
      <item>, OIB null</item>
      <item>, OIB null</item>
    </izvorni_sadrzaj>
    <derivirana_varijabla naziv="DomainObject.Predmet.SudioniciListNazivOIB_1">
      <item>, OIB 85821130368</item>
      <item>, OIB 88350349346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2766</properties:Characters>
  <properties:Lines>81</properties:Lines>
  <properties:Paragraphs>30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2016-05-23T07:31:00Z</cp:lastPrinted>
  <dcterms:modified xmlns:xsi="http://www.w3.org/2001/XMLSchema-instance" xsi:type="dcterms:W3CDTF">2016-05-23T07:32:00Z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