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d985" w14:paraId="09cd98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A8400B" w:rsidR="00A8400B">
      <w:pPr>
        <w:jc w:val="both"/>
      </w:pPr>
      <w:r>
        <w:tab/>
      </w:r>
      <w:r w:rsidR="00A8400B">
        <w:t xml:space="preserve">Trgovački sud u Osijeku, po stečajnoj sutkinji Jadranki Pajur Vranješ, </w:t>
      </w:r>
      <w:r w:rsidR="00A8400B" w:rsidRPr="00EC103F">
        <w:t xml:space="preserve">u stečajnom predmetu </w:t>
      </w:r>
      <w:r w:rsidR="00A8400B">
        <w:t>nad dužnikom: SVIJET PIĆA j.d.o.o. Zagreb, Goliš 17, OIB: 03834840327, MBS: 081000491, 15. listopada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A8400B">
        <w:t xml:space="preserve">SVIJET PIĆA j.d.o.o. Zagreb, Goliš 17, OIB: 03834840327, MBS: 081000491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A8400B">
        <w:t>96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8400B">
        <w:t>27.370,34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8400B">
        <w:t>28. prosinca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A8400B">
        <w:t>SVIJET PIĆA j.d.o.o. Zagreb, Goliš 17, OIB: 03834840327, MBS: 081000491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A8400B">
        <w:t>96</w:t>
      </w:r>
      <w:r w:rsidR="008B02F8">
        <w:t>/18-</w:t>
      </w:r>
      <w:r w:rsidR="00A8400B">
        <w:t>2</w:t>
      </w:r>
      <w:r w:rsidR="0036023B">
        <w:t xml:space="preserve"> od </w:t>
      </w:r>
      <w:r w:rsidR="00A8400B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A8400B">
        <w:t>18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E5367">
        <w:t>27.370,34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p w:rsidRDefault="00BE5367" w:rsidP="00BE5367" w:rsidR="00BE5367">
      <w:pPr>
        <w:numPr>
          <w:ilvl w:val="0"/>
          <w:numId w:val="9"/>
        </w:numPr>
        <w:ind w:left="720"/>
        <w:jc w:val="both"/>
      </w:pPr>
      <w:r>
        <w:t>nastali troškovi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Troškovi poštarine za pozive društvu, članu i zz dužnika (4x14,60)</w:t>
      </w:r>
      <w:r>
        <w:tab/>
        <w:t xml:space="preserve">     58,40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Trošak poštarine za pribavu podataka o vozilima od strane STP</w:t>
      </w:r>
      <w:r>
        <w:tab/>
        <w:t xml:space="preserve">     11,50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Trošak izdavanja potvrde STP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17,94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Trošak poštarine za pribavu podataka o nekretninama od zk</w:t>
      </w:r>
      <w:r>
        <w:tab/>
      </w:r>
      <w:r>
        <w:tab/>
        <w:t xml:space="preserve">     11,50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Trošak poštarine za pribavu podataka o zaposlenicima HZMO 117</w:t>
      </w:r>
      <w:r>
        <w:tab/>
        <w:t xml:space="preserve">     11,50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  <w:rPr>
          <w:u w:val="single"/>
        </w:rPr>
      </w:pPr>
      <w:r>
        <w:rPr>
          <w:u w:val="single"/>
        </w:rPr>
        <w:t>Naknada FINI za potvrdu o blokadi računa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20,00 kuna</w:t>
      </w:r>
    </w:p>
    <w:p w:rsidRDefault="00BE5367" w:rsidP="00BE5367" w:rsidR="00BE5367">
      <w:pPr>
        <w:ind w:left="7200"/>
        <w:jc w:val="both"/>
      </w:pPr>
      <w:r>
        <w:t xml:space="preserve">   130,84 kuna</w:t>
      </w:r>
    </w:p>
    <w:p w:rsidRDefault="00BE5367" w:rsidP="00BE5367" w:rsidR="00BE5367">
      <w:pPr>
        <w:numPr>
          <w:ilvl w:val="0"/>
          <w:numId w:val="9"/>
        </w:numPr>
        <w:ind w:left="720"/>
        <w:jc w:val="both"/>
      </w:pPr>
      <w:r>
        <w:t>predvidivi troškovi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Jednokratna nagrada privremenom stečajnom upravitelju</w:t>
      </w:r>
      <w:r>
        <w:tab/>
      </w:r>
      <w:r>
        <w:tab/>
        <w:t>3.762,50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 xml:space="preserve">Troškovi otvaranja žiro-računa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62,00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Troškovi izrade pečata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150,00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Naknada banci za vođenje računa mjesečno cca 45,00 kn x 12</w:t>
      </w:r>
      <w:r>
        <w:tab/>
      </w:r>
      <w:r>
        <w:tab/>
        <w:t xml:space="preserve">   540,00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Poštanski troškovi stečajnog postupka (20 pošiljki x 11,50 kn)</w:t>
      </w:r>
      <w:r>
        <w:tab/>
      </w:r>
      <w:r>
        <w:tab/>
        <w:t xml:space="preserve">   230,00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Naknada za RPS-1 obrazac za zaključenje stečaja DZS</w:t>
      </w:r>
      <w:r>
        <w:tab/>
      </w:r>
      <w:r>
        <w:tab/>
      </w:r>
      <w:r>
        <w:tab/>
        <w:t xml:space="preserve">     55,00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 xml:space="preserve">Vođenje knjigovodstva u stečaju 625,00 kn mjesečno </w:t>
      </w:r>
      <w:r>
        <w:tab/>
      </w:r>
      <w:r>
        <w:tab/>
      </w:r>
      <w:r>
        <w:tab/>
        <w:t>7.500,00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Paušalna pristojba u stečajnom postupku</w:t>
      </w:r>
      <w:r>
        <w:tab/>
      </w:r>
      <w:r>
        <w:tab/>
      </w:r>
      <w:r>
        <w:tab/>
      </w:r>
      <w:r>
        <w:tab/>
        <w:t>2.000,00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Trošak zatvaranja žiro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250,00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Naknada FINa za 3 objave GFI-POD (1 objava 230,00 kn)</w:t>
      </w:r>
      <w:r>
        <w:tab/>
      </w:r>
      <w:r>
        <w:tab/>
        <w:t xml:space="preserve">   690,00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</w:pPr>
      <w:r>
        <w:t>Predvidivi troškovi škartiranja i pohrane gradiva</w:t>
      </w:r>
      <w:r>
        <w:tab/>
      </w:r>
      <w:r>
        <w:tab/>
      </w:r>
      <w:r>
        <w:tab/>
        <w:t>3.000,00 kuna</w:t>
      </w:r>
    </w:p>
    <w:p w:rsidRDefault="00BE5367" w:rsidP="00BE5367" w:rsidR="00BE5367">
      <w:pPr>
        <w:numPr>
          <w:ilvl w:val="0"/>
          <w:numId w:val="10"/>
        </w:numPr>
        <w:ind w:hanging="426" w:left="426"/>
        <w:jc w:val="both"/>
        <w:rPr>
          <w:u w:val="single"/>
        </w:rPr>
      </w:pPr>
      <w:r>
        <w:rPr>
          <w:u w:val="single"/>
        </w:rPr>
        <w:t>Ostali nepredviđeni troškovi (putni, sudski troškovi pristojbe, i sl)</w:t>
      </w:r>
      <w:r>
        <w:rPr>
          <w:u w:val="single"/>
        </w:rPr>
        <w:tab/>
        <w:t>9.000,00 kuna</w:t>
      </w:r>
    </w:p>
    <w:p w:rsidRDefault="00BE5367" w:rsidP="00BE5367" w:rsidR="00BE5367">
      <w:pPr>
        <w:ind w:left="6480"/>
        <w:jc w:val="both"/>
      </w:pPr>
      <w:r>
        <w:t xml:space="preserve">          27.239,50 kuna</w:t>
      </w:r>
    </w:p>
    <w:p w:rsidRDefault="00BE5367" w:rsidP="00BE5367" w:rsidR="00BE5367" w:rsidRPr="00BE5367">
      <w:pPr>
        <w:jc w:val="both"/>
        <w:rPr>
          <w:bCs/>
        </w:rPr>
      </w:pPr>
      <w:r>
        <w:rPr>
          <w:bCs/>
        </w:rPr>
        <w:t>Ukupno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27.370,34 kuna</w:t>
      </w:r>
    </w:p>
    <w:p w:rsidRDefault="00BE5367" w:rsidP="00BE5367" w:rsidR="00BE5367"/>
    <w:p w:rsidRDefault="00BE5367" w:rsidP="00BE5367" w:rsidR="00CE19FA">
      <w:r>
        <w:t xml:space="preserve">    </w:t>
      </w:r>
      <w:r w:rsidR="00C43FA3"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BE5367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CA0B0C">
        <w:t xml:space="preserve">        </w:t>
      </w:r>
      <w:r w:rsidR="00CE19FA">
        <w:t xml:space="preserve"> </w:t>
      </w:r>
      <w:r w:rsidR="00857D02">
        <w:t xml:space="preserve"> </w:t>
      </w:r>
      <w:r w:rsidR="00392E95">
        <w:t>Jadranka Pajur Vranješ</w:t>
      </w:r>
      <w:r w:rsidR="00CA0B0C">
        <w:t xml:space="preserve"> v.r.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CA0B0C" w:rsidP="00CA0B0C" w:rsidR="00CA0B0C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Za točnost otpravka-ovlašteni službenik</w:t>
      </w:r>
    </w:p>
    <w:p w:rsidRDefault="00CA0B0C" w:rsidP="004F707E" w:rsidR="00CA0B0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AE0" w:rsidR="00A84AE0">
      <w:r>
        <w:separator/>
      </w:r>
    </w:p>
  </w:endnote>
  <w:endnote w:id="0" w:type="continuationSeparator">
    <w:p w:rsidRDefault="00A84AE0" w:rsidR="00A84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AE0" w:rsidR="00A84AE0">
      <w:r>
        <w:separator/>
      </w:r>
    </w:p>
  </w:footnote>
  <w:footnote w:id="0" w:type="continuationSeparator">
    <w:p w:rsidRDefault="00A84AE0" w:rsidR="00A84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4AE0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E1051C">
      <w:t>6</w:t>
    </w:r>
    <w:r w:rsidR="00A8400B">
      <w:t>96/18-6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30E277F"/>
    <w:multiLevelType w:val="hybridMultilevel"/>
    <w:tmpl w:val="3BCA2E8A"/>
    <w:lvl w:tplc="041A0015" w:ilvl="0">
      <w:start w:val="1"/>
      <w:numFmt w:val="upperLetter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0706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D7932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8400B"/>
    <w:rsid w:val="00A84AE0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55B59"/>
    <w:rsid w:val="00B9209F"/>
    <w:rsid w:val="00BB2037"/>
    <w:rsid w:val="00BC33DE"/>
    <w:rsid w:val="00BC4DD6"/>
    <w:rsid w:val="00BE5367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0B0C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79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D79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79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9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9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79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D79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79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9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9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4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SVIJET PIĆA jednostavno društvo s ograničenom odgovornošću za trgovinu i ugostiteljstvo</izvorni_sadrzaj>
    <derivirana_varijabla naziv="DomainObject.Predmet.ProtustrankaFormated_1">  SVIJET PIĆA jednostavno društvo s ograničenom odgovornošću za trgovinu i ugostiteljstvo</derivirana_varijabla>
  </DomainObject.Predmet.ProtustrankaFormated>
  <DomainObject.Predmet.ProtustrankaFormatedOIB>
    <izvorni_sadrzaj>  SVIJET PIĆA jednostavno društvo s ograničenom odgovornošću za trgovinu i ugostiteljstvo, OIB 03834840327</izvorni_sadrzaj>
    <derivirana_varijabla naziv="DomainObject.Predmet.ProtustrankaFormatedOIB_1">  SVIJET PIĆA jednostavno društvo s ograničenom odgovornošću za trgovinu i ugostiteljstvo, OIB 03834840327</derivirana_varijabla>
  </DomainObject.Predmet.ProtustrankaFormatedOIB>
  <DomainObject.Predmet.ProtustrankaFormatedWithAdress>
    <izvorni_sadrzaj> SVIJET PIĆA jednostavno društvo s ograničenom odgovornošću za trgovinu i ugostiteljstvo, Goliš 17, 10000 Zagreb</izvorni_sadrzaj>
    <derivirana_varijabla naziv="DomainObject.Predmet.ProtustrankaFormatedWithAdress_1"> SVIJET PIĆA jednostavno društvo s ograničenom odgovornošću za trgovinu i ugostiteljstvo, Goliš 17, 10000 Zagreb</derivirana_varijabla>
  </DomainObject.Predmet.ProtustrankaFormatedWithAdress>
  <DomainObject.Predmet.ProtustrankaFormatedWithAdressOIB>
    <izvorni_sadrzaj> SVIJET PIĆA jednostavno društvo s ograničenom odgovornošću za trgovinu i ugostiteljstvo, OIB 03834840327, Goliš 17, 10000 Zagreb</izvorni_sadrzaj>
    <derivirana_varijabla naziv="DomainObject.Predmet.ProtustrankaFormatedWithAdressOIB_1"> SVIJET PIĆA jednostavno društvo s ograničenom odgovornošću za trgovinu i ugostiteljstvo, OIB 03834840327, Goliš 17, 10000 Zagreb</derivirana_varijabla>
  </DomainObject.Predmet.ProtustrankaFormatedWithAdressOIB>
  <DomainObject.Predmet.ProtustrankaWithAdress>
    <izvorni_sadrzaj>SVIJET PIĆA jednostavno društvo s ograničenom odgovornošću za trgovinu i ugostiteljstvo Goliš 17, 10000 Zagreb</izvorni_sadrzaj>
    <derivirana_varijabla naziv="DomainObject.Predmet.ProtustrankaWithAdress_1">SVIJET PIĆA jednostavno društvo s ograničenom odgovornošću za trgovinu i ugostiteljstvo Goliš 17, 10000 Zagreb</derivirana_varijabla>
  </DomainObject.Predmet.ProtustrankaWithAdress>
  <DomainObject.Predmet.ProtustrankaWithAdressOIB>
    <izvorni_sadrzaj>SVIJET PIĆA jednostavno društvo s ograničenom odgovornošću za trgovinu i ugostiteljstvo, OIB 03834840327, Goliš 17, 10000 Zagreb</izvorni_sadrzaj>
    <derivirana_varijabla naziv="DomainObject.Predmet.ProtustrankaWithAdressOIB_1">SVIJET PIĆA jednostavno društvo s ograničenom odgovornošću za trgovinu i ugostiteljstvo, OIB 03834840327, Goliš 17, 10000 Zagreb</derivirana_varijabla>
  </DomainObject.Predmet.ProtustrankaWithAdressOIB>
  <DomainObject.Predmet.ProtustrankaNazivFormated>
    <izvorni_sadrzaj>SVIJET PIĆA jednostavno društvo s ograničenom odgovornošću za trgovinu i ugostiteljstvo</izvorni_sadrzaj>
    <derivirana_varijabla naziv="DomainObject.Predmet.ProtustrankaNazivFormated_1">SVIJET PIĆA jednostavno društvo s ograničenom odgovornošću za trgovinu i ugostiteljstvo</derivirana_varijabla>
  </DomainObject.Predmet.ProtustrankaNazivFormated>
  <DomainObject.Predmet.ProtustrankaNazivFormatedOIB>
    <izvorni_sadrzaj>SVIJET PIĆA jednostavno društvo s ograničenom odgovornošću za trgovinu i ugostiteljstvo, OIB 03834840327</izvorni_sadrzaj>
    <derivirana_varijabla naziv="DomainObject.Predmet.ProtustrankaNazivFormatedOIB_1">SVIJET PIĆA jednostavno društvo s ograničenom odgovornošću za trgovinu i ugostiteljstvo, OIB 03834840327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PIĆA jednostavno društvo s ograničenom odgovornošću za trgovinu i ugostiteljstvo</item>
    </izvorni_sadrzaj>
    <derivirana_varijabla naziv="DomainObject.Predmet.ProtuStrankaListFormated_1">
      <item>SVIJET PIĆA jednostavno društvo s ograničenom odgovornošću za trgovinu i ugostiteljstvo</item>
    </derivirana_varijabla>
  </DomainObject.Predmet.ProtuStrankaListFormated>
  <DomainObject.Predmet.ProtuStrankaListFormatedOIB>
    <izvorni_sadrzaj>
      <item>SVIJET PIĆA jednostavno društvo s ograničenom odgovornošću za trgovinu i ugostiteljstvo, OIB 03834840327</item>
    </izvorni_sadrzaj>
    <derivirana_varijabla naziv="DomainObject.Predmet.ProtuStrankaListFormatedOIB_1">
      <item>SVIJET PIĆA jednostavno društvo s ograničenom odgovornošću za trgovinu i ugostiteljstvo, OIB 03834840327</item>
    </derivirana_varijabla>
  </DomainObject.Predmet.ProtuStrankaListFormatedOIB>
  <DomainObject.Predmet.ProtuStrankaListFormatedWithAdress>
    <izvorni_sadrzaj>
      <item>SVIJET PIĆA jednostavno društvo s ograničenom odgovornošću za trgovinu i ugostiteljstvo, Goliš 17, 10000 Zagreb</item>
    </izvorni_sadrzaj>
    <derivirana_varijabla naziv="DomainObject.Predmet.ProtuStrankaListFormatedWithAdress_1">
      <item>SVIJET PIĆA jednostavno društvo s ograničenom odgovornošću za trgovinu i ugostiteljstvo, Goliš 17, 10000 Zagreb</item>
    </derivirana_varijabla>
  </DomainObject.Predmet.ProtuStrankaListFormatedWithAdress>
  <DomainObject.Predmet.ProtuStrankaListFormatedWithAdressOIB>
    <izvorni_sadrzaj>
      <item>SVIJET PIĆA jednostavno društvo s ograničenom odgovornošću za trgovinu i ugostiteljstvo, OIB 03834840327, Goliš 17, 10000 Zagreb</item>
    </izvorni_sadrzaj>
    <derivirana_varijabla naziv="DomainObject.Predmet.ProtuStrankaListFormatedWithAdressOIB_1">
      <item>SVIJET PIĆA jednostavno društvo s ograničenom odgovornošću za trgovinu i ugostiteljstvo, OIB 03834840327, Goliš 17, 10000 Zagreb</item>
    </derivirana_varijabla>
  </DomainObject.Predmet.ProtuStrankaListFormatedWithAdressOIB>
  <DomainObject.Predmet.ProtuStrankaListNazivFormated>
    <izvorni_sadrzaj>
      <item>SVIJET PIĆA jednostavno društvo s ograničenom odgovornošću za trgovinu i ugostiteljstvo</item>
    </izvorni_sadrzaj>
    <derivirana_varijabla naziv="DomainObject.Predmet.ProtuStrankaListNazivFormated_1">
      <item>SVIJET PIĆA jednostavno društvo s ograničenom odgovornošću za trgovinu i ugostiteljstvo</item>
    </derivirana_varijabla>
  </DomainObject.Predmet.ProtuStrankaListNazivFormated>
  <DomainObject.Predmet.ProtuStrankaListNazivFormatedOIB>
    <izvorni_sadrzaj>
      <item>SVIJET PIĆA jednostavno društvo s ograničenom odgovornošću za trgovinu i ugostiteljstvo, OIB 03834840327</item>
    </izvorni_sadrzaj>
    <derivirana_varijabla naziv="DomainObject.Predmet.ProtuStrankaListNazivFormatedOIB_1">
      <item>SVIJET PIĆA jednostavno društvo s ograničenom odgovornošću za trgovinu i ugostiteljstvo, OIB 03834840327</item>
    </derivirana_varijabla>
  </DomainObject.Predmet.ProtuStrankaListNazivFormatedOIB>
  <DomainObject.Predmet.OstaliListFormated>
    <izvorni_sadrzaj>
      <item>Martina Černjavski</item>
    </izvorni_sadrzaj>
    <derivirana_varijabla naziv="DomainObject.Predmet.OstaliListFormated_1">
      <item>Martina Černjavski</item>
    </derivirana_varijabla>
  </DomainObject.Predmet.OstaliListFormated>
  <DomainObject.Predmet.OstaliListFormatedOIB>
    <izvorni_sadrzaj>
      <item>Martina Černjavski, OIB 96425502022</item>
    </izvorni_sadrzaj>
    <derivirana_varijabla naziv="DomainObject.Predmet.OstaliListFormatedOIB_1">
      <item>Martina Černjavski, OIB 96425502022</item>
    </derivirana_varijabla>
  </DomainObject.Predmet.OstaliListFormatedOIB>
  <DomainObject.Predmet.OstaliListFormatedWithAdress>
    <izvorni_sadrzaj>
      <item>Martina Černjavski, Goliš 17, 10000 Zagreb</item>
    </izvorni_sadrzaj>
    <derivirana_varijabla naziv="DomainObject.Predmet.OstaliListFormatedWithAdress_1">
      <item>Martina Černjavski, Goliš 17, 10000 Zagreb</item>
    </derivirana_varijabla>
  </DomainObject.Predmet.OstaliListFormatedWithAdress>
  <DomainObject.Predmet.OstaliListFormatedWithAdressOIB>
    <izvorni_sadrzaj>
      <item>Martina Černjavski, OIB 96425502022, Goliš 17, 10000 Zagreb</item>
    </izvorni_sadrzaj>
    <derivirana_varijabla naziv="DomainObject.Predmet.OstaliListFormatedWithAdressOIB_1">
      <item>Martina Černjavski, OIB 96425502022, Goliš 17, 10000 Zagreb</item>
    </derivirana_varijabla>
  </DomainObject.Predmet.OstaliListFormatedWithAdressOIB>
  <DomainObject.Predmet.OstaliListNazivFormated>
    <izvorni_sadrzaj>
      <item>Martina Černjavski</item>
    </izvorni_sadrzaj>
    <derivirana_varijabla naziv="DomainObject.Predmet.OstaliListNazivFormated_1">
      <item>Martina Černjavski</item>
    </derivirana_varijabla>
  </DomainObject.Predmet.OstaliListNazivFormated>
  <DomainObject.Predmet.OstaliListNazivFormatedOIB>
    <izvorni_sadrzaj>
      <item>Martina Černjavski, OIB 96425502022</item>
    </izvorni_sadrzaj>
    <derivirana_varijabla naziv="DomainObject.Predmet.OstaliListNazivFormatedOIB_1">
      <item>Martina Černjavski, OIB 96425502022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PIĆA jednostavno društvo s ograničenom odgovornošću za trgovinu i ugostiteljstvo</izvorni_sadrzaj>
    <derivirana_varijabla naziv="DomainObject.Predmet.ProtustrankaIDrugi_1">SVIJET PIĆA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SVIJET PIĆA jednostavno društvo s ograničenom odgovornošću za trgovinu i ugostiteljstvo, OIB 03834840327, Goliš 17, 10000 Zagreb</izvorni_sadrzaj>
    <derivirana_varijabla naziv="DomainObject.Predmet.ProtustrankaIDrugiAdressOIB_1">SVIJET PIĆA jednostavno društvo s ograničenom odgovornošću za trgovinu i ugostiteljstvo, OIB 03834840327, Goliš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PIĆA jednostavno društvo s ograničenom odgovornošću za trgovinu i ugostiteljstvo</item>
      <item>FINA Regionalni centar Zagreb</item>
      <item>Martina Černjavski</item>
    </izvorni_sadrzaj>
    <derivirana_varijabla naziv="DomainObject.Predmet.SudioniciListNaziv_1">
      <item>SVIJET PIĆA jednostavno društvo s ograničenom odgovornošću za trgovinu i ugostiteljstvo</item>
      <item>FINA Regionalni centar Zagreb</item>
      <item>Martina Černjavski</item>
    </derivirana_varijabla>
  </DomainObject.Predmet.SudioniciListNaziv>
  <DomainObject.Predmet.SudioniciListAdressOIB>
    <izvorni_sadrzaj>
      <item>SVIJET PIĆA jednostavno društvo s ograničenom odgovornošću za trgovinu i ugostiteljstvo, OIB 03834840327, Goliš 17,10000 Zagreb</item>
      <item>FINA Regionalni centar Zagreb, OIB 85821130368, Trg svibanjskih žrtava 1995. br. 1,10000 Zagreb</item>
      <item>Martina Černjavski, OIB 96425502022, Goliš 17,10000 Zagreb</item>
    </izvorni_sadrzaj>
    <derivirana_varijabla naziv="DomainObject.Predmet.SudioniciListAdressOIB_1">
      <item>SVIJET PIĆA jednostavno društvo s ograničenom odgovornošću za trgovinu i ugostiteljstvo, OIB 03834840327, Goliš 17,10000 Zagreb</item>
      <item>FINA Regionalni centar Zagreb, OIB 85821130368, Trg svibanjskih žrtava 1995. br. 1,10000 Zagreb</item>
      <item>Martina Černjavski, OIB 96425502022, Goliš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03834840327</item>
      <item>, OIB 85821130368</item>
      <item>, OIB 96425502022</item>
    </izvorni_sadrzaj>
    <derivirana_varijabla naziv="DomainObject.Predmet.SudioniciListNazivOIB_1">
      <item>, OIB 03834840327</item>
      <item>, OIB 85821130368</item>
      <item>, OIB 96425502022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99673-D374-4CB7-935F-FF19C0685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3396</properties:Characters>
  <properties:Lines>115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2018-10-15T07:45:00Z</dcterms:created>
  <dc:creator>hermanj</dc:creator>
  <cp:lastModifiedBy>Zvjezdana Kovačić</cp:lastModifiedBy>
  <cp:lastPrinted>2018-10-15T07:45:00Z</cp:lastPrinted>
  <dcterms:modified xmlns:xsi="http://www.w3.org/2001/XMLSchema-instance" xsi:type="dcterms:W3CDTF">2018-10-15T07:46:00Z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(St-696-18 -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