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f1f1" w14:paraId="fb2f1f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5A2363">
        <w:t>St-980/2018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5A2363" w:rsidP="00912715" w:rsidR="00DC209C">
      <w:pPr>
        <w:jc w:val="both"/>
      </w:pPr>
      <w:r w:rsidRPr="005A2363">
        <w:t>Trgovački sud u Zagrebu, po sucu Maji Jurovicki, u stečajnom postupku u povodu prijedloga predlagatelja FINANCIJSKE AGENCIJE, Zagreb, Stalna služba Karlovcu, Ul. Pavla Vitezovića 1, OIB: 85821130368, za otvaranje stečajnog postupka nad dužnikom LIPOŠĆAK d.o.o. OIB: 33977053337, Karl</w:t>
      </w:r>
      <w:r w:rsidR="00EE55BA">
        <w:t>ovac Brezova Glava 18/B, dana 07. prosinc</w:t>
      </w:r>
      <w:r w:rsidRPr="005A2363">
        <w:t>a 2018.</w:t>
      </w:r>
    </w:p>
    <w:p w:rsidRDefault="005A2363" w:rsidP="00912715" w:rsidR="005A2363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EE55BA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EE55BA" w:rsidRPr="00EE55BA">
        <w:t>LIPOŠĆAK d.o.o. OIB: 33977053337, Karlovac Brezova Glava 18/B</w:t>
      </w:r>
      <w:r w:rsidR="00EE55BA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1D0048">
        <w:t xml:space="preserve">07. prosinca 2018. u 12,00 sati. 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5D7170">
        <w:t xml:space="preserve">Lidija Balog </w:t>
      </w:r>
      <w:r w:rsidR="00F72A63" w:rsidRPr="00F72A63">
        <w:t>OIB:</w:t>
      </w:r>
      <w:r w:rsidR="003C124B">
        <w:t xml:space="preserve"> </w:t>
      </w:r>
      <w:r w:rsidR="005D7170">
        <w:t>90656042786, Bilje, Vinogradska 17.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5D7170">
      <w:pPr>
        <w:jc w:val="both"/>
      </w:pPr>
      <w:r>
        <w:t xml:space="preserve">III Zaključuje se stečajni postupak nad dužnikom </w:t>
      </w:r>
      <w:r w:rsidR="00EE55BA" w:rsidRPr="00EE55BA">
        <w:t>LIPOŠĆAK d.o.o. OIB: 33977053337, Karlovac Brezova Glava 18/B</w:t>
      </w:r>
      <w:r w:rsidR="00EE55BA">
        <w:t>.</w:t>
      </w:r>
    </w:p>
    <w:p w:rsidRDefault="00EE55BA" w:rsidP="00152F9B" w:rsidR="00EE55B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ED6F38" w:rsidRPr="00ED6F38">
        <w:t xml:space="preserve"> </w:t>
      </w:r>
      <w:r w:rsidR="00EE55BA" w:rsidRPr="00EE55BA">
        <w:t>LIPOŠĆAK d.o.o. OIB: 33977053337, Karlovac Brezova Glava 18/B</w:t>
      </w:r>
      <w:r w:rsidR="00030CAE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D678AC" w:rsidP="000E4567" w:rsidR="00A1343A">
      <w:pPr>
        <w:jc w:val="both"/>
      </w:pPr>
      <w:r w:rsidRPr="00D678AC">
        <w:t xml:space="preserve">        </w:t>
      </w:r>
      <w:r w:rsidR="00866E60">
        <w:t xml:space="preserve"> </w:t>
      </w:r>
      <w:r w:rsidR="00EE55BA" w:rsidRPr="00EE55BA">
        <w:t xml:space="preserve">Financijska agencija, kao predlagatelj, navela je u prijedlogu za otvaranje stečajnog postupka kako dužnik na dan 04.04.2018. u Očevidniku redoslijeda osnova za plaćanje ima evidentirane neizvršene osnove za plaćanje u neprekinutom razdoblju od 120 dana, u ukupnom iznosu od 50.355,20 kn, kao i da dužnik ima 1 zaposlenika. S obzirom na to da predlagatelj vodi Očevidnik redoslijeda osnova za plaćanje, sud je prihvatio predlagateljeve </w:t>
      </w:r>
      <w:r w:rsidR="00EE55BA" w:rsidRPr="00EE55BA">
        <w:lastRenderedPageBreak/>
        <w:t xml:space="preserve">tvrdnje o neprekinutom razdoblju evidentiranih neizvršenih osnova za plaćanje koji su zavedeni u Očevidniku  redoslijeda osnova za plaćanje. </w:t>
      </w:r>
    </w:p>
    <w:p w:rsidRDefault="00030CAE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A1343A">
        <w:t>od 22</w:t>
      </w:r>
      <w:r w:rsidR="00FB4968">
        <w:t>.0</w:t>
      </w:r>
      <w:r w:rsidR="00A1343A">
        <w:t>5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</w:t>
      </w:r>
      <w:r w:rsidR="00A1343A">
        <w:t xml:space="preserve">02.10.2018. </w:t>
      </w:r>
      <w:r w:rsidR="000E4567">
        <w:t>radi očitovanja o prijedlogu za otvaranje stečajnog postupka. Zastupnik po zakonu dužnika 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911BD4">
        <w:t xml:space="preserve"> i naveo kako se protivi otvaranju stečajnog postupka.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CA79E8">
        <w:t xml:space="preserve">Uvidom u podnesak </w:t>
      </w:r>
      <w:r w:rsidR="00911BD4">
        <w:t>FINE od 24.05</w:t>
      </w:r>
      <w:r w:rsidR="009428B4">
        <w:t>.2018</w:t>
      </w:r>
      <w:r>
        <w:t xml:space="preserve">. sud je </w:t>
      </w:r>
      <w:r w:rsidR="00956CE1">
        <w:t>utvrdio kako je dužnik na dan 04.04</w:t>
      </w:r>
      <w:r w:rsidR="00AE4C8E">
        <w:t>.2017</w:t>
      </w:r>
      <w:r>
        <w:t xml:space="preserve">. u Očevidniku redoslijeda osnova za plaćanje imao neizvršene osnove za plaćanje u neprekinutom razdoblju od 120 dana u ukupnom iznosu od </w:t>
      </w:r>
      <w:r w:rsidR="00956CE1" w:rsidRPr="00956CE1">
        <w:t>50.355,20</w:t>
      </w:r>
      <w:r w:rsidR="00956CE1">
        <w:t xml:space="preserve"> </w:t>
      </w:r>
      <w:r w:rsidR="007401ED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4E4E89">
        <w:t xml:space="preserve">Sud je rješenjem od </w:t>
      </w:r>
      <w:r w:rsidR="00956CE1" w:rsidRPr="00956CE1">
        <w:t xml:space="preserve">02.10.2018.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BB57A7">
        <w:t xml:space="preserve"> 02.10.2018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>Zagreb</w:t>
      </w:r>
      <w:r w:rsidR="00BB57A7">
        <w:t xml:space="preserve"> </w:t>
      </w:r>
      <w:r w:rsidR="00BB57A7" w:rsidRPr="00BB57A7">
        <w:t>07. prosinca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91CEB">
        <w:t xml:space="preserve">, v.r. </w:t>
      </w:r>
    </w:p>
    <w:p w:rsidRDefault="000F0B73" w:rsidP="000E4567" w:rsidR="000F0B73">
      <w:pPr>
        <w:jc w:val="both"/>
      </w:pPr>
    </w:p>
    <w:p w:rsidRDefault="00234692" w:rsidP="000E4567" w:rsidR="0023469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3C1F61">
      <w:pPr>
        <w:jc w:val="both"/>
      </w:pPr>
      <w:r>
        <w:t xml:space="preserve">dužnika pravne osobe do dana nastupanja pravnih posljedica otvaranja stečajnog postupka. </w:t>
      </w:r>
    </w:p>
    <w:p w:rsidRDefault="003A7702" w:rsidP="00975A6C" w:rsidR="003A7702">
      <w:pPr>
        <w:jc w:val="both"/>
      </w:pPr>
    </w:p>
    <w:p w:rsidRDefault="003A7702" w:rsidP="00975A6C" w:rsidR="003A7702">
      <w:pPr>
        <w:jc w:val="both"/>
      </w:pPr>
    </w:p>
    <w:p w:rsidRDefault="000E4567" w:rsidP="00975A6C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C91CEB" w:rsidP="004F5146" w:rsidR="00C91CEB">
      <w:pPr>
        <w:jc w:val="right"/>
      </w:pPr>
      <w:r>
        <w:t>za točnost otpravka-ovlašteni službenik</w:t>
      </w:r>
    </w:p>
    <w:p w:rsidRDefault="00C91CEB" w:rsidP="004F5146" w:rsidR="00C91CEB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91CE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B57A7">
          <w:t>980</w:t>
        </w:r>
        <w:r w:rsidR="003D592F">
          <w:t>/</w:t>
        </w:r>
        <w:r w:rsidR="00BB57A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0CA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D0048"/>
    <w:rsid w:val="002261F5"/>
    <w:rsid w:val="0023149C"/>
    <w:rsid w:val="00234692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702"/>
    <w:rsid w:val="003A7A61"/>
    <w:rsid w:val="003B1D6E"/>
    <w:rsid w:val="003B27B4"/>
    <w:rsid w:val="003C124B"/>
    <w:rsid w:val="003C1F61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4E89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2363"/>
    <w:rsid w:val="005A7F3D"/>
    <w:rsid w:val="005B6D46"/>
    <w:rsid w:val="005C1600"/>
    <w:rsid w:val="005C21F7"/>
    <w:rsid w:val="005C2E60"/>
    <w:rsid w:val="005C7C4C"/>
    <w:rsid w:val="005D3DE4"/>
    <w:rsid w:val="005D7170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0814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1BD4"/>
    <w:rsid w:val="00912715"/>
    <w:rsid w:val="00937188"/>
    <w:rsid w:val="009428B4"/>
    <w:rsid w:val="00956CE1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1343A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4C8E"/>
    <w:rsid w:val="00AE7439"/>
    <w:rsid w:val="00B030B4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852EA"/>
    <w:rsid w:val="00BB2CC0"/>
    <w:rsid w:val="00BB57A7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16CC"/>
    <w:rsid w:val="00C42A47"/>
    <w:rsid w:val="00C42F9C"/>
    <w:rsid w:val="00C47008"/>
    <w:rsid w:val="00C66603"/>
    <w:rsid w:val="00C755A1"/>
    <w:rsid w:val="00C77A8E"/>
    <w:rsid w:val="00C87437"/>
    <w:rsid w:val="00C90645"/>
    <w:rsid w:val="00C91CEB"/>
    <w:rsid w:val="00C94123"/>
    <w:rsid w:val="00C960FC"/>
    <w:rsid w:val="00CA247D"/>
    <w:rsid w:val="00CA4E71"/>
    <w:rsid w:val="00CA6649"/>
    <w:rsid w:val="00CA7052"/>
    <w:rsid w:val="00CA79E8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D6F38"/>
    <w:rsid w:val="00EE55BA"/>
    <w:rsid w:val="00EE6609"/>
    <w:rsid w:val="00EF6357"/>
    <w:rsid w:val="00F03459"/>
    <w:rsid w:val="00F11CA1"/>
    <w:rsid w:val="00F41E27"/>
    <w:rsid w:val="00F42D40"/>
    <w:rsid w:val="00F47B5B"/>
    <w:rsid w:val="00F51E11"/>
    <w:rsid w:val="00F5279F"/>
    <w:rsid w:val="00F57935"/>
    <w:rsid w:val="00F61CF3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St-980/2018</izvorni_sadrzaj>
    <derivirana_varijabla naziv="DomainObject.Predmet.OznakaBroj_1">St-980/2018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LIPOŠĆAK d.o.o.</izvorni_sadrzaj>
    <derivirana_varijabla naziv="DomainObject.Predmet.ProtustrankaFormated_1">  LIPOŠĆAK d.o.o.</derivirana_varijabla>
  </DomainObject.Predmet.ProtustrankaFormated>
  <DomainObject.Predmet.ProtustrankaFormatedOIB>
    <izvorni_sadrzaj>  LIPOŠĆAK d.o.o., OIB 33977053337</izvorni_sadrzaj>
    <derivirana_varijabla naziv="DomainObject.Predmet.ProtustrankaFormatedOIB_1">  LIPOŠĆAK d.o.o., OIB 33977053337</derivirana_varijabla>
  </DomainObject.Predmet.ProtustrankaFormatedOIB>
  <DomainObject.Predmet.ProtustrankaFormatedWithAdress>
    <izvorni_sadrzaj> LIPOŠĆAK d.o.o., Brezova Glava 18/B, 47000 Karlovac</izvorni_sadrzaj>
    <derivirana_varijabla naziv="DomainObject.Predmet.ProtustrankaFormatedWithAdress_1"> LIPOŠĆAK d.o.o., Brezova Glava 18/B, 47000 Karlovac</derivirana_varijabla>
  </DomainObject.Predmet.ProtustrankaFormatedWithAdress>
  <DomainObject.Predmet.ProtustrankaFormatedWithAdressOIB>
    <izvorni_sadrzaj> LIPOŠĆAK d.o.o., OIB 33977053337, Brezova Glava 18/B, 47000 Karlovac</izvorni_sadrzaj>
    <derivirana_varijabla naziv="DomainObject.Predmet.ProtustrankaFormatedWithAdressOIB_1"> LIPOŠĆAK d.o.o., OIB 33977053337, Brezova Glava 18/B, 47000 Karlovac</derivirana_varijabla>
  </DomainObject.Predmet.ProtustrankaFormatedWithAdressOIB>
  <DomainObject.Predmet.ProtustrankaWithAdress>
    <izvorni_sadrzaj>LIPOŠĆAK d.o.o. Brezova Glava 18/B, 47000 Karlovac</izvorni_sadrzaj>
    <derivirana_varijabla naziv="DomainObject.Predmet.ProtustrankaWithAdress_1">LIPOŠĆAK d.o.o. Brezova Glava 18/B, 47000 Karlovac</derivirana_varijabla>
  </DomainObject.Predmet.ProtustrankaWithAdress>
  <DomainObject.Predmet.ProtustrankaWithAdressOIB>
    <izvorni_sadrzaj>LIPOŠĆAK d.o.o., OIB 33977053337, Brezova Glava 18/B, 47000 Karlovac</izvorni_sadrzaj>
    <derivirana_varijabla naziv="DomainObject.Predmet.ProtustrankaWithAdressOIB_1">LIPOŠĆAK d.o.o., OIB 33977053337, Brezova Glava 18/B, 47000 Karlovac</derivirana_varijabla>
  </DomainObject.Predmet.ProtustrankaWithAdressOIB>
  <DomainObject.Predmet.ProtustrankaNazivFormated>
    <izvorni_sadrzaj>LIPOŠĆAK d.o.o.</izvorni_sadrzaj>
    <derivirana_varijabla naziv="DomainObject.Predmet.ProtustrankaNazivFormated_1">LIPOŠĆAK d.o.o.</derivirana_varijabla>
  </DomainObject.Predmet.ProtustrankaNazivFormated>
  <DomainObject.Predmet.ProtustrankaNazivFormatedOIB>
    <izvorni_sadrzaj>LIPOŠĆAK d.o.o., OIB 33977053337</izvorni_sadrzaj>
    <derivirana_varijabla naziv="DomainObject.Predmet.ProtustrankaNazivFormatedOIB_1">LIPOŠĆAK d.o.o., OIB 33977053337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Dalibor Lipošćak; Emica Generalović</izvorni_sadrzaj>
    <derivirana_varijabla naziv="DomainObject.Predmet.StrankaFormated_1">  FINA regionalni centar Zagreb, podružnica Karlovac; Dalibor Lipošćak; Emica Generalović</derivirana_varijabla>
  </DomainObject.Predmet.StrankaFormated>
  <DomainObject.Predmet.StrankaFormatedOIB>
    <izvorni_sadrzaj>  FINA regionalni centar Zagreb, podružnica Karlovac, OIB 85821130368; Dalibor Lipošćak, OIB 14003164151; Emica Generalović, OIB 36251220103</izvorni_sadrzaj>
    <derivirana_varijabla naziv="DomainObject.Predmet.StrankaFormatedOIB_1">  FINA regionalni centar Zagreb, podružnica Karlovac, OIB 85821130368; Dalibor Lipošćak, OIB 14003164151; Emica Generalović, OIB 36251220103</derivirana_varijabla>
  </DomainObject.Predmet.StrankaFormatedOIB>
  <DomainObject.Predmet.StrankaFormatedWithAdress>
    <izvorni_sadrzaj> FINA regionalni centar Zagreb, podružnica Karlovac, Vitezovićeva 1, 47000 Karlovac; Dalibor Lipošćak, Miroslava Krleže 29, 47000 Karlovac; Emica Generalović, Tušilović 3E, 47241 Tušilović</izvorni_sadrzaj>
    <derivirana_varijabla naziv="DomainObject.Predmet.StrankaFormatedWithAdress_1"> FINA regionalni centar Zagreb, podružnica Karlovac, Vitezovićeva 1, 47000 Karlovac; Dalibor Lipošćak, Miroslava Krleže 29, 47000 Karlovac; Emica Generalović, Tušilović 3E, 47241 Tušilović</derivirana_varijabla>
  </DomainObject.Predmet.StrankaFormatedWithAdress>
  <DomainObject.Predmet.StrankaFormatedWithAdressOIB>
    <izvorni_sadrzaj> FINA regionalni centar Zagreb, podružnica Karlovac, OIB 85821130368, Vitezovićeva 1, 47000 Karlovac; Dalibor Lipošćak, OIB 14003164151, Miroslava Krleže 29, 47000 Karlovac; Emica Generalović, OIB 36251220103, Tušilović 3E, 47241 Tušilović</izvorni_sadrzaj>
    <derivirana_varijabla naziv="DomainObject.Predmet.StrankaFormatedWithAdressOIB_1"> FINA regionalni centar Zagreb, podružnica Karlovac, OIB 85821130368, Vitezovićeva 1, 47000 Karlovac; Dalibor Lipošćak, OIB 14003164151, Miroslava Krleže 29, 47000 Karlovac; Emica Generalović, OIB 36251220103, Tušilović 3E, 47241 Tušilović</derivirana_varijabla>
  </DomainObject.Predmet.StrankaFormatedWithAdressOIB>
  <DomainObject.Predmet.StrankaWithAdress>
    <izvorni_sadrzaj>FINA regionalni centar Zagreb, podružnica Karlovac Vitezovićeva 1,47000 Karlovac,Dalibor Lipošćak Miroslava Krleže 29,47000 Karlovac,Emica Generalović Tušilović 3E,47241 Tušilović</izvorni_sadrzaj>
    <derivirana_varijabla naziv="DomainObject.Predmet.StrankaWithAdress_1">FINA regionalni centar Zagreb, podružnica Karlovac Vitezovićeva 1,47000 Karlovac,Dalibor Lipošćak Miroslava Krleže 29,47000 Karlovac,Emica Generalović Tušilović 3E,47241 Tušilović</derivirana_varijabla>
  </DomainObject.Predmet.StrankaWithAdress>
  <DomainObject.Predmet.StrankaWithAdressOIB>
    <izvorni_sadrzaj>FINA regionalni centar Zagreb, podružnica Karlovac, OIB 85821130368, Vitezovićeva 1,47000 Karlovac,Dalibor Lipošćak, OIB 14003164151, Miroslava Krleže 29,47000 Karlovac,Emica Generalović, OIB 36251220103, Tušilović 3E,47241 Tušilović</izvorni_sadrzaj>
    <derivirana_varijabla naziv="DomainObject.Predmet.StrankaWithAdressOIB_1">FINA regionalni centar Zagreb, podružnica Karlovac, OIB 85821130368, Vitezovićeva 1,47000 Karlovac,Dalibor Lipošćak, OIB 14003164151, Miroslava Krleže 29,47000 Karlovac,Emica Generalović, OIB 36251220103, Tušilović 3E,47241 Tušilović</derivirana_varijabla>
  </DomainObject.Predmet.StrankaWithAdressOIB>
  <DomainObject.Predmet.StrankaNazivFormated>
    <izvorni_sadrzaj>FINA regionalni centar Zagreb, podružnica Karlovac,Dalibor Lipošćak,Emica Generalović</izvorni_sadrzaj>
    <derivirana_varijabla naziv="DomainObject.Predmet.StrankaNazivFormated_1">FINA regionalni centar Zagreb, podružnica Karlovac,Dalibor Lipošćak,Emica Generalović</derivirana_varijabla>
  </DomainObject.Predmet.StrankaNazivFormated>
  <DomainObject.Predmet.StrankaNazivFormatedOIB>
    <izvorni_sadrzaj>FINA regionalni centar Zagreb, podružnica Karlovac, OIB 85821130368,Dalibor Lipošćak, OIB 14003164151,Emica Generalović, OIB 36251220103</izvorni_sadrzaj>
    <derivirana_varijabla naziv="DomainObject.Predmet.StrankaNazivFormatedOIB_1">FINA regionalni centar Zagreb, podružnica Karlovac, OIB 85821130368,Dalibor Lipošćak, OIB 14003164151,Emica Generalović, OIB 36251220103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Dalibor Lipošćak</item>
      <item>Emica Generalović</item>
    </izvorni_sadrzaj>
    <derivirana_varijabla naziv="DomainObject.Predmet.StrankaListFormated_1">
      <item>FINA regionalni centar Zagreb, podružnica Karlovac</item>
      <item>Dalibor Lipošćak</item>
      <item>Emica Generalović</item>
    </derivirana_varijabla>
  </DomainObject.Predmet.StrankaListFormated>
  <DomainObject.Predmet.StrankaList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FormatedOIB_1">
      <item>FINA regionalni centar Zagreb, podružnica Karlovac, OIB 85821130368</item>
      <item>Dalibor Lipošćak, OIB 14003164151</item>
      <item>Emica Generalović, OIB 36251220103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Dalibor Lipošćak, Miroslava Krleže 29, 47000 Karlovac</item>
      <item>Emica Generalović, Tušilović 3E, 47241 Tušilović</item>
    </izvorni_sadrzaj>
    <derivirana_varijabla naziv="DomainObject.Predmet.StrankaListFormatedWithAdress_1">
      <item>FINA regionalni centar Zagreb, podružnica Karlovac, Vitezovićeva 1, 47000 Karlovac</item>
      <item>Dalibor Lipošćak, Miroslava Krleže 29, 47000 Karlovac</item>
      <item>Emica Generalović, Tušilović 3E, 47241 Tušilović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izvorni_sadrzaj>
    <derivirana_varijabla naziv="DomainObject.Predmet.StrankaListFormatedWithAdressOIB_1"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derivirana_varijabla>
  </DomainObject.Predmet.StrankaListFormatedWithAdressOIB>
  <DomainObject.Predmet.StrankaListNazivFormated>
    <izvorni_sadrzaj>
      <item>FINA regionalni centar Zagreb, podružnica Karlovac</item>
      <item>Dalibor Lipošćak</item>
      <item>Emica Generalović</item>
    </izvorni_sadrzaj>
    <derivirana_varijabla naziv="DomainObject.Predmet.StrankaListNazivFormated_1">
      <item>FINA regionalni centar Zagreb, podružnica Karlovac</item>
      <item>Dalibor Lipošćak</item>
      <item>Emica Generalović</item>
    </derivirana_varijabla>
  </DomainObject.Predmet.StrankaListNazivFormated>
  <DomainObject.Predmet.StrankaListNaziv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NazivFormatedOIB_1">
      <item>FINA regionalni centar Zagreb, podružnica Karlovac, OIB 85821130368</item>
      <item>Dalibor Lipošćak, OIB 14003164151</item>
      <item>Emica Generalović, OIB 36251220103</item>
    </derivirana_varijabla>
  </DomainObject.Predmet.StrankaListNazivFormatedOIB>
  <DomainObject.Predmet.ProtuStrankaListFormated>
    <izvorni_sadrzaj>
      <item>LIPOŠĆAK d.o.o.</item>
    </izvorni_sadrzaj>
    <derivirana_varijabla naziv="DomainObject.Predmet.ProtuStrankaListFormated_1">
      <item>LIPOŠĆAK d.o.o.</item>
    </derivirana_varijabla>
  </DomainObject.Predmet.ProtuStrankaListFormated>
  <DomainObject.Predmet.ProtuStrankaListFormatedOIB>
    <izvorni_sadrzaj>
      <item>LIPOŠĆAK d.o.o., OIB 33977053337</item>
    </izvorni_sadrzaj>
    <derivirana_varijabla naziv="DomainObject.Predmet.ProtuStrankaListFormatedOIB_1">
      <item>LIPOŠĆAK d.o.o., OIB 33977053337</item>
    </derivirana_varijabla>
  </DomainObject.Predmet.ProtuStrankaListFormatedOIB>
  <DomainObject.Predmet.ProtuStrankaListFormatedWithAdress>
    <izvorni_sadrzaj>
      <item>LIPOŠĆAK d.o.o., Brezova Glava 18/B, 47000 Karlovac</item>
    </izvorni_sadrzaj>
    <derivirana_varijabla naziv="DomainObject.Predmet.ProtuStrankaListFormatedWithAdress_1">
      <item>LIPOŠĆAK d.o.o., Brezova Glava 18/B, 47000 Karlovac</item>
    </derivirana_varijabla>
  </DomainObject.Predmet.ProtuStrankaListFormatedWithAdress>
  <DomainObject.Predmet.ProtuStrankaListFormatedWithAdressOIB>
    <izvorni_sadrzaj>
      <item>LIPOŠĆAK d.o.o., OIB 33977053337, Brezova Glava 18/B, 47000 Karlovac</item>
    </izvorni_sadrzaj>
    <derivirana_varijabla naziv="DomainObject.Predmet.ProtuStrankaListFormatedWithAdressOIB_1">
      <item>LIPOŠĆAK d.o.o., OIB 33977053337, Brezova Glava 18/B, 47000 Karlovac</item>
    </derivirana_varijabla>
  </DomainObject.Predmet.ProtuStrankaListFormatedWithAdressOIB>
  <DomainObject.Predmet.ProtuStrankaListNazivFormated>
    <izvorni_sadrzaj>
      <item>LIPOŠĆAK d.o.o.</item>
    </izvorni_sadrzaj>
    <derivirana_varijabla naziv="DomainObject.Predmet.ProtuStrankaListNazivFormated_1">
      <item>LIPOŠĆAK d.o.o.</item>
    </derivirana_varijabla>
  </DomainObject.Predmet.ProtuStrankaListNazivFormated>
  <DomainObject.Predmet.ProtuStrankaListNazivFormatedOIB>
    <izvorni_sadrzaj>
      <item>LIPOŠĆAK d.o.o., OIB 33977053337</item>
    </izvorni_sadrzaj>
    <derivirana_varijabla naziv="DomainObject.Predmet.ProtuStrankaListNazivFormatedOIB_1">
      <item>LIPOŠĆAK d.o.o., OIB 33977053337</item>
    </derivirana_varijabla>
  </DomainObject.Predmet.ProtuStrankaListNazivFormatedOIB>
  <DomainObject.Predmet.OstaliListFormated>
    <izvorni_sadrzaj>
      <item>Dalibor Lipošćak</item>
      <item>Emica Generalović</item>
    </izvorni_sadrzaj>
    <derivirana_varijabla naziv="DomainObject.Predmet.OstaliListFormated_1">
      <item>Dalibor Lipošćak</item>
      <item>Emica Generalović</item>
    </derivirana_varijabla>
  </DomainObject.Predmet.OstaliListFormated>
  <DomainObject.Predmet.OstaliListFormatedOIB>
    <izvorni_sadrzaj>
      <item>Dalibor Lipošćak, OIB 14003164151</item>
      <item>Emica Generalović, OIB 36251220103</item>
    </izvorni_sadrzaj>
    <derivirana_varijabla naziv="DomainObject.Predmet.OstaliListFormatedOIB_1">
      <item>Dalibor Lipošćak, OIB 14003164151</item>
      <item>Emica Generalović, OIB 36251220103</item>
    </derivirana_varijabla>
  </DomainObject.Predmet.OstaliListFormatedOIB>
  <DomainObject.Predmet.OstaliListFormatedWithAdress>
    <izvorni_sadrzaj>
      <item>Dalibor Lipošćak, Miroslava Krleže 29, 47000 Karlovac</item>
      <item>Emica Generalović, Brezova Glava 18b, 47242 Brezova Glava</item>
    </izvorni_sadrzaj>
    <derivirana_varijabla naziv="DomainObject.Predmet.OstaliListFormatedWithAdress_1">
      <item>Dalibor Lipošćak, Miroslava Krleže 29, 47000 Karlovac</item>
      <item>Emica Generalović, Brezova Glava 18b, 47242 Brezova Glava</item>
    </derivirana_varijabla>
  </DomainObject.Predmet.OstaliListFormatedWithAdress>
  <DomainObject.Predmet.OstaliListFormatedWithAdressOIB>
    <izvorni_sadrzaj>
      <item>Dalibor Lipošćak, OIB 14003164151, Miroslava Krleže 29, 47000 Karlovac</item>
      <item>Emica Generalović, OIB 36251220103, Brezova Glava 18b, 47242 Brezova Glava</item>
    </izvorni_sadrzaj>
    <derivirana_varijabla naziv="DomainObject.Predmet.OstaliListFormatedWithAdressOIB_1">
      <item>Dalibor Lipošćak, OIB 14003164151, Miroslava Krleže 29, 47000 Karlovac</item>
      <item>Emica Generalović, OIB 36251220103, Brezova Glava 18b, 47242 Brezova Glava</item>
    </derivirana_varijabla>
  </DomainObject.Predmet.OstaliListFormatedWithAdressOIB>
  <DomainObject.Predmet.OstaliListNazivFormated>
    <izvorni_sadrzaj>
      <item>Dalibor Lipošćak</item>
      <item>Emica Generalović</item>
    </izvorni_sadrzaj>
    <derivirana_varijabla naziv="DomainObject.Predmet.OstaliListNazivFormated_1">
      <item>Dalibor Lipošćak</item>
      <item>Emica Generalović</item>
    </derivirana_varijabla>
  </DomainObject.Predmet.OstaliListNazivFormated>
  <DomainObject.Predmet.OstaliListNazivFormatedOIB>
    <izvorni_sadrzaj>
      <item>Dalibor Lipošćak, OIB 14003164151</item>
      <item>Emica Generalović, OIB 36251220103</item>
    </izvorni_sadrzaj>
    <derivirana_varijabla naziv="DomainObject.Predmet.OstaliListNazivFormatedOIB_1">
      <item>Dalibor Lipošćak, OIB 14003164151</item>
      <item>Emica Generalović, OIB 36251220103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LIPOŠĆAK d.o.o.</izvorni_sadrzaj>
    <derivirana_varijabla naziv="DomainObject.Predmet.ProtustrankaIDrugi_1">LIPOŠĆAK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LIPOŠĆAK d.o.o., OIB 33977053337, Brezova Glava 18/B, 47000 Karlovac</izvorni_sadrzaj>
    <derivirana_varijabla naziv="DomainObject.Predmet.ProtustrankaIDrugiAdressOIB_1">LIPOŠĆAK d.o.o., OIB 33977053337, Brezova Glava 18/B,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LIPOŠĆAK d.o.o.</item>
      <item>Dalibor Lipošćak</item>
      <item>Emica Generalović</item>
      <item>Dalibor Lipošćak</item>
      <item>Emica Generalović</item>
    </izvorni_sadrzaj>
    <derivirana_varijabla naziv="DomainObject.Predmet.SudioniciListNaziv_1">
      <item>FINA regionalni centar Zagreb, podružnica Karlovac</item>
      <item>LIPOŠĆAK d.o.o.</item>
      <item>Dalibor Lipošćak</item>
      <item>Emica Generalović</item>
      <item>Dalibor Lipošćak</item>
      <item>Emica Generalović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izvorni_sadrzaj>
    <derivirana_varijabla naziv="DomainObject.Predmet.SudioniciListAdressOIB_1"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33977053337</item>
      <item>, OIB 14003164151</item>
      <item>, OIB 36251220103</item>
      <item>, OIB 14003164151</item>
      <item>, OIB 36251220103</item>
    </izvorni_sadrzaj>
    <derivirana_varijabla naziv="DomainObject.Predmet.SudioniciListNazivOIB_1">
      <item>, OIB 85821130368</item>
      <item>, OIB 33977053337</item>
      <item>, OIB 14003164151</item>
      <item>, OIB 36251220103</item>
      <item>, OIB 14003164151</item>
      <item>, OIB 36251220103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CD39A-55D0-48C7-A7B6-529D5C0E0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4599</properties:Characters>
  <properties:Lines>105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2018-12-07T08:28:00Z</dcterms:created>
  <dc:creator>gzubak</dc:creator>
  <cp:lastModifiedBy>Mirjana Gašparić</cp:lastModifiedBy>
  <cp:lastPrinted>2018-12-07T08:50:00Z</cp:lastPrinted>
  <dcterms:modified xmlns:xsi="http://www.w3.org/2001/XMLSchema-instance" xsi:type="dcterms:W3CDTF">2018-12-07T08:50:00Z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(St-980-18 OTVORI  ZAKLJUČI - čl. 110. BALOG.docx)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