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0e978" w14:paraId="2c0e978" w:rsidRDefault="00EB5DD9" w:rsidP="00EB5DD9" w:rsidR="00EB5DD9" w:rsidRPr="00446DC5">
      <w:pPr>
        <w15:collapsed w:val="false"/>
        <w:rPr>
          <w:sz w:val="22"/>
          <w:szCs w:val="22"/>
        </w:rPr>
      </w:pPr>
      <w:bookmarkStart w:name="_GoBack" w:id="0"/>
      <w:bookmarkEnd w:id="0"/>
    </w:p>
    <w:p w:rsidRDefault="004F627C" w:rsidP="00EB5DD9" w:rsidR="004F627C" w:rsidRPr="00446DC5">
      <w:pPr>
        <w:rPr>
          <w:sz w:val="22"/>
          <w:szCs w:val="22"/>
        </w:rPr>
      </w:pPr>
    </w:p>
    <w:p w:rsidRDefault="00EB5DD9" w:rsidP="00EB5DD9" w:rsidR="00EB5DD9" w:rsidRPr="00446DC5">
      <w:pPr>
        <w:rPr>
          <w:sz w:val="22"/>
          <w:szCs w:val="22"/>
        </w:rPr>
      </w:pPr>
    </w:p>
    <w:p w:rsidRDefault="004F627C" w:rsidP="00EB5DD9" w:rsidR="004F627C" w:rsidRPr="00446DC5"/>
    <w:p w:rsidRDefault="00EB5DD9" w:rsidP="00EB5DD9" w:rsidR="00EB5DD9" w:rsidRPr="00446DC5">
      <w:r w:rsidRPr="00446DC5">
        <w:t xml:space="preserve">  REPUBLIKA HRVATSKA</w:t>
      </w:r>
    </w:p>
    <w:p w:rsidRDefault="00EB5DD9" w:rsidP="00EB5DD9" w:rsidR="00EB5DD9" w:rsidRPr="00446DC5">
      <w:r w:rsidRPr="00446DC5">
        <w:t xml:space="preserve">TRGOVAČKI </w:t>
      </w:r>
      <w:smartTag w:element="metricconverter" w:uri="urn:schemas-microsoft-com:office:smarttags">
        <w:smartTagPr>
          <w:attr w:val="SUD U" w:name="ProductID"/>
        </w:smartTagPr>
        <w:r w:rsidRPr="00446DC5">
          <w:t>SUD U</w:t>
        </w:r>
      </w:smartTag>
      <w:r w:rsidRPr="00446DC5">
        <w:t xml:space="preserve"> ZADRU</w:t>
      </w:r>
      <w:r w:rsidRPr="00446DC5">
        <w:tab/>
      </w:r>
      <w:r w:rsidRPr="00446DC5">
        <w:tab/>
      </w:r>
      <w:r w:rsidRPr="00446DC5">
        <w:tab/>
      </w:r>
      <w:r w:rsidRPr="00446DC5">
        <w:tab/>
      </w:r>
      <w:r w:rsidRPr="00446DC5">
        <w:tab/>
      </w:r>
      <w:r w:rsidRPr="00446DC5">
        <w:tab/>
      </w:r>
      <w:r w:rsidR="0028088B" w:rsidRPr="00446DC5">
        <w:t>1</w:t>
      </w:r>
      <w:r w:rsidRPr="00446DC5">
        <w:t xml:space="preserve"> St-</w:t>
      </w:r>
      <w:r w:rsidR="00606C46">
        <w:t>411</w:t>
      </w:r>
      <w:r w:rsidR="00137111" w:rsidRPr="00446DC5">
        <w:t>/</w:t>
      </w:r>
      <w:r w:rsidR="00A74070">
        <w:t>2016</w:t>
      </w:r>
      <w:r w:rsidR="0028088B" w:rsidRPr="00446DC5">
        <w:t>-</w:t>
      </w:r>
      <w:r w:rsidR="007473BC">
        <w:t>134</w:t>
      </w:r>
    </w:p>
    <w:p w:rsidRDefault="00EB5DD9" w:rsidP="00EB5DD9" w:rsidR="00EB5DD9" w:rsidRPr="00446DC5">
      <w:pPr>
        <w:jc w:val="center"/>
      </w:pPr>
      <w:r w:rsidRPr="00446DC5">
        <w:t>R J E Š E N J E</w:t>
      </w:r>
    </w:p>
    <w:p w:rsidRDefault="00EB5DD9" w:rsidP="00EB5DD9" w:rsidR="00EB5DD9" w:rsidRPr="00446DC5"/>
    <w:p w:rsidRDefault="00EB5DD9" w:rsidP="00550E06" w:rsidR="00550E06" w:rsidRPr="00446DC5">
      <w:r w:rsidRPr="00446DC5">
        <w:tab/>
      </w:r>
    </w:p>
    <w:p w:rsidRDefault="00550E06" w:rsidP="00550E06" w:rsidR="00EB5DD9" w:rsidRPr="00446DC5">
      <w:pPr>
        <w:jc w:val="both"/>
      </w:pPr>
      <w:r w:rsidRPr="00446DC5">
        <w:t xml:space="preserve">        Trgovački sud u Zadru </w:t>
      </w:r>
      <w:r w:rsidR="00A74070" w:rsidRPr="007E0FEA">
        <w:t>(OIB:39670464653), po su</w:t>
      </w:r>
      <w:r w:rsidR="00A74070">
        <w:t>tkinji</w:t>
      </w:r>
      <w:r w:rsidR="00A74070" w:rsidRPr="007E0FEA">
        <w:t xml:space="preserve"> ovog suda </w:t>
      </w:r>
      <w:r w:rsidRPr="00446DC5">
        <w:t>Ardeni Bajlo u stečajnom postupku nad stečajnim dužnikom</w:t>
      </w:r>
      <w:r w:rsidR="00151AD1">
        <w:t xml:space="preserve"> </w:t>
      </w:r>
      <w:r w:rsidR="00606C46" w:rsidRPr="00341E81">
        <w:t>TLM TVORNICA LAKIH METALA d.d., Šibenik, Ulica Narodnog preporoda 12, OIB: 71112635487</w:t>
      </w:r>
      <w:r w:rsidR="00606C46">
        <w:t>,</w:t>
      </w:r>
      <w:r w:rsidR="00151AD1" w:rsidRPr="00BE6EB1">
        <w:t xml:space="preserve"> zastupanom po stečajno</w:t>
      </w:r>
      <w:r w:rsidR="00606C46">
        <w:t>m</w:t>
      </w:r>
      <w:r w:rsidR="00151AD1" w:rsidRPr="00BE6EB1">
        <w:t xml:space="preserve"> upravitelj</w:t>
      </w:r>
      <w:r w:rsidR="00606C46">
        <w:t>u Milanu Ljubičiću</w:t>
      </w:r>
      <w:r w:rsidR="00EB5DD9" w:rsidRPr="00446DC5">
        <w:t xml:space="preserve">, dana </w:t>
      </w:r>
      <w:r w:rsidR="00606C46">
        <w:t>6. travnja</w:t>
      </w:r>
      <w:r w:rsidR="004C3302">
        <w:t xml:space="preserve"> 2017</w:t>
      </w:r>
      <w:r w:rsidR="00EB5DD9" w:rsidRPr="00446DC5">
        <w:t xml:space="preserve">., </w:t>
      </w:r>
      <w:r w:rsidR="00A74070">
        <w:t xml:space="preserve"> </w:t>
      </w:r>
    </w:p>
    <w:p w:rsidRDefault="00EB5DD9" w:rsidP="00EB5DD9" w:rsidR="00EB5DD9" w:rsidRPr="00446DC5">
      <w:pPr>
        <w:jc w:val="center"/>
      </w:pPr>
    </w:p>
    <w:p w:rsidRDefault="00EB5DD9" w:rsidP="00EB5DD9" w:rsidR="00EB5DD9" w:rsidRPr="00446DC5">
      <w:pPr>
        <w:jc w:val="center"/>
      </w:pPr>
      <w:r w:rsidRPr="00446DC5">
        <w:t>r i j e š i o   j e</w:t>
      </w:r>
    </w:p>
    <w:p w:rsidRDefault="00EB5DD9" w:rsidP="00EB5DD9" w:rsidR="00EB5DD9" w:rsidRPr="00446DC5">
      <w:pPr>
        <w:ind w:firstLine="708"/>
        <w:jc w:val="both"/>
      </w:pPr>
    </w:p>
    <w:p w:rsidRDefault="00EB5DD9" w:rsidP="00EB5DD9" w:rsidR="00EB5DD9" w:rsidRPr="00446DC5">
      <w:pPr>
        <w:ind w:firstLine="708"/>
        <w:jc w:val="both"/>
      </w:pPr>
      <w:r w:rsidRPr="00446DC5">
        <w:t xml:space="preserve">I. Zakazuje se posebno ispitno ročište </w:t>
      </w:r>
      <w:r w:rsidR="0028088B" w:rsidRPr="00446DC5">
        <w:t xml:space="preserve">na kojem će se ispitati </w:t>
      </w:r>
      <w:r w:rsidRPr="00446DC5">
        <w:t>tražbin</w:t>
      </w:r>
      <w:r w:rsidR="00CD5432" w:rsidRPr="00446DC5">
        <w:t>e</w:t>
      </w:r>
      <w:r w:rsidR="00971721" w:rsidRPr="00446DC5">
        <w:t xml:space="preserve"> koje nisu ispitane na ispitnom ročištu</w:t>
      </w:r>
      <w:r w:rsidR="0028088B" w:rsidRPr="00446DC5">
        <w:t xml:space="preserve">, </w:t>
      </w:r>
      <w:r w:rsidRPr="00446DC5">
        <w:t>a  koje ročište će se održati kod ovog suda dana</w:t>
      </w:r>
    </w:p>
    <w:p w:rsidRDefault="00EB5DD9" w:rsidP="00A411C9" w:rsidR="00EB5DD9" w:rsidRPr="00446DC5">
      <w:pPr>
        <w:jc w:val="both"/>
      </w:pPr>
    </w:p>
    <w:p w:rsidRDefault="00606C46" w:rsidP="00311E9E" w:rsidR="00EB5DD9" w:rsidRPr="00446DC5">
      <w:pPr>
        <w:jc w:val="center"/>
      </w:pPr>
      <w:r>
        <w:t>25. travnja</w:t>
      </w:r>
      <w:r w:rsidR="0009630E" w:rsidRPr="00446DC5">
        <w:t xml:space="preserve"> </w:t>
      </w:r>
      <w:r w:rsidR="00550E06" w:rsidRPr="00446DC5">
        <w:t>201</w:t>
      </w:r>
      <w:r w:rsidR="005E2507">
        <w:t>7</w:t>
      </w:r>
      <w:r w:rsidR="00EB5DD9" w:rsidRPr="00446DC5">
        <w:t>. g</w:t>
      </w:r>
      <w:r w:rsidR="0028088B" w:rsidRPr="00446DC5">
        <w:t>odine</w:t>
      </w:r>
      <w:r w:rsidR="00EB5DD9" w:rsidRPr="00446DC5">
        <w:t xml:space="preserve"> u </w:t>
      </w:r>
      <w:r>
        <w:t>9,3</w:t>
      </w:r>
      <w:r w:rsidR="00A74070">
        <w:t>0</w:t>
      </w:r>
      <w:r w:rsidR="005E2507">
        <w:t xml:space="preserve"> </w:t>
      </w:r>
      <w:r w:rsidR="00EB5DD9" w:rsidRPr="00446DC5">
        <w:t>sati</w:t>
      </w:r>
      <w:r w:rsidR="00AB4654" w:rsidRPr="00446DC5">
        <w:t>,</w:t>
      </w:r>
      <w:r w:rsidR="00EB5DD9" w:rsidRPr="00446DC5">
        <w:t xml:space="preserve"> </w:t>
      </w:r>
      <w:r w:rsidR="00AB4654" w:rsidRPr="00446DC5">
        <w:t xml:space="preserve">koja će se održati </w:t>
      </w:r>
      <w:r w:rsidR="00EB5DD9" w:rsidRPr="00446DC5">
        <w:t xml:space="preserve">u </w:t>
      </w:r>
      <w:r w:rsidR="004F627C" w:rsidRPr="00446DC5">
        <w:t xml:space="preserve">zgradi </w:t>
      </w:r>
      <w:r w:rsidR="00EB5DD9" w:rsidRPr="00446DC5">
        <w:t xml:space="preserve">Trgovačkog suda </w:t>
      </w:r>
      <w:smartTag w:element="metricconverter" w:uri="urn:schemas-microsoft-com:office:smarttags">
        <w:smartTagPr>
          <w:attr w:val="u Zadru" w:name="ProductID"/>
        </w:smartTagPr>
        <w:r w:rsidR="00EB5DD9" w:rsidRPr="00446DC5">
          <w:t>u Zadru</w:t>
        </w:r>
      </w:smartTag>
      <w:r w:rsidR="00EB5DD9" w:rsidRPr="00446DC5">
        <w:t>,</w:t>
      </w:r>
      <w:r w:rsidR="005E2507">
        <w:t xml:space="preserve"> </w:t>
      </w:r>
      <w:r w:rsidR="00151AD1">
        <w:t xml:space="preserve">Dr. Franje Tuđmana 35, sudnica </w:t>
      </w:r>
      <w:r w:rsidR="00121584">
        <w:t>7</w:t>
      </w:r>
      <w:r w:rsidR="00151AD1">
        <w:t>/I</w:t>
      </w:r>
    </w:p>
    <w:p w:rsidRDefault="00EB5DD9" w:rsidP="00EB5DD9" w:rsidR="00EB5DD9" w:rsidRPr="00446DC5">
      <w:pPr>
        <w:jc w:val="both"/>
      </w:pPr>
    </w:p>
    <w:p w:rsidRDefault="00151AD1" w:rsidP="00EB5DD9" w:rsidR="00EB5DD9" w:rsidRPr="00446DC5">
      <w:pPr>
        <w:jc w:val="both"/>
      </w:pPr>
      <w:r>
        <w:tab/>
      </w:r>
      <w:r w:rsidR="00EB5DD9" w:rsidRPr="00446DC5">
        <w:t>II. Na ročište se pozivaju svi vjerovnici stečajnog dužnika</w:t>
      </w:r>
    </w:p>
    <w:p w:rsidRDefault="00EB5DD9" w:rsidP="00EB5DD9" w:rsidR="00EB5DD9" w:rsidRPr="00446DC5">
      <w:pPr>
        <w:jc w:val="both"/>
      </w:pPr>
    </w:p>
    <w:p w:rsidRDefault="00151AD1" w:rsidP="00F25F9E" w:rsidR="00F25F9E" w:rsidRPr="00446DC5">
      <w:pPr>
        <w:jc w:val="both"/>
      </w:pPr>
      <w:r>
        <w:tab/>
        <w:t>III</w:t>
      </w:r>
      <w:r w:rsidR="00F25F9E" w:rsidRPr="00446DC5">
        <w:t>. Ovo će se rješenje objaviti na e-Oglasnoj ploči suda, a što svim vjerovnicima služi kao poziv na zakazano ročište.</w:t>
      </w:r>
    </w:p>
    <w:p w:rsidRDefault="0028088B" w:rsidP="00EB5DD9" w:rsidR="0028088B" w:rsidRPr="00446DC5">
      <w:pPr>
        <w:jc w:val="center"/>
      </w:pPr>
    </w:p>
    <w:p w:rsidRDefault="00EB5DD9" w:rsidP="00EB5DD9" w:rsidR="00EB5DD9" w:rsidRPr="00446DC5">
      <w:pPr>
        <w:jc w:val="center"/>
      </w:pPr>
      <w:r w:rsidRPr="00446DC5">
        <w:t xml:space="preserve">U Zadru, dana </w:t>
      </w:r>
      <w:r w:rsidR="00606C46">
        <w:t>6. travnja</w:t>
      </w:r>
      <w:r w:rsidR="00A74070">
        <w:t xml:space="preserve"> 2017</w:t>
      </w:r>
      <w:r w:rsidRPr="00446DC5">
        <w:t>.</w:t>
      </w:r>
    </w:p>
    <w:p w:rsidRDefault="00550E06" w:rsidP="00EB5DD9" w:rsidR="00550E06" w:rsidRPr="00446DC5">
      <w:pPr>
        <w:jc w:val="center"/>
      </w:pPr>
    </w:p>
    <w:p w:rsidRDefault="00151AD1" w:rsidP="00446DC5" w:rsidR="00550E06" w:rsidRPr="00446DC5">
      <w:pPr>
        <w:jc w:val="right"/>
      </w:pPr>
      <w:r>
        <w:t>Sutkinja:</w:t>
      </w:r>
    </w:p>
    <w:p w:rsidRDefault="00550E06" w:rsidP="00446DC5" w:rsidR="00550E06" w:rsidRPr="00446DC5">
      <w:pPr>
        <w:jc w:val="right"/>
      </w:pPr>
      <w:r w:rsidRPr="00446DC5">
        <w:tab/>
      </w:r>
      <w:r w:rsidRPr="00446DC5">
        <w:tab/>
      </w:r>
      <w:r w:rsidRPr="00446DC5">
        <w:tab/>
      </w:r>
      <w:r w:rsidRPr="00446DC5">
        <w:tab/>
      </w:r>
      <w:r w:rsidRPr="00446DC5">
        <w:tab/>
      </w:r>
      <w:r w:rsidRPr="00446DC5">
        <w:tab/>
        <w:t>Ardena Bajlo</w:t>
      </w:r>
    </w:p>
    <w:p w:rsidRDefault="00550E06" w:rsidP="00550E06" w:rsidR="00550E06"/>
    <w:p w:rsidRDefault="00F844F7" w:rsidP="00550E06" w:rsidR="00F844F7" w:rsidRPr="00446DC5"/>
    <w:p w:rsidRDefault="0003284A" w:rsidP="00EB5DD9" w:rsidR="0003284A" w:rsidRPr="00446DC5">
      <w:pPr>
        <w:ind w:firstLine="708" w:left="5664"/>
      </w:pPr>
    </w:p>
    <w:p w:rsidRDefault="00EB5DD9" w:rsidP="00EB5DD9" w:rsidR="00EB5DD9" w:rsidRPr="00446DC5">
      <w:r w:rsidRPr="00446DC5">
        <w:t>POUKA O PRAVNOM LIJEKU</w:t>
      </w:r>
    </w:p>
    <w:p w:rsidRDefault="00EB5DD9" w:rsidP="00EB5DD9" w:rsidR="00EB5DD9" w:rsidRPr="00446DC5">
      <w:r w:rsidRPr="00446DC5">
        <w:t>Protiv ovog rješenja nije dopuštena žalba (čl. 42. Stečajnog zakona)</w:t>
      </w:r>
      <w:r w:rsidR="00E9745B" w:rsidRPr="00446DC5">
        <w:t>.</w:t>
      </w:r>
    </w:p>
    <w:p w:rsidRDefault="00072EED" w:rsidP="00EB5DD9" w:rsidR="00072EED"/>
    <w:p w:rsidRDefault="00F844F7" w:rsidP="00EB5DD9" w:rsidR="00F844F7" w:rsidRPr="00446DC5"/>
    <w:p w:rsidRDefault="00B221DA" w:rsidP="00B221DA" w:rsidR="00B221DA" w:rsidRPr="00446DC5">
      <w:r w:rsidRPr="00446DC5">
        <w:t xml:space="preserve">Dostaviti : </w:t>
      </w:r>
    </w:p>
    <w:p w:rsidRDefault="00606C46" w:rsidP="00B221DA" w:rsidR="00B221DA" w:rsidRPr="00446DC5">
      <w:pPr>
        <w:numPr>
          <w:ilvl w:val="0"/>
          <w:numId w:val="2"/>
        </w:numPr>
      </w:pPr>
      <w:r>
        <w:t>stečajnom upravitelju</w:t>
      </w:r>
      <w:r w:rsidR="00B221DA" w:rsidRPr="00446DC5">
        <w:t xml:space="preserve"> </w:t>
      </w:r>
      <w:r w:rsidR="00151AD1">
        <w:t>- mailom</w:t>
      </w:r>
    </w:p>
    <w:p w:rsidRDefault="00B221DA" w:rsidP="00B221DA" w:rsidR="00B221DA" w:rsidRPr="00446DC5">
      <w:pPr>
        <w:numPr>
          <w:ilvl w:val="0"/>
          <w:numId w:val="2"/>
        </w:numPr>
      </w:pPr>
      <w:r w:rsidRPr="00446DC5">
        <w:t>oglasna ploča</w:t>
      </w:r>
    </w:p>
    <w:p w:rsidRDefault="00B221DA" w:rsidP="00B221DA" w:rsidR="00B221DA" w:rsidRPr="00446DC5">
      <w:pPr>
        <w:numPr>
          <w:ilvl w:val="0"/>
          <w:numId w:val="2"/>
        </w:numPr>
      </w:pPr>
      <w:r w:rsidRPr="00446DC5">
        <w:t xml:space="preserve">u spis   </w:t>
      </w:r>
    </w:p>
    <w:sectPr w:rsidSect="00037DBC" w:rsidR="00B221DA" w:rsidRPr="00446DC5">
      <w:pgSz w:h="16838" w:w="11906"/>
      <w:pgMar w:gutter="0" w:footer="708" w:header="708" w:left="1417" w:bottom="1276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732BC"/>
    <w:multiLevelType w:val="hybridMultilevel"/>
    <w:tmpl w:val="08A02EB2"/>
    <w:lvl w:tplc="F7B6886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A8D27F0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1566A3A"/>
    <w:multiLevelType w:val="hybridMultilevel"/>
    <w:tmpl w:val="6B8AF322"/>
    <w:lvl w:tplc="CD9C8874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B5DD9"/>
    <w:rsid w:val="000213BE"/>
    <w:rsid w:val="0003284A"/>
    <w:rsid w:val="00037DBC"/>
    <w:rsid w:val="000451BF"/>
    <w:rsid w:val="00072EED"/>
    <w:rsid w:val="000870CB"/>
    <w:rsid w:val="0009630E"/>
    <w:rsid w:val="00121584"/>
    <w:rsid w:val="00137111"/>
    <w:rsid w:val="00151AD1"/>
    <w:rsid w:val="001F669E"/>
    <w:rsid w:val="00225D30"/>
    <w:rsid w:val="0028088B"/>
    <w:rsid w:val="002B50D0"/>
    <w:rsid w:val="002F58D9"/>
    <w:rsid w:val="00311E9E"/>
    <w:rsid w:val="00331DF3"/>
    <w:rsid w:val="00332482"/>
    <w:rsid w:val="00384894"/>
    <w:rsid w:val="003B6D77"/>
    <w:rsid w:val="004443DA"/>
    <w:rsid w:val="00446DC5"/>
    <w:rsid w:val="00472AC9"/>
    <w:rsid w:val="004B593B"/>
    <w:rsid w:val="004B6898"/>
    <w:rsid w:val="004C3302"/>
    <w:rsid w:val="004F627C"/>
    <w:rsid w:val="00550E06"/>
    <w:rsid w:val="00567BCD"/>
    <w:rsid w:val="0059483E"/>
    <w:rsid w:val="005E2507"/>
    <w:rsid w:val="00606C46"/>
    <w:rsid w:val="006C7C60"/>
    <w:rsid w:val="006D5987"/>
    <w:rsid w:val="007473BC"/>
    <w:rsid w:val="00752868"/>
    <w:rsid w:val="00754F7B"/>
    <w:rsid w:val="00766E8E"/>
    <w:rsid w:val="00844E6F"/>
    <w:rsid w:val="00971721"/>
    <w:rsid w:val="00987FEE"/>
    <w:rsid w:val="009F484B"/>
    <w:rsid w:val="00A411C9"/>
    <w:rsid w:val="00A74070"/>
    <w:rsid w:val="00A80829"/>
    <w:rsid w:val="00A91FFA"/>
    <w:rsid w:val="00A94666"/>
    <w:rsid w:val="00AB4654"/>
    <w:rsid w:val="00B056E6"/>
    <w:rsid w:val="00B221DA"/>
    <w:rsid w:val="00B65364"/>
    <w:rsid w:val="00BE6C59"/>
    <w:rsid w:val="00BF5111"/>
    <w:rsid w:val="00C234F0"/>
    <w:rsid w:val="00CD5432"/>
    <w:rsid w:val="00D60967"/>
    <w:rsid w:val="00D80527"/>
    <w:rsid w:val="00E53204"/>
    <w:rsid w:val="00E57036"/>
    <w:rsid w:val="00E9745B"/>
    <w:rsid w:val="00EA4D30"/>
    <w:rsid w:val="00EB5DD9"/>
    <w:rsid w:val="00F11729"/>
    <w:rsid w:val="00F25F9E"/>
    <w:rsid w:val="00F844F7"/>
    <w:rsid w:val="00FA4510"/>
    <w:rsid w:val="00FF3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B5DD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2B50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2B50D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B59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593B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593B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593B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593B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B5DD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2B50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2B50D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B59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593B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593B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593B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593B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2017.</izvorni_sadrzaj>
    <derivirana_varijabla naziv="DomainObject.DatumDonosenjaOdluke_1">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411</izvorni_sadrzaj>
    <derivirana_varijabla naziv="DomainObject.Predmet.Broj_1">411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St-411/2016</izvorni_sadrzaj>
    <derivirana_varijabla naziv="DomainObject.Predmet.OznakaBroj_1">St-411/2016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TLM TVORNICA LAKIH METALA d.d.</izvorni_sadrzaj>
    <derivirana_varijabla naziv="DomainObject.Predmet.ProtustrankaFormated_1">  TLM TVORNICA LAKIH METALA d.d.</derivirana_varijabla>
  </DomainObject.Predmet.ProtustrankaFormated>
  <DomainObject.Predmet.ProtustrankaFormatedOIB>
    <izvorni_sadrzaj>  TLM TVORNICA LAKIH METALA d.d., OIB 71112635487</izvorni_sadrzaj>
    <derivirana_varijabla naziv="DomainObject.Predmet.ProtustrankaFormatedOIB_1">  TLM TVORNICA LAKIH METALA d.d., OIB 71112635487</derivirana_varijabla>
  </DomainObject.Predmet.ProtustrankaFormatedOIB>
  <DomainObject.Predmet.ProtustrankaFormatedWithAdress>
    <izvorni_sadrzaj> TLM TVORNICA LAKIH METALA d.d., Ulica Narodnog Preporoda 12, 22000 Šibenik</izvorni_sadrzaj>
    <derivirana_varijabla naziv="DomainObject.Predmet.ProtustrankaFormatedWithAdress_1"> TLM TVORNICA LAKIH METALA d.d., Ulica Narodnog Preporoda 12, 22000 Šibenik</derivirana_varijabla>
  </DomainObject.Predmet.ProtustrankaFormatedWithAdress>
  <DomainObject.Predmet.ProtustrankaFormatedWithAdressOIB>
    <izvorni_sadrzaj> TLM TVORNICA LAKIH METALA d.d., OIB 71112635487, Ulica Narodnog Preporoda 12, 22000 Šibenik</izvorni_sadrzaj>
    <derivirana_varijabla naziv="DomainObject.Predmet.ProtustrankaFormatedWithAdressOIB_1"> TLM TVORNICA LAKIH METALA d.d., OIB 71112635487, Ulica Narodnog Preporoda 12, 22000 Šibenik</derivirana_varijabla>
  </DomainObject.Predmet.ProtustrankaFormatedWithAdressOIB>
  <DomainObject.Predmet.ProtustrankaWithAdress>
    <izvorni_sadrzaj>TLM TVORNICA LAKIH METALA d.d. Ulica Narodnog Preporoda 12, 22000 Šibenik</izvorni_sadrzaj>
    <derivirana_varijabla naziv="DomainObject.Predmet.ProtustrankaWithAdress_1">TLM TVORNICA LAKIH METALA d.d. Ulica Narodnog Preporoda 12, 22000 Šibenik</derivirana_varijabla>
  </DomainObject.Predmet.ProtustrankaWithAdress>
  <DomainObject.Predmet.ProtustrankaWithAdressOIB>
    <izvorni_sadrzaj>TLM TVORNICA LAKIH METALA d.d., OIB 71112635487, Ulica Narodnog Preporoda 12, 22000 Šibenik</izvorni_sadrzaj>
    <derivirana_varijabla naziv="DomainObject.Predmet.ProtustrankaWithAdressOIB_1">TLM TVORNICA LAKIH METALA d.d., OIB 71112635487, Ulica Narodnog Preporoda 12, 22000 Šibenik</derivirana_varijabla>
  </DomainObject.Predmet.ProtustrankaWithAdressOIB>
  <DomainObject.Predmet.ProtustrankaNazivFormated>
    <izvorni_sadrzaj>TLM TVORNICA LAKIH METALA d.d.</izvorni_sadrzaj>
    <derivirana_varijabla naziv="DomainObject.Predmet.ProtustrankaNazivFormated_1">TLM TVORNICA LAKIH METALA d.d.</derivirana_varijabla>
  </DomainObject.Predmet.ProtustrankaNazivFormated>
  <DomainObject.Predmet.ProtustrankaNazivFormatedOIB>
    <izvorni_sadrzaj>TLM TVORNICA LAKIH METALA d.d., OIB 71112635487</izvorni_sadrzaj>
    <derivirana_varijabla naziv="DomainObject.Predmet.ProtustrankaNazivFormatedOIB_1">TLM TVORNICA LAKIH METALA d.d., OIB 71112635487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Jerko Bumbak; Željko Klarić; Dragica Lalić; Ivan Laća; Miloš Đurica</izvorni_sadrzaj>
    <derivirana_varijabla naziv="DomainObject.Predmet.StrankaFormated_1">  FINA - Podružnica Šibenik; Jerko Bumbak; Željko Klarić; Dragica Lalić; Ivan Laća; Miloš Đurica</derivirana_varijabla>
  </DomainObject.Predmet.StrankaFormated>
  <DomainObject.Predmet.StrankaFormatedOIB>
    <izvorni_sadrzaj>  FINA - Podružnica Šibenik, OIB 85821130368; Jerko Bumbak, OIB 52014332906; Željko Klarić, OIB 17362907795; Dragica Lalić, OIB 42776961146; Ivan Laća, OIB 64344603327; Miloš Đurica, OIB 65813187930</izvorni_sadrzaj>
    <derivirana_varijabla naziv="DomainObject.Predmet.StrankaFormatedOIB_1">  FINA - Podružnica Šibenik, OIB 85821130368; Jerko Bumbak, OIB 52014332906; Željko Klarić, OIB 17362907795; Dragica Lalić, OIB 42776961146; Ivan Laća, OIB 64344603327; Miloš Đurica, OIB 65813187930</derivirana_varijabla>
  </DomainObject.Predmet.StrankaFormatedOIB>
  <DomainObject.Predmet.StrankaFormatedWithAdress>
    <izvorni_sadrzaj> FINA - Podružnica Šibenik, Perivoj L. Marune 1, 22000 Šibenik; Jerko Bumbak, Put Grbina 10a, 22000 Jadrtovac; Željko Klarić, 113.šibenske Brigade Hv-a 145, 22000 Bilice; Dragica Lalić, Put Gimnazije 13, 22000 Šibenik; Ivan Laća, Stanka Mićina 7, 22211 Vodice; Miloš Đurica, Trtarska 124, 22000 Šibenik</izvorni_sadrzaj>
    <derivirana_varijabla naziv="DomainObject.Predmet.StrankaFormatedWithAdress_1"> FINA - Podružnica Šibenik, Perivoj L. Marune 1, 22000 Šibenik; Jerko Bumbak, Put Grbina 10a, 22000 Jadrtovac; Željko Klarić, 113.šibenske Brigade Hv-a 145, 22000 Bilice; Dragica Lalić, Put Gimnazije 13, 22000 Šibenik; Ivan Laća, Stanka Mićina 7, 22211 Vodice; Miloš Đurica, Trtarska 124, 22000 Šibenik</derivirana_varijabla>
  </DomainObject.Predmet.StrankaFormatedWithAdress>
  <DomainObject.Predmet.StrankaFormatedWithAdressOIB>
    <izvorni_sadrzaj> FINA - Podružnica Šibenik, OIB 85821130368, Perivoj L. Marune 1, 22000 Šibenik; Jerko Bumbak, OIB 52014332906, Put Grbina 10a, 22000 Jadrtovac; Željko Klarić, OIB 17362907795, 113.šibenske Brigade Hv-a 145, 22000 Bilice; Dragica Lalić, OIB 42776961146, Put Gimnazije 13, 22000 Šibenik; Ivan Laća, OIB 64344603327, Stanka Mićina 7, 22211 Vodice; Miloš Đurica, OIB 65813187930, Trtarska 124, 22000 Šibenik</izvorni_sadrzaj>
    <derivirana_varijabla naziv="DomainObject.Predmet.StrankaFormatedWithAdressOIB_1"> FINA - Podružnica Šibenik, OIB 85821130368, Perivoj L. Marune 1, 22000 Šibenik; Jerko Bumbak, OIB 52014332906, Put Grbina 10a, 22000 Jadrtovac; Željko Klarić, OIB 17362907795, 113.šibenske Brigade Hv-a 145, 22000 Bilice; Dragica Lalić, OIB 42776961146, Put Gimnazije 13, 22000 Šibenik; Ivan Laća, OIB 64344603327, Stanka Mićina 7, 22211 Vodice; Miloš Đurica, OIB 65813187930, Trtarska 124, 22000 Šibenik</derivirana_varijabla>
  </DomainObject.Predmet.StrankaFormatedWithAdressOIB>
  <DomainObject.Predmet.StrankaWithAdress>
    <izvorni_sadrzaj>FINA - Podružnica Šibenik Perivoj L. Marune 1,22000 Šibenik,Jerko Bumbak Put Grbina 10a,22000 Jadrtovac,Željko Klarić 113.šibenske Brigade Hv-a 145,22000 Bilice,Dragica Lalić Put Gimnazije 13,22000 Šibenik,Ivan Laća Stanka Mićina 7,22211 Vodice,Miloš Đurica Trtarska 124,22000 Šibenik</izvorni_sadrzaj>
    <derivirana_varijabla naziv="DomainObject.Predmet.StrankaWithAdress_1">FINA - Podružnica Šibenik Perivoj L. Marune 1,22000 Šibenik,Jerko Bumbak Put Grbina 10a,22000 Jadrtovac,Željko Klarić 113.šibenske Brigade Hv-a 145,22000 Bilice,Dragica Lalić Put Gimnazije 13,22000 Šibenik,Ivan Laća Stanka Mićina 7,22211 Vodice,Miloš Đurica Trtarska 124,22000 Šibenik</derivirana_varijabla>
  </DomainObject.Predmet.StrankaWithAdress>
  <DomainObject.Predmet.StrankaWithAdressOIB>
    <izvorni_sadrzaj>FINA - Podružnica Šibenik, OIB 85821130368, Perivoj L. Marune 1,22000 Šibenik,Jerko Bumbak, OIB 52014332906, Put Grbina 10a,22000 Jadrtovac,Željko Klarić, OIB 17362907795, 113.šibenske Brigade Hv-a 145,22000 Bilice,Dragica Lalić, OIB 42776961146, Put Gimnazije 13,22000 Šibenik,Ivan Laća, OIB 64344603327, Stanka Mićina 7,22211 Vodice,Miloš Đurica, OIB 65813187930, Trtarska 124,22000 Šibenik</izvorni_sadrzaj>
    <derivirana_varijabla naziv="DomainObject.Predmet.StrankaWithAdressOIB_1">FINA - Podružnica Šibenik, OIB 85821130368, Perivoj L. Marune 1,22000 Šibenik,Jerko Bumbak, OIB 52014332906, Put Grbina 10a,22000 Jadrtovac,Željko Klarić, OIB 17362907795, 113.šibenske Brigade Hv-a 145,22000 Bilice,Dragica Lalić, OIB 42776961146, Put Gimnazije 13,22000 Šibenik,Ivan Laća, OIB 64344603327, Stanka Mićina 7,22211 Vodice,Miloš Đurica, OIB 65813187930, Trtarska 124,22000 Šibenik</derivirana_varijabla>
  </DomainObject.Predmet.StrankaWithAdressOIB>
  <DomainObject.Predmet.StrankaNazivFormated>
    <izvorni_sadrzaj>FINA - Podružnica Šibenik,Jerko Bumbak,Željko Klarić,Dragica Lalić,Ivan Laća,Miloš Đurica</izvorni_sadrzaj>
    <derivirana_varijabla naziv="DomainObject.Predmet.StrankaNazivFormated_1">FINA - Podružnica Šibenik,Jerko Bumbak,Željko Klarić,Dragica Lalić,Ivan Laća,Miloš Đurica</derivirana_varijabla>
  </DomainObject.Predmet.StrankaNazivFormated>
  <DomainObject.Predmet.StrankaNazivFormatedOIB>
    <izvorni_sadrzaj>FINA - Podružnica Šibenik, OIB 85821130368,Jerko Bumbak, OIB 52014332906,Željko Klarić, OIB 17362907795,Dragica Lalić, OIB 42776961146,Ivan Laća, OIB 64344603327,Miloš Đurica, OIB 65813187930</izvorni_sadrzaj>
    <derivirana_varijabla naziv="DomainObject.Predmet.StrankaNazivFormatedOIB_1">FINA - Podružnica Šibenik, OIB 85821130368,Jerko Bumbak, OIB 52014332906,Željko Klarić, OIB 17362907795,Dragica Lalić, OIB 42776961146,Ivan Laća, OIB 64344603327,Miloš Đurica, OIB 65813187930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  <item>Jerko Bumbak</item>
      <item>Željko Klarić</item>
      <item>Dragica Lalić</item>
      <item>Ivan Laća</item>
      <item>Miloš Đurica</item>
    </izvorni_sadrzaj>
    <derivirana_varijabla naziv="DomainObject.Predmet.StrankaListFormated_1">
      <item>FINA - Podružnica Šibenik</item>
      <item>Jerko Bumbak</item>
      <item>Željko Klarić</item>
      <item>Dragica Lalić</item>
      <item>Ivan Laća</item>
      <item>Miloš Đurica</item>
    </derivirana_varijabla>
  </DomainObject.Predmet.StrankaListFormated>
  <DomainObject.Predmet.StrankaListFormatedOIB>
    <izvorni_sadrzaj>
      <item>FINA - Podružnica Šibenik, OIB 85821130368</item>
      <item>Jerko Bumbak, OIB 52014332906</item>
      <item>Željko Klarić, OIB 17362907795</item>
      <item>Dragica Lalić, OIB 42776961146</item>
      <item>Ivan Laća, OIB 64344603327</item>
      <item>Miloš Đurica, OIB 65813187930</item>
    </izvorni_sadrzaj>
    <derivirana_varijabla naziv="DomainObject.Predmet.StrankaListFormatedOIB_1">
      <item>FINA - Podružnica Šibenik, OIB 85821130368</item>
      <item>Jerko Bumbak, OIB 52014332906</item>
      <item>Željko Klarić, OIB 17362907795</item>
      <item>Dragica Lalić, OIB 42776961146</item>
      <item>Ivan Laća, OIB 64344603327</item>
      <item>Miloš Đurica, OIB 65813187930</item>
    </derivirana_varijabla>
  </DomainObject.Predmet.StrankaListFormatedOIB>
  <DomainObject.Predmet.StrankaListFormatedWithAdress>
    <izvorni_sadrzaj>
      <item>FINA - Podružnica Šibenik, Perivoj L. Marune 1, 22000 Šibenik</item>
      <item>Jerko Bumbak, Put Grbina 10a, 22000 Jadrtovac</item>
      <item>Željko Klarić, 113.šibenske Brigade Hv-a 145, 22000 Bilice</item>
      <item>Dragica Lalić, Put Gimnazije 13, 22000 Šibenik</item>
      <item>Ivan Laća, Stanka Mićina 7, 22211 Vodice</item>
      <item>Miloš Đurica, Trtarska 124, 22000 Šibenik</item>
    </izvorni_sadrzaj>
    <derivirana_varijabla naziv="DomainObject.Predmet.StrankaListFormatedWithAdress_1">
      <item>FINA - Podružnica Šibenik, Perivoj L. Marune 1, 22000 Šibenik</item>
      <item>Jerko Bumbak, Put Grbina 10a, 22000 Jadrtovac</item>
      <item>Željko Klarić, 113.šibenske Brigade Hv-a 145, 22000 Bilice</item>
      <item>Dragica Lalić, Put Gimnazije 13, 22000 Šibenik</item>
      <item>Ivan Laća, Stanka Mićina 7, 22211 Vodice</item>
      <item>Miloš Đurica, Trtarska 124,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Jerko Bumbak, OIB 52014332906, Put Grbina 10a, 22000 Jadrtovac</item>
      <item>Željko Klarić, OIB 17362907795, 113.šibenske Brigade Hv-a 145, 22000 Bilice</item>
      <item>Dragica Lalić, OIB 42776961146, Put Gimnazije 13, 22000 Šibenik</item>
      <item>Ivan Laća, OIB 64344603327, Stanka Mićina 7, 22211 Vodice</item>
      <item>Miloš Đurica, OIB 65813187930, Trtarska 124, 22000 Šibenik</item>
    </izvorni_sadrzaj>
    <derivirana_varijabla naziv="DomainObject.Predmet.StrankaListFormatedWithAdressOIB_1">
      <item>FINA - Podružnica Šibenik, OIB 85821130368, Perivoj L. Marune 1, 22000 Šibenik</item>
      <item>Jerko Bumbak, OIB 52014332906, Put Grbina 10a, 22000 Jadrtovac</item>
      <item>Željko Klarić, OIB 17362907795, 113.šibenske Brigade Hv-a 145, 22000 Bilice</item>
      <item>Dragica Lalić, OIB 42776961146, Put Gimnazije 13, 22000 Šibenik</item>
      <item>Ivan Laća, OIB 64344603327, Stanka Mićina 7, 22211 Vodice</item>
      <item>Miloš Đurica, OIB 65813187930, Trtarska 124, 22000 Šibenik</item>
    </derivirana_varijabla>
  </DomainObject.Predmet.StrankaListFormatedWithAdressOIB>
  <DomainObject.Predmet.StrankaListNazivFormated>
    <izvorni_sadrzaj>
      <item>FINA - Podružnica Šibenik</item>
      <item>Jerko Bumbak</item>
      <item>Željko Klarić</item>
      <item>Dragica Lalić</item>
      <item>Ivan Laća</item>
      <item>Miloš Đurica</item>
    </izvorni_sadrzaj>
    <derivirana_varijabla naziv="DomainObject.Predmet.StrankaListNazivFormated_1">
      <item>FINA - Podružnica Šibenik</item>
      <item>Jerko Bumbak</item>
      <item>Željko Klarić</item>
      <item>Dragica Lalić</item>
      <item>Ivan Laća</item>
      <item>Miloš Đurica</item>
    </derivirana_varijabla>
  </DomainObject.Predmet.StrankaListNazivFormated>
  <DomainObject.Predmet.StrankaListNazivFormatedOIB>
    <izvorni_sadrzaj>
      <item>FINA - Podružnica Šibenik, OIB 85821130368</item>
      <item>Jerko Bumbak, OIB 52014332906</item>
      <item>Željko Klarić, OIB 17362907795</item>
      <item>Dragica Lalić, OIB 42776961146</item>
      <item>Ivan Laća, OIB 64344603327</item>
      <item>Miloš Đurica, OIB 65813187930</item>
    </izvorni_sadrzaj>
    <derivirana_varijabla naziv="DomainObject.Predmet.StrankaListNazivFormatedOIB_1">
      <item>FINA - Podružnica Šibenik, OIB 85821130368</item>
      <item>Jerko Bumbak, OIB 52014332906</item>
      <item>Željko Klarić, OIB 17362907795</item>
      <item>Dragica Lalić, OIB 42776961146</item>
      <item>Ivan Laća, OIB 64344603327</item>
      <item>Miloš Đurica, OIB 65813187930</item>
    </derivirana_varijabla>
  </DomainObject.Predmet.StrankaListNazivFormatedOIB>
  <DomainObject.Predmet.ProtuStrankaListFormated>
    <izvorni_sadrzaj>
      <item>TLM TVORNICA LAKIH METALA d.d.</item>
    </izvorni_sadrzaj>
    <derivirana_varijabla naziv="DomainObject.Predmet.ProtuStrankaListFormated_1">
      <item>TLM TVORNICA LAKIH METALA d.d.</item>
    </derivirana_varijabla>
  </DomainObject.Predmet.ProtuStrankaListFormated>
  <DomainObject.Predmet.ProtuStrankaListFormatedOIB>
    <izvorni_sadrzaj>
      <item>TLM TVORNICA LAKIH METALA d.d., OIB 71112635487</item>
    </izvorni_sadrzaj>
    <derivirana_varijabla naziv="DomainObject.Predmet.ProtuStrankaListFormatedOIB_1">
      <item>TLM TVORNICA LAKIH METALA d.d., OIB 71112635487</item>
    </derivirana_varijabla>
  </DomainObject.Predmet.ProtuStrankaListFormatedOIB>
  <DomainObject.Predmet.ProtuStrankaListFormatedWithAdress>
    <izvorni_sadrzaj>
      <item>TLM TVORNICA LAKIH METALA d.d., Ulica Narodnog Preporoda 12, 22000 Šibenik</item>
    </izvorni_sadrzaj>
    <derivirana_varijabla naziv="DomainObject.Predmet.ProtuStrankaListFormatedWithAdress_1">
      <item>TLM TVORNICA LAKIH METALA d.d., Ulica Narodnog Preporoda 12, 22000 Šibenik</item>
    </derivirana_varijabla>
  </DomainObject.Predmet.ProtuStrankaListFormatedWithAdress>
  <DomainObject.Predmet.ProtuStrankaListFormatedWithAdressOIB>
    <izvorni_sadrzaj>
      <item>TLM TVORNICA LAKIH METALA d.d., OIB 71112635487, Ulica Narodnog Preporoda 12, 22000 Šibenik</item>
    </izvorni_sadrzaj>
    <derivirana_varijabla naziv="DomainObject.Predmet.ProtuStrankaListFormatedWithAdressOIB_1">
      <item>TLM TVORNICA LAKIH METALA d.d., OIB 71112635487, Ulica Narodnog Preporoda 12, 22000 Šibenik</item>
    </derivirana_varijabla>
  </DomainObject.Predmet.ProtuStrankaListFormatedWithAdressOIB>
  <DomainObject.Predmet.ProtuStrankaListNazivFormated>
    <izvorni_sadrzaj>
      <item>TLM TVORNICA LAKIH METALA d.d.</item>
    </izvorni_sadrzaj>
    <derivirana_varijabla naziv="DomainObject.Predmet.ProtuStrankaListNazivFormated_1">
      <item>TLM TVORNICA LAKIH METALA d.d.</item>
    </derivirana_varijabla>
  </DomainObject.Predmet.ProtuStrankaListNazivFormated>
  <DomainObject.Predmet.ProtuStrankaListNazivFormatedOIB>
    <izvorni_sadrzaj>
      <item>TLM TVORNICA LAKIH METALA d.d., OIB 71112635487</item>
    </izvorni_sadrzaj>
    <derivirana_varijabla naziv="DomainObject.Predmet.ProtuStrankaListNazivFormatedOIB_1">
      <item>TLM TVORNICA LAKIH METALA d.d., OIB 71112635487</item>
    </derivirana_varijabla>
  </DomainObject.Predmet.ProtuStrankaListNazivFormatedOIB>
  <DomainObject.Predmet.OstaliListFormated>
    <izvorni_sadrzaj>
      <item>Nikola Rak</item>
    </izvorni_sadrzaj>
    <derivirana_varijabla naziv="DomainObject.Predmet.OstaliListFormated_1">
      <item>Nikola Rak</item>
    </derivirana_varijabla>
  </DomainObject.Predmet.OstaliListFormated>
  <DomainObject.Predmet.OstaliListFormatedOIB>
    <izvorni_sadrzaj>
      <item>Nikola Rak, OIB 19713796284</item>
    </izvorni_sadrzaj>
    <derivirana_varijabla naziv="DomainObject.Predmet.OstaliListFormatedOIB_1">
      <item>Nikola Rak, OIB 19713796284</item>
    </derivirana_varijabla>
  </DomainObject.Predmet.OstaliListFormatedOIB>
  <DomainObject.Predmet.OstaliListFormatedWithAdress>
    <izvorni_sadrzaj>
      <item>Nikola Rak, Težačka 15, 22000 Šibenik</item>
    </izvorni_sadrzaj>
    <derivirana_varijabla naziv="DomainObject.Predmet.OstaliListFormatedWithAdress_1">
      <item>Nikola Rak, Težačka 15, 22000 Šibenik</item>
    </derivirana_varijabla>
  </DomainObject.Predmet.OstaliListFormatedWithAdress>
  <DomainObject.Predmet.OstaliListFormatedWithAdressOIB>
    <izvorni_sadrzaj>
      <item>Nikola Rak, OIB 19713796284, Težačka 15, 22000 Šibenik</item>
    </izvorni_sadrzaj>
    <derivirana_varijabla naziv="DomainObject.Predmet.OstaliListFormatedWithAdressOIB_1">
      <item>Nikola Rak, OIB 19713796284, Težačka 15, 22000 Šibenik</item>
    </derivirana_varijabla>
  </DomainObject.Predmet.OstaliListFormatedWithAdressOIB>
  <DomainObject.Predmet.OstaliListNazivFormated>
    <izvorni_sadrzaj>
      <item>Nikola Rak</item>
    </izvorni_sadrzaj>
    <derivirana_varijabla naziv="DomainObject.Predmet.OstaliListNazivFormated_1">
      <item>Nikola Rak</item>
    </derivirana_varijabla>
  </DomainObject.Predmet.OstaliListNazivFormated>
  <DomainObject.Predmet.OstaliListNazivFormatedOIB>
    <izvorni_sadrzaj>
      <item>Nikola Rak, OIB 19713796284</item>
    </izvorni_sadrzaj>
    <derivirana_varijabla naziv="DomainObject.Predmet.OstaliListNazivFormatedOIB_1">
      <item>Nikola Rak, OIB 19713796284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2017.</izvorni_sadrzaj>
    <derivirana_varijabla naziv="DomainObject.Datum_1">7.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TLM TVORNICA LAKIH METALA d.d.</izvorni_sadrzaj>
    <derivirana_varijabla naziv="DomainObject.Predmet.ProtustrankaIDrugi_1">TLM TVORNICA LAKIH METALA d.d.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TLM TVORNICA LAKIH METALA d.d., OIB 71112635487, Ulica Narodnog Preporoda 12, 22000 Šibenik</izvorni_sadrzaj>
    <derivirana_varijabla naziv="DomainObject.Predmet.ProtustrankaIDrugiAdressOIB_1">TLM TVORNICA LAKIH METALA d.d., OIB 71112635487, Ulica Narodnog Preporoda 12,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TLM TVORNICA LAKIH METALA d.d.</item>
      <item>Nikola Rak</item>
      <item>Jerko Bumbak</item>
      <item>Željko Klarić</item>
      <item>Dragica Lalić</item>
      <item>Ivan Laća</item>
      <item>Miloš Đurica</item>
    </izvorni_sadrzaj>
    <derivirana_varijabla naziv="DomainObject.Predmet.SudioniciListNaziv_1">
      <item>FINA - Podružnica Šibenik</item>
      <item>TLM TVORNICA LAKIH METALA d.d.</item>
      <item>Nikola Rak</item>
      <item>Jerko Bumbak</item>
      <item>Željko Klarić</item>
      <item>Dragica Lalić</item>
      <item>Ivan Laća</item>
      <item>Miloš Đurica</item>
    </derivirana_varijabla>
  </DomainObject.Predmet.SudioniciListNaziv>
  <DomainObject.Predmet.SudioniciListAdressOIB>
    <izvorni_sadrzaj>
      <item>FINA - Podružnica Šibenik, OIB 85821130368, Perivoj L. Marune 1,22000 Šibenik</item>
      <item>TLM TVORNICA LAKIH METALA d.d., OIB 71112635487, Ulica Narodnog Preporoda 12,22000 Šibenik</item>
      <item>Nikola Rak, OIB 19713796284, Težačka 15,22000 Šibenik</item>
      <item>Jerko Bumbak, OIB 52014332906, Put Grbina 10a,22000 Jadrtovac</item>
      <item>Željko Klarić, OIB 17362907795, 113.šibenske Brigade Hv-a 145,22000 Bilice</item>
      <item>Dragica Lalić, OIB 42776961146, Put Gimnazije 13,22000 Šibenik</item>
      <item>Ivan Laća, OIB 64344603327, Stanka Mićina 7,22211 Vodice</item>
      <item>Miloš Đurica, OIB 65813187930, Trtarska 124,22000 Šibenik</item>
    </izvorni_sadrzaj>
    <derivirana_varijabla naziv="DomainObject.Predmet.SudioniciListAdressOIB_1">
      <item>FINA - Podružnica Šibenik, OIB 85821130368, Perivoj L. Marune 1,22000 Šibenik</item>
      <item>TLM TVORNICA LAKIH METALA d.d., OIB 71112635487, Ulica Narodnog Preporoda 12,22000 Šibenik</item>
      <item>Nikola Rak, OIB 19713796284, Težačka 15,22000 Šibenik</item>
      <item>Jerko Bumbak, OIB 52014332906, Put Grbina 10a,22000 Jadrtovac</item>
      <item>Željko Klarić, OIB 17362907795, 113.šibenske Brigade Hv-a 145,22000 Bilice</item>
      <item>Dragica Lalić, OIB 42776961146, Put Gimnazije 13,22000 Šibenik</item>
      <item>Ivan Laća, OIB 64344603327, Stanka Mićina 7,22211 Vodice</item>
      <item>Miloš Đurica, OIB 65813187930, Trtarska 124,22000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71112635487</item>
      <item>, OIB 19713796284</item>
      <item>, OIB 52014332906</item>
      <item>, OIB 17362907795</item>
      <item>, OIB 42776961146</item>
      <item>, OIB 64344603327</item>
      <item>, OIB 65813187930</item>
    </izvorni_sadrzaj>
    <derivirana_varijabla naziv="DomainObject.Predmet.SudioniciListNazivOIB_1">
      <item>, OIB 85821130368</item>
      <item>, OIB 71112635487</item>
      <item>, OIB 19713796284</item>
      <item>, OIB 52014332906</item>
      <item>, OIB 17362907795</item>
      <item>, OIB 42776961146</item>
      <item>, OIB 64344603327</item>
      <item>, OIB 65813187930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Ljubičić, OIB 87161295116, Šimuni 142 Kolan</item>
    </izvorni_sadrzaj>
    <derivirana_varijabla naziv="DomainObject.Predmet.StecajniUpraviteljiListAddressOIB_1">
      <item>Milan Ljubičić, OIB 87161295116, Šimuni 142 Kolan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180</properties:Words>
  <properties:Characters>881</properties:Characters>
  <properties:Lines>42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2017-04-06T09:42:00Z</dcterms:created>
  <dc:creator>Ardena Bajlo</dc:creator>
  <cp:lastModifiedBy>Martina Kalmeta</cp:lastModifiedBy>
  <cp:lastPrinted>2016-09-22T11:12:00Z</cp:lastPrinted>
  <dcterms:modified xmlns:xsi="http://www.w3.org/2001/XMLSchema-instance" xsi:type="dcterms:W3CDTF">2017-04-07T06:08:00Z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