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7c7b" w14:paraId="84e7c7b" w:rsidRDefault="00107DAF" w:rsidP="007E2286" w:rsidR="007E2286" w:rsidRPr="002967EF">
      <w:pPr>
        <w15:collapsed w:val="false"/>
        <w:rPr>
          <w:b/>
        </w:rPr>
      </w:pPr>
      <w:bookmarkStart w:name="_GoBack" w:id="0"/>
      <w:bookmarkEnd w:id="0"/>
      <w:r>
        <w:rPr>
          <w:b/>
        </w:rPr>
        <w:t>S</w:t>
      </w:r>
      <w:r w:rsidR="007E2286" w:rsidRPr="002967EF">
        <w:rPr>
          <w:b/>
        </w:rPr>
        <w:t>tečajni upravitelj</w:t>
      </w:r>
    </w:p>
    <w:p w:rsidRDefault="007E2286" w:rsidP="007E2286" w:rsidR="007E2286" w:rsidRPr="002967EF">
      <w:pPr>
        <w:rPr>
          <w:b/>
        </w:rPr>
      </w:pPr>
      <w:r w:rsidRPr="002967EF">
        <w:rPr>
          <w:b/>
        </w:rPr>
        <w:t xml:space="preserve">Boris </w:t>
      </w:r>
      <w:proofErr w:type="spellStart"/>
      <w:r w:rsidRPr="002967EF">
        <w:rPr>
          <w:b/>
        </w:rPr>
        <w:t>Hmelina</w:t>
      </w:r>
      <w:proofErr w:type="spellEnd"/>
      <w:r w:rsidRPr="002967EF">
        <w:rPr>
          <w:b/>
        </w:rPr>
        <w:t xml:space="preserve">, </w:t>
      </w:r>
      <w:proofErr w:type="spellStart"/>
      <w:r w:rsidRPr="002967EF">
        <w:rPr>
          <w:b/>
        </w:rPr>
        <w:t>dipl.oec</w:t>
      </w:r>
      <w:proofErr w:type="spellEnd"/>
      <w:r w:rsidRPr="002967EF">
        <w:rPr>
          <w:b/>
        </w:rPr>
        <w:t>.</w:t>
      </w:r>
    </w:p>
    <w:p w:rsidRDefault="007E2286" w:rsidP="007E2286" w:rsidR="007E2286" w:rsidRPr="002967EF">
      <w:r w:rsidRPr="002967EF">
        <w:t xml:space="preserve">10000 Zagreb, </w:t>
      </w:r>
      <w:proofErr w:type="spellStart"/>
      <w:r w:rsidRPr="002967EF">
        <w:t>Fraterščica</w:t>
      </w:r>
      <w:proofErr w:type="spellEnd"/>
      <w:r w:rsidRPr="002967EF">
        <w:t xml:space="preserve"> 81</w:t>
      </w:r>
    </w:p>
    <w:p w:rsidRDefault="007E2286" w:rsidP="007E2286" w:rsidR="007E2286">
      <w:r w:rsidRPr="002967EF">
        <w:t>Tel. 01/3737794, mob. 098/ 9815813</w:t>
      </w:r>
    </w:p>
    <w:p w:rsidRDefault="007E2286" w:rsidP="007E2286" w:rsidR="007E2286">
      <w:r w:rsidRPr="002967EF">
        <w:t>OIB: 35220441313</w:t>
      </w:r>
    </w:p>
    <w:p w:rsidRDefault="007E2286" w:rsidP="007E2286" w:rsidR="007E2286"/>
    <w:p w:rsidRDefault="007E2286" w:rsidP="007E2286" w:rsidR="007E2286"/>
    <w:p w:rsidRDefault="00595D65" w:rsidP="007E2286" w:rsidR="007E2286" w:rsidRPr="002967EF">
      <w:r>
        <w:t>Zagreb, 30.05</w:t>
      </w:r>
      <w:r w:rsidR="007E2286">
        <w:t>.2017.</w:t>
      </w:r>
    </w:p>
    <w:p w:rsidRDefault="007E2286" w:rsidP="007E2286" w:rsidR="007E2286">
      <w:pPr>
        <w:ind w:firstLine="136" w:left="4820"/>
        <w:rPr>
          <w:u w:val="single"/>
        </w:rPr>
      </w:pPr>
    </w:p>
    <w:p w:rsidRDefault="007E2286" w:rsidP="007E2286" w:rsidR="007E2286" w:rsidRPr="002967EF">
      <w:pPr>
        <w:ind w:firstLine="136" w:left="4820"/>
        <w:rPr>
          <w:u w:val="single"/>
        </w:rPr>
      </w:pPr>
      <w:r w:rsidRPr="002967EF">
        <w:rPr>
          <w:u w:val="single"/>
        </w:rPr>
        <w:t xml:space="preserve">Na </w:t>
      </w:r>
      <w:proofErr w:type="spellStart"/>
      <w:r w:rsidRPr="002967EF">
        <w:rPr>
          <w:u w:val="single"/>
        </w:rPr>
        <w:t>posl</w:t>
      </w:r>
      <w:proofErr w:type="spellEnd"/>
      <w:r w:rsidRPr="002967EF">
        <w:rPr>
          <w:u w:val="single"/>
        </w:rPr>
        <w:t xml:space="preserve">. br. </w:t>
      </w:r>
      <w:r w:rsidR="00595D65">
        <w:rPr>
          <w:u w:val="single"/>
        </w:rPr>
        <w:t>72.St-21/2017</w:t>
      </w:r>
    </w:p>
    <w:p w:rsidRDefault="007E2286" w:rsidP="007E2286" w:rsidR="007E2286" w:rsidRPr="002967EF">
      <w:pPr>
        <w:pStyle w:val="Naslov1"/>
        <w:ind w:firstLine="136" w:left="4820"/>
        <w:rPr>
          <w:rFonts w:cs="Times New Roman" w:hAnsi="Times New Roman" w:ascii="Times New Roman"/>
          <w:b w:val="false"/>
        </w:rPr>
      </w:pPr>
    </w:p>
    <w:p w:rsidRDefault="007E2286" w:rsidP="007E2286" w:rsidR="007E2286" w:rsidRPr="002967EF">
      <w:pPr>
        <w:pStyle w:val="Naslov1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2967EF">
        <w:rPr>
          <w:rFonts w:cs="Times New Roman" w:hAnsi="Times New Roman" w:ascii="Times New Roman"/>
        </w:rPr>
        <w:tab/>
      </w:r>
      <w:r w:rsidRPr="002967EF">
        <w:rPr>
          <w:rFonts w:cs="Times New Roman" w:hAnsi="Times New Roman" w:ascii="Times New Roman"/>
        </w:rPr>
        <w:tab/>
      </w:r>
      <w:r w:rsidRPr="002967EF">
        <w:rPr>
          <w:rFonts w:cs="Times New Roman" w:hAnsi="Times New Roman" w:ascii="Times New Roman"/>
        </w:rPr>
        <w:tab/>
      </w:r>
      <w:r w:rsidRPr="002967EF">
        <w:rPr>
          <w:rFonts w:cs="Times New Roman" w:hAnsi="Times New Roman" w:ascii="Times New Roman"/>
        </w:rPr>
        <w:tab/>
      </w:r>
      <w:r w:rsidRPr="002967EF">
        <w:rPr>
          <w:rFonts w:cs="Times New Roman" w:hAnsi="Times New Roman" w:ascii="Times New Roman"/>
        </w:rPr>
        <w:tab/>
        <w:t>REPUBLIKA HRVATSKA</w:t>
      </w:r>
    </w:p>
    <w:p w:rsidRDefault="007E2286" w:rsidP="007E2286" w:rsidR="007E2286">
      <w:pPr>
        <w:ind w:firstLine="136" w:left="4820"/>
        <w:rPr>
          <w:b/>
          <w:bCs/>
        </w:rPr>
      </w:pPr>
      <w:r w:rsidRPr="002967EF">
        <w:rPr>
          <w:b/>
          <w:bCs/>
        </w:rPr>
        <w:t>TRGOVAČKI SUD U ZAGREBU</w:t>
      </w:r>
    </w:p>
    <w:p w:rsidRDefault="00107DAF" w:rsidP="007E2286" w:rsidR="00107DAF">
      <w:pPr>
        <w:ind w:firstLine="136" w:left="4820"/>
        <w:rPr>
          <w:b/>
          <w:bCs/>
        </w:rPr>
      </w:pPr>
      <w:proofErr w:type="spellStart"/>
      <w:r>
        <w:rPr>
          <w:b/>
          <w:bCs/>
        </w:rPr>
        <w:t>Amruševa</w:t>
      </w:r>
      <w:proofErr w:type="spellEnd"/>
      <w:r>
        <w:rPr>
          <w:b/>
          <w:bCs/>
        </w:rPr>
        <w:t xml:space="preserve"> 2/II</w:t>
      </w:r>
    </w:p>
    <w:p w:rsidRDefault="007E2286" w:rsidP="004F3982" w:rsidR="007E2286">
      <w:pPr>
        <w:ind w:firstLine="136" w:left="4962"/>
        <w:rPr>
          <w:b/>
          <w:bCs/>
        </w:rPr>
      </w:pP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  <w:t xml:space="preserve"> </w:t>
      </w:r>
      <w:r w:rsidR="004F3982">
        <w:rPr>
          <w:b/>
          <w:bCs/>
        </w:rPr>
        <w:t xml:space="preserve">       </w:t>
      </w:r>
      <w:r w:rsidRPr="002967EF">
        <w:rPr>
          <w:b/>
          <w:bCs/>
        </w:rPr>
        <w:t xml:space="preserve">Sudac </w:t>
      </w:r>
      <w:r w:rsidR="00107DAF">
        <w:rPr>
          <w:b/>
          <w:bCs/>
        </w:rPr>
        <w:t>Nikola Ribarić</w:t>
      </w:r>
    </w:p>
    <w:p w:rsidRDefault="007E2286" w:rsidP="007E2286" w:rsidR="007E2286">
      <w:pPr>
        <w:ind w:firstLine="136" w:left="4820"/>
        <w:rPr>
          <w:b/>
          <w:bCs/>
        </w:rPr>
      </w:pPr>
    </w:p>
    <w:p w:rsidRDefault="007E2286" w:rsidP="007E2286" w:rsidR="007E2286">
      <w:pPr>
        <w:ind w:firstLine="136" w:left="4820"/>
        <w:rPr>
          <w:b/>
          <w:bCs/>
        </w:rPr>
      </w:pPr>
    </w:p>
    <w:p w:rsidRDefault="007E2286" w:rsidP="007E2286" w:rsidR="007E2286">
      <w:pPr>
        <w:ind w:firstLine="136" w:left="4820"/>
        <w:rPr>
          <w:b/>
          <w:bCs/>
        </w:rPr>
      </w:pPr>
    </w:p>
    <w:p w:rsidRDefault="007E2286" w:rsidP="007E2286" w:rsidR="007E2286">
      <w:pPr>
        <w:ind w:firstLine="136" w:left="4820"/>
        <w:jc w:val="both"/>
        <w:rPr>
          <w:b/>
          <w:bCs/>
        </w:rPr>
      </w:pPr>
    </w:p>
    <w:p w:rsidRDefault="008E02FD" w:rsidP="007E2286" w:rsidR="007E2286" w:rsidRPr="008E02FD">
      <w:pPr>
        <w:rPr>
          <w:bCs/>
        </w:rPr>
      </w:pPr>
      <w:r w:rsidRPr="008E02FD">
        <w:rPr>
          <w:b/>
          <w:bCs/>
        </w:rPr>
        <w:t>Predmet:</w:t>
      </w:r>
      <w:r w:rsidRPr="008E02FD">
        <w:rPr>
          <w:bCs/>
        </w:rPr>
        <w:t xml:space="preserve"> Podnesak stečajnog upravitelja, </w:t>
      </w:r>
      <w:r>
        <w:rPr>
          <w:bCs/>
        </w:rPr>
        <w:t>prijedlog za isplatu primjerene nagrade</w:t>
      </w:r>
    </w:p>
    <w:p w:rsidRDefault="00D47165" w:rsidP="00D47165" w:rsidR="00D47165">
      <w:pPr>
        <w:ind w:right="-288"/>
        <w:rPr>
          <w:bCs/>
        </w:rPr>
      </w:pPr>
    </w:p>
    <w:p w:rsidRDefault="007E2286" w:rsidP="00D47165" w:rsidR="007E2286">
      <w:pPr>
        <w:ind w:right="-288"/>
        <w:rPr>
          <w:bCs/>
        </w:rPr>
      </w:pPr>
    </w:p>
    <w:p w:rsidRDefault="00616059" w:rsidP="008B5206" w:rsidR="007E2286">
      <w:pPr>
        <w:ind w:firstLine="708" w:right="-288"/>
        <w:jc w:val="both"/>
        <w:rPr>
          <w:bCs/>
        </w:rPr>
      </w:pPr>
      <w:r>
        <w:rPr>
          <w:bCs/>
        </w:rPr>
        <w:t>Temeljem čl. 5</w:t>
      </w:r>
      <w:r w:rsidRPr="00616059">
        <w:rPr>
          <w:bCs/>
        </w:rPr>
        <w:t>. Uredbe o kriterijima i načinu obračuna i plaćanja nagrade stečajnim upraviteljima (Narodne novine broj 105/15), kao i čl. 94. Stečajnog zakona (Narodne novine 71/15,SZ)</w:t>
      </w:r>
      <w:r>
        <w:rPr>
          <w:bCs/>
        </w:rPr>
        <w:t xml:space="preserve">, </w:t>
      </w:r>
      <w:r w:rsidR="004F3982" w:rsidRPr="004F3982">
        <w:rPr>
          <w:bCs/>
        </w:rPr>
        <w:t>predlažem stečajnom</w:t>
      </w:r>
      <w:r w:rsidR="004F3982">
        <w:rPr>
          <w:bCs/>
        </w:rPr>
        <w:t xml:space="preserve"> sucu </w:t>
      </w:r>
      <w:r w:rsidR="004F3982" w:rsidRPr="004F3982">
        <w:rPr>
          <w:bCs/>
        </w:rPr>
        <w:t xml:space="preserve">određivanje isplate primjerene nagrade za poslove izvršene u okviru </w:t>
      </w:r>
      <w:r w:rsidR="004F3982">
        <w:rPr>
          <w:bCs/>
        </w:rPr>
        <w:t>stečajnog</w:t>
      </w:r>
      <w:r>
        <w:rPr>
          <w:bCs/>
        </w:rPr>
        <w:t xml:space="preserve"> postupka koji se vodi nad </w:t>
      </w:r>
      <w:r w:rsidR="00ED1FA9" w:rsidRPr="00ED1FA9">
        <w:rPr>
          <w:bCs/>
        </w:rPr>
        <w:t xml:space="preserve">stečajnim dužnikom PROPELA d.o.o. za usluge u stečaju, OIB: 50029532717, 10000 Zagreb, Ivana </w:t>
      </w:r>
      <w:proofErr w:type="spellStart"/>
      <w:r w:rsidR="00ED1FA9" w:rsidRPr="00ED1FA9">
        <w:rPr>
          <w:bCs/>
        </w:rPr>
        <w:t>Šibla</w:t>
      </w:r>
      <w:proofErr w:type="spellEnd"/>
      <w:r w:rsidR="00ED1FA9" w:rsidRPr="00ED1FA9">
        <w:rPr>
          <w:bCs/>
        </w:rPr>
        <w:t xml:space="preserve"> 20</w:t>
      </w:r>
      <w:r w:rsidR="004F3982" w:rsidRPr="004F3982">
        <w:rPr>
          <w:bCs/>
        </w:rPr>
        <w:t xml:space="preserve"> a sve sukladno specifikaciji u privitku.</w:t>
      </w:r>
    </w:p>
    <w:p w:rsidRDefault="004F3982" w:rsidP="004F3982" w:rsidR="004F3982" w:rsidRPr="004F3982">
      <w:pPr>
        <w:ind w:right="-288"/>
        <w:jc w:val="both"/>
        <w:rPr>
          <w:bCs/>
        </w:rPr>
      </w:pPr>
    </w:p>
    <w:p w:rsidRDefault="007E2286" w:rsidP="00D47165" w:rsidR="007E2286">
      <w:pPr>
        <w:ind w:right="-288"/>
        <w:rPr>
          <w:bCs/>
        </w:rPr>
      </w:pPr>
    </w:p>
    <w:p w:rsidRDefault="007E2286" w:rsidP="00D47165" w:rsidR="007E2286">
      <w:pPr>
        <w:ind w:right="-288"/>
        <w:rPr>
          <w:bCs/>
        </w:rPr>
      </w:pPr>
    </w:p>
    <w:p w:rsidRDefault="007E2286" w:rsidP="00D47165" w:rsidR="007E2286">
      <w:pPr>
        <w:ind w:right="-288"/>
        <w:rPr>
          <w:bCs/>
        </w:rPr>
      </w:pPr>
    </w:p>
    <w:p w:rsidRDefault="007E2286" w:rsidP="00D47165" w:rsidR="007E2286">
      <w:pPr>
        <w:ind w:right="-288"/>
        <w:rPr>
          <w:bCs/>
        </w:rPr>
      </w:pPr>
    </w:p>
    <w:p w:rsidRDefault="007E2286" w:rsidP="00D47165" w:rsidR="007E2286">
      <w:pPr>
        <w:ind w:right="-288"/>
        <w:rPr>
          <w:bCs/>
        </w:rPr>
      </w:pPr>
    </w:p>
    <w:p w:rsidRDefault="007E2286" w:rsidP="00D47165" w:rsidR="007E2286">
      <w:pPr>
        <w:ind w:right="-288"/>
        <w:rPr>
          <w:bCs/>
        </w:rPr>
      </w:pPr>
    </w:p>
    <w:p w:rsidRDefault="007E2286" w:rsidP="00D47165" w:rsidR="007E2286">
      <w:pPr>
        <w:ind w:right="-288"/>
        <w:rPr>
          <w:bCs/>
        </w:rPr>
      </w:pPr>
    </w:p>
    <w:p w:rsidRDefault="00C43662" w:rsidP="00D47165" w:rsidR="007E2286">
      <w:pPr>
        <w:ind w:right="-288"/>
        <w:rPr>
          <w:bCs/>
        </w:rPr>
      </w:pPr>
      <w:r>
        <w:rPr>
          <w:bCs/>
        </w:rPr>
        <w:t>Privitak: Račun – specifikacija troškova</w:t>
      </w:r>
    </w:p>
    <w:p w:rsidRDefault="007E2286" w:rsidP="00D47165" w:rsidR="007E2286">
      <w:pPr>
        <w:ind w:right="-288"/>
        <w:rPr>
          <w:bCs/>
        </w:rPr>
      </w:pPr>
    </w:p>
    <w:p w:rsidRDefault="007E2286" w:rsidP="00D47165" w:rsidR="007E2286">
      <w:pPr>
        <w:ind w:right="-288"/>
        <w:rPr>
          <w:bCs/>
        </w:rPr>
      </w:pPr>
    </w:p>
    <w:p w:rsidRDefault="007E2286" w:rsidP="00D47165" w:rsidR="007E2286">
      <w:pPr>
        <w:ind w:right="-288"/>
        <w:rPr>
          <w:bCs/>
        </w:rPr>
      </w:pPr>
    </w:p>
    <w:p w:rsidRDefault="007E2286" w:rsidP="00D47165" w:rsidR="007E2286">
      <w:pPr>
        <w:ind w:right="-288"/>
        <w:rPr>
          <w:bCs/>
        </w:rPr>
      </w:pPr>
    </w:p>
    <w:p w:rsidRDefault="009241F8" w:rsidP="009241F8" w:rsidR="009241F8" w:rsidRPr="009241F8">
      <w:pPr>
        <w:ind w:right="-288"/>
        <w:rPr>
          <w:bCs/>
        </w:rPr>
      </w:pPr>
      <w:r w:rsidRPr="009241F8">
        <w:rPr>
          <w:bCs/>
        </w:rPr>
        <w:t>S poštovanjem,</w:t>
      </w:r>
    </w:p>
    <w:p w:rsidRDefault="009241F8" w:rsidP="009241F8" w:rsidR="009241F8" w:rsidRPr="009241F8">
      <w:pPr>
        <w:ind w:right="-288"/>
        <w:rPr>
          <w:bCs/>
        </w:rPr>
      </w:pPr>
    </w:p>
    <w:p w:rsidRDefault="009241F8" w:rsidP="009241F8" w:rsidR="009241F8" w:rsidRPr="009241F8">
      <w:pPr>
        <w:ind w:right="-288"/>
        <w:rPr>
          <w:bCs/>
        </w:rPr>
      </w:pPr>
      <w:r w:rsidRPr="009241F8">
        <w:rPr>
          <w:bCs/>
        </w:rPr>
        <w:t xml:space="preserve">Boris </w:t>
      </w:r>
      <w:proofErr w:type="spellStart"/>
      <w:r w:rsidRPr="009241F8">
        <w:rPr>
          <w:bCs/>
        </w:rPr>
        <w:t>Hmelina</w:t>
      </w:r>
      <w:proofErr w:type="spellEnd"/>
      <w:r w:rsidRPr="009241F8">
        <w:rPr>
          <w:bCs/>
        </w:rPr>
        <w:t xml:space="preserve">, </w:t>
      </w:r>
      <w:proofErr w:type="spellStart"/>
      <w:r w:rsidRPr="009241F8">
        <w:rPr>
          <w:bCs/>
        </w:rPr>
        <w:t>dipl.oec</w:t>
      </w:r>
      <w:proofErr w:type="spellEnd"/>
      <w:r w:rsidRPr="009241F8">
        <w:rPr>
          <w:bCs/>
        </w:rPr>
        <w:t>.</w:t>
      </w:r>
    </w:p>
    <w:p w:rsidRDefault="00311AA3" w:rsidP="009241F8" w:rsidR="009241F8" w:rsidRPr="009241F8">
      <w:pPr>
        <w:ind w:right="-288"/>
        <w:rPr>
          <w:bCs/>
        </w:rPr>
      </w:pPr>
      <w:r>
        <w:rPr>
          <w:bCs/>
        </w:rPr>
        <w:t>S</w:t>
      </w:r>
      <w:r w:rsidR="009241F8" w:rsidRPr="009241F8">
        <w:rPr>
          <w:bCs/>
        </w:rPr>
        <w:t>tečajni upravitelj</w:t>
      </w:r>
    </w:p>
    <w:p w:rsidRDefault="007E2286" w:rsidP="00D47165" w:rsidR="007E2286">
      <w:pPr>
        <w:ind w:right="-288"/>
        <w:rPr>
          <w:bCs/>
        </w:rPr>
      </w:pPr>
    </w:p>
    <w:p w:rsidRDefault="007E2286" w:rsidP="00D47165" w:rsidR="007E2286">
      <w:pPr>
        <w:ind w:right="-288"/>
        <w:rPr>
          <w:bCs/>
        </w:rPr>
      </w:pPr>
    </w:p>
    <w:p w:rsidRDefault="007E2286" w:rsidP="00D47165" w:rsidR="007E2286">
      <w:pPr>
        <w:ind w:right="-288"/>
        <w:rPr>
          <w:bCs/>
        </w:rPr>
      </w:pPr>
    </w:p>
    <w:p w:rsidRDefault="007E2286" w:rsidP="00D47165" w:rsidR="007E2286">
      <w:pPr>
        <w:ind w:right="-288"/>
        <w:rPr>
          <w:bCs/>
        </w:rPr>
      </w:pPr>
    </w:p>
    <w:p w:rsidRDefault="00D74596" w:rsidP="00D47165" w:rsidR="00D74596">
      <w:pPr>
        <w:ind w:right="-288"/>
        <w:rPr>
          <w:bCs/>
        </w:rPr>
      </w:pPr>
    </w:p>
    <w:p w:rsidRDefault="00D74596" w:rsidP="00D47165" w:rsidR="00D74596">
      <w:pPr>
        <w:ind w:right="-288"/>
        <w:rPr>
          <w:bCs/>
        </w:rPr>
      </w:pPr>
    </w:p>
    <w:p w:rsidRDefault="009241F8" w:rsidP="00D47165" w:rsidR="009241F8">
      <w:pPr>
        <w:ind w:right="-288"/>
        <w:rPr>
          <w:bCs/>
        </w:rPr>
      </w:pPr>
    </w:p>
    <w:p w:rsidRDefault="007E2286" w:rsidP="00D47165" w:rsidR="007E2286">
      <w:pPr>
        <w:ind w:right="-288"/>
        <w:rPr>
          <w:bCs/>
        </w:rPr>
      </w:pPr>
    </w:p>
    <w:p w:rsidRDefault="007E2286" w:rsidP="00D47165" w:rsidR="007E2286" w:rsidRPr="002967EF">
      <w:pPr>
        <w:ind w:right="-288"/>
        <w:rPr>
          <w:bCs/>
        </w:rPr>
      </w:pPr>
    </w:p>
    <w:p w:rsidRDefault="004F3982" w:rsidP="000A48C3" w:rsidR="000A48C3" w:rsidRPr="002967EF">
      <w:pPr>
        <w:rPr>
          <w:b/>
        </w:rPr>
      </w:pPr>
      <w:r>
        <w:rPr>
          <w:b/>
        </w:rPr>
        <w:lastRenderedPageBreak/>
        <w:t>S</w:t>
      </w:r>
      <w:r w:rsidR="000A48C3" w:rsidRPr="002967EF">
        <w:rPr>
          <w:b/>
        </w:rPr>
        <w:t>tečajni upravitelj</w:t>
      </w:r>
    </w:p>
    <w:p w:rsidRDefault="000A48C3" w:rsidP="000A48C3" w:rsidR="000A48C3" w:rsidRPr="002967EF">
      <w:pPr>
        <w:rPr>
          <w:b/>
        </w:rPr>
      </w:pPr>
      <w:r w:rsidRPr="002967EF">
        <w:rPr>
          <w:b/>
        </w:rPr>
        <w:t xml:space="preserve">Boris </w:t>
      </w:r>
      <w:proofErr w:type="spellStart"/>
      <w:r w:rsidRPr="002967EF">
        <w:rPr>
          <w:b/>
        </w:rPr>
        <w:t>Hmelina</w:t>
      </w:r>
      <w:proofErr w:type="spellEnd"/>
      <w:r w:rsidRPr="002967EF">
        <w:rPr>
          <w:b/>
        </w:rPr>
        <w:t xml:space="preserve">, </w:t>
      </w:r>
      <w:proofErr w:type="spellStart"/>
      <w:r w:rsidRPr="002967EF">
        <w:rPr>
          <w:b/>
        </w:rPr>
        <w:t>dipl.oec</w:t>
      </w:r>
      <w:proofErr w:type="spellEnd"/>
      <w:r w:rsidRPr="002967EF">
        <w:rPr>
          <w:b/>
        </w:rPr>
        <w:t>.</w:t>
      </w:r>
    </w:p>
    <w:p w:rsidRDefault="000A48C3" w:rsidP="000A48C3" w:rsidR="000A48C3" w:rsidRPr="002967EF">
      <w:r w:rsidRPr="002967EF">
        <w:t xml:space="preserve">10000 Zagreb, </w:t>
      </w:r>
      <w:proofErr w:type="spellStart"/>
      <w:r w:rsidRPr="002967EF">
        <w:t>Fraterščica</w:t>
      </w:r>
      <w:proofErr w:type="spellEnd"/>
      <w:r w:rsidRPr="002967EF">
        <w:t xml:space="preserve"> 81</w:t>
      </w:r>
    </w:p>
    <w:p w:rsidRDefault="000A48C3" w:rsidP="000A48C3" w:rsidR="000A48C3">
      <w:r w:rsidRPr="002967EF">
        <w:t>Tel. 01/3737794, mob. 098/ 9815813</w:t>
      </w:r>
    </w:p>
    <w:p w:rsidRDefault="008943AC" w:rsidP="000A48C3" w:rsidR="008943AC" w:rsidRPr="002967EF">
      <w:r>
        <w:t>JMBG:1703945330141</w:t>
      </w:r>
    </w:p>
    <w:p w:rsidRDefault="000A48C3" w:rsidP="000A48C3" w:rsidR="002762EE">
      <w:r w:rsidRPr="002967EF">
        <w:t>OIB: 35220441313</w:t>
      </w:r>
    </w:p>
    <w:p w:rsidRDefault="008943AC" w:rsidP="000A48C3" w:rsidR="008943AC"/>
    <w:p w:rsidRDefault="008943AC" w:rsidP="000A48C3" w:rsidR="008943AC">
      <w:r>
        <w:t>Broj svjedodžbe o položenom stručnom ispitu</w:t>
      </w:r>
    </w:p>
    <w:p w:rsidRDefault="008943AC" w:rsidP="000A48C3" w:rsidR="008943AC">
      <w:r>
        <w:t>za stečajnog upravitelja:</w:t>
      </w:r>
    </w:p>
    <w:p w:rsidRDefault="008943AC" w:rsidP="000A48C3" w:rsidR="008943AC">
      <w:r>
        <w:t>Klasa:UP/1-133-04/00-01/178</w:t>
      </w:r>
    </w:p>
    <w:p w:rsidRDefault="008943AC" w:rsidP="000A48C3" w:rsidR="008943AC">
      <w:r>
        <w:t>Urbroj:514-06-02/4-02-6</w:t>
      </w:r>
    </w:p>
    <w:p w:rsidRDefault="00044D07" w:rsidP="000A48C3" w:rsidR="00044D07"/>
    <w:p w:rsidRDefault="00595D65" w:rsidP="000A48C3" w:rsidR="00044D07" w:rsidRPr="002967EF">
      <w:r>
        <w:t>Zagreb, 30.05</w:t>
      </w:r>
      <w:r w:rsidR="00044D07">
        <w:t>.2017.</w:t>
      </w:r>
    </w:p>
    <w:p w:rsidRDefault="00044D07" w:rsidP="00E82DB8" w:rsidR="00044D07">
      <w:pPr>
        <w:ind w:firstLine="136" w:left="4820"/>
        <w:rPr>
          <w:u w:val="single"/>
        </w:rPr>
      </w:pPr>
    </w:p>
    <w:p w:rsidRDefault="00596860" w:rsidP="00E82DB8" w:rsidR="00CF5736" w:rsidRPr="002967EF">
      <w:pPr>
        <w:ind w:firstLine="136" w:left="4820"/>
        <w:rPr>
          <w:u w:val="single"/>
        </w:rPr>
      </w:pPr>
      <w:r w:rsidRPr="002967EF">
        <w:rPr>
          <w:u w:val="single"/>
        </w:rPr>
        <w:t xml:space="preserve">Na </w:t>
      </w:r>
      <w:proofErr w:type="spellStart"/>
      <w:r w:rsidRPr="002967EF">
        <w:rPr>
          <w:u w:val="single"/>
        </w:rPr>
        <w:t>posl</w:t>
      </w:r>
      <w:proofErr w:type="spellEnd"/>
      <w:r w:rsidRPr="002967EF">
        <w:rPr>
          <w:u w:val="single"/>
        </w:rPr>
        <w:t xml:space="preserve">. br. </w:t>
      </w:r>
      <w:r w:rsidR="00311AA3">
        <w:rPr>
          <w:u w:val="single"/>
        </w:rPr>
        <w:t>72.St-</w:t>
      </w:r>
      <w:r w:rsidR="00595D65">
        <w:rPr>
          <w:u w:val="single"/>
        </w:rPr>
        <w:t>21/2017</w:t>
      </w:r>
    </w:p>
    <w:p w:rsidRDefault="00CF5736" w:rsidP="00E82DB8" w:rsidR="00CF5736" w:rsidRPr="002967EF">
      <w:pPr>
        <w:pStyle w:val="Naslov1"/>
        <w:ind w:firstLine="136" w:left="4820"/>
        <w:rPr>
          <w:rFonts w:cs="Times New Roman" w:hAnsi="Times New Roman" w:ascii="Times New Roman"/>
          <w:b w:val="false"/>
        </w:rPr>
      </w:pPr>
    </w:p>
    <w:p w:rsidRDefault="00044D07" w:rsidP="00044D07" w:rsidR="00CF5736" w:rsidRPr="002967EF">
      <w:pPr>
        <w:pStyle w:val="Naslov1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82DB8" w:rsidRPr="002967EF">
        <w:rPr>
          <w:rFonts w:cs="Times New Roman" w:hAnsi="Times New Roman" w:ascii="Times New Roman"/>
        </w:rPr>
        <w:tab/>
      </w:r>
      <w:r w:rsidR="00E82DB8" w:rsidRPr="002967EF">
        <w:rPr>
          <w:rFonts w:cs="Times New Roman" w:hAnsi="Times New Roman" w:ascii="Times New Roman"/>
        </w:rPr>
        <w:tab/>
      </w:r>
      <w:r w:rsidR="00E82DB8" w:rsidRPr="002967EF">
        <w:rPr>
          <w:rFonts w:cs="Times New Roman" w:hAnsi="Times New Roman" w:ascii="Times New Roman"/>
        </w:rPr>
        <w:tab/>
      </w:r>
      <w:r w:rsidR="00E82DB8" w:rsidRPr="002967EF">
        <w:rPr>
          <w:rFonts w:cs="Times New Roman" w:hAnsi="Times New Roman" w:ascii="Times New Roman"/>
        </w:rPr>
        <w:tab/>
      </w:r>
      <w:r w:rsidR="00E82DB8" w:rsidRPr="002967EF">
        <w:rPr>
          <w:rFonts w:cs="Times New Roman" w:hAnsi="Times New Roman" w:ascii="Times New Roman"/>
        </w:rPr>
        <w:tab/>
      </w:r>
      <w:r w:rsidR="00CF5736" w:rsidRPr="002967EF">
        <w:rPr>
          <w:rFonts w:cs="Times New Roman" w:hAnsi="Times New Roman" w:ascii="Times New Roman"/>
        </w:rPr>
        <w:t>REPUBLIKA HRVATSKA</w:t>
      </w:r>
    </w:p>
    <w:p w:rsidRDefault="00CF5736" w:rsidP="00E82DB8" w:rsidR="00CF5736">
      <w:pPr>
        <w:ind w:firstLine="136" w:left="4820"/>
        <w:rPr>
          <w:b/>
          <w:bCs/>
        </w:rPr>
      </w:pPr>
      <w:r w:rsidRPr="002967EF">
        <w:rPr>
          <w:b/>
          <w:bCs/>
        </w:rPr>
        <w:t>TRGOVAČKI SUD U ZAGREBU</w:t>
      </w:r>
    </w:p>
    <w:p w:rsidRDefault="00311AA3" w:rsidP="00E82DB8" w:rsidR="00711E8A" w:rsidRPr="002967EF">
      <w:pPr>
        <w:ind w:firstLine="136" w:left="4820"/>
        <w:rPr>
          <w:b/>
          <w:bCs/>
        </w:rPr>
      </w:pPr>
      <w:proofErr w:type="spellStart"/>
      <w:r>
        <w:rPr>
          <w:b/>
          <w:bCs/>
        </w:rPr>
        <w:t>Amruševa</w:t>
      </w:r>
      <w:proofErr w:type="spellEnd"/>
      <w:r>
        <w:rPr>
          <w:b/>
          <w:bCs/>
        </w:rPr>
        <w:t xml:space="preserve"> 2/II</w:t>
      </w:r>
    </w:p>
    <w:p w:rsidRDefault="00D47165" w:rsidP="009E1A1E" w:rsidR="00CF5736" w:rsidRPr="002967EF">
      <w:pPr>
        <w:ind w:firstLine="136" w:left="4962"/>
        <w:rPr>
          <w:b/>
          <w:bCs/>
        </w:rPr>
      </w:pP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="004D31AA" w:rsidRPr="002967EF">
        <w:rPr>
          <w:b/>
          <w:bCs/>
        </w:rPr>
        <w:t xml:space="preserve"> </w:t>
      </w:r>
      <w:r w:rsidR="00DA5DD3" w:rsidRPr="002967EF">
        <w:rPr>
          <w:b/>
          <w:bCs/>
        </w:rPr>
        <w:t>S</w:t>
      </w:r>
      <w:r w:rsidR="00CF5736" w:rsidRPr="002967EF">
        <w:rPr>
          <w:b/>
          <w:bCs/>
        </w:rPr>
        <w:t>udac</w:t>
      </w:r>
      <w:r w:rsidRPr="002967EF">
        <w:rPr>
          <w:b/>
          <w:bCs/>
        </w:rPr>
        <w:t xml:space="preserve"> </w:t>
      </w:r>
      <w:r w:rsidR="00311AA3">
        <w:rPr>
          <w:b/>
          <w:bCs/>
        </w:rPr>
        <w:t>Nikola Ribarić</w:t>
      </w:r>
    </w:p>
    <w:p w:rsidRDefault="004D31AA" w:rsidP="00104C46" w:rsidR="004D31AA" w:rsidRPr="002967EF"/>
    <w:p w:rsidRDefault="00CF5736" w:rsidP="004A2405" w:rsidR="00CF5736" w:rsidRPr="002967EF"/>
    <w:p w:rsidRDefault="008943AC" w:rsidP="008B5206" w:rsidR="004B6404" w:rsidRPr="00311AA3">
      <w:pPr>
        <w:ind w:firstLine="708"/>
        <w:jc w:val="both"/>
        <w:rPr>
          <w:b/>
        </w:rPr>
      </w:pPr>
      <w:r>
        <w:t xml:space="preserve">Molim naslovni sud da mi isplati jednokratnu naknadu za obavljanje radnje </w:t>
      </w:r>
      <w:r w:rsidR="00311AA3">
        <w:t xml:space="preserve">stečajnog </w:t>
      </w:r>
      <w:r>
        <w:t>postupka nad dužnikom</w:t>
      </w:r>
      <w:r w:rsidR="00311AA3">
        <w:rPr>
          <w:b/>
        </w:rPr>
        <w:t xml:space="preserve"> </w:t>
      </w:r>
      <w:r w:rsidR="008B5206">
        <w:rPr>
          <w:b/>
        </w:rPr>
        <w:t xml:space="preserve">PROPELA </w:t>
      </w:r>
      <w:r w:rsidR="00311AA3" w:rsidRPr="00311AA3">
        <w:rPr>
          <w:b/>
        </w:rPr>
        <w:t>d.o.o. za računalne usluge u stečaju</w:t>
      </w:r>
      <w:r>
        <w:rPr>
          <w:b/>
        </w:rPr>
        <w:t>,</w:t>
      </w:r>
      <w:r w:rsidR="00311AA3" w:rsidRPr="00311AA3">
        <w:t xml:space="preserve"> </w:t>
      </w:r>
      <w:r w:rsidR="00311AA3" w:rsidRPr="00311AA3">
        <w:rPr>
          <w:b/>
        </w:rPr>
        <w:t>OIB:</w:t>
      </w:r>
      <w:r w:rsidR="008B5206" w:rsidRPr="008B5206">
        <w:t xml:space="preserve"> </w:t>
      </w:r>
      <w:r w:rsidR="008B5206" w:rsidRPr="008B5206">
        <w:rPr>
          <w:b/>
        </w:rPr>
        <w:t>50029532717</w:t>
      </w:r>
      <w:r w:rsidR="008B5206">
        <w:rPr>
          <w:b/>
        </w:rPr>
        <w:t>,</w:t>
      </w:r>
      <w:r w:rsidR="00311AA3" w:rsidRPr="00311AA3">
        <w:rPr>
          <w:b/>
        </w:rPr>
        <w:t xml:space="preserve"> 10000 Zagreb, Ivana </w:t>
      </w:r>
      <w:proofErr w:type="spellStart"/>
      <w:r w:rsidR="00311AA3" w:rsidRPr="00311AA3">
        <w:rPr>
          <w:b/>
        </w:rPr>
        <w:t>Šibla</w:t>
      </w:r>
      <w:proofErr w:type="spellEnd"/>
      <w:r w:rsidR="00311AA3" w:rsidRPr="00311AA3">
        <w:rPr>
          <w:b/>
        </w:rPr>
        <w:t xml:space="preserve"> </w:t>
      </w:r>
      <w:r w:rsidR="008B5206">
        <w:rPr>
          <w:b/>
        </w:rPr>
        <w:t>20</w:t>
      </w:r>
      <w:r w:rsidR="00311AA3">
        <w:rPr>
          <w:b/>
        </w:rPr>
        <w:t xml:space="preserve">, </w:t>
      </w:r>
      <w:r>
        <w:t>a prema slijedećoj strukturi:</w:t>
      </w:r>
    </w:p>
    <w:p w:rsidRDefault="008943AC" w:rsidP="008943AC" w:rsidR="008943AC"/>
    <w:p w:rsidRDefault="008943AC" w:rsidP="008943AC" w:rsidR="008943AC">
      <w:pPr>
        <w:rPr>
          <w:sz w:val="20"/>
          <w:szCs w:val="20"/>
        </w:rPr>
      </w:pPr>
      <w:r>
        <w:fldChar w:fldCharType="begin"/>
      </w:r>
      <w:r>
        <w:instrText xml:space="preserve"> LINK Excel.Sheet.12 "Knjiga1" "List1!R3C1:R15C4" \a \f 5 \h  \* MERGEFORMAT </w:instrText>
      </w:r>
      <w:r>
        <w:fldChar w:fldCharType="separate"/>
      </w:r>
    </w:p>
    <w:tbl>
      <w:tblPr>
        <w:tblW w:type="dxa" w:w="7180"/>
        <w:tblLook w:val="04A0" w:noVBand="1" w:noHBand="0" w:lastColumn="0" w:firstColumn="1" w:lastRow="0" w:firstRow="1"/>
      </w:tblPr>
      <w:tblGrid>
        <w:gridCol w:w="3480"/>
        <w:gridCol w:w="1448"/>
        <w:gridCol w:w="972"/>
        <w:gridCol w:w="1280"/>
      </w:tblGrid>
      <w:tr w:rsidTr="00B75C0A" w:rsidR="008943AC" w:rsidRPr="008943AC">
        <w:trPr>
          <w:trHeight w:val="300"/>
        </w:trPr>
        <w:tc>
          <w:tcPr>
            <w:tcW w:type="dxa" w:w="3480"/>
            <w:shd w:fill="auto" w:color="auto" w:val="clear"/>
            <w:noWrap/>
            <w:hideMark/>
          </w:tcPr>
          <w:p w:rsidRDefault="008943AC" w:rsidR="008943AC" w:rsidRPr="00B75C0A">
            <w:pPr>
              <w:rPr>
                <w:b/>
                <w:bCs/>
              </w:rPr>
            </w:pPr>
            <w:r w:rsidRPr="00B75C0A">
              <w:rPr>
                <w:b/>
                <w:bCs/>
              </w:rPr>
              <w:t>Ukupni trošak isplatitelja</w:t>
            </w:r>
          </w:p>
        </w:tc>
        <w:tc>
          <w:tcPr>
            <w:tcW w:type="dxa" w:w="1448"/>
            <w:shd w:fill="auto" w:color="auto" w:val="clear"/>
            <w:noWrap/>
            <w:hideMark/>
          </w:tcPr>
          <w:p w:rsidRDefault="008943AC" w:rsidP="00B75C0A" w:rsidR="008943AC" w:rsidRPr="00B75C0A">
            <w:pPr>
              <w:jc w:val="right"/>
              <w:rPr>
                <w:b/>
                <w:bCs/>
              </w:rPr>
            </w:pPr>
            <w:r w:rsidRPr="00B75C0A">
              <w:rPr>
                <w:b/>
                <w:bCs/>
              </w:rPr>
              <w:t>3.000,00 kn</w:t>
            </w:r>
          </w:p>
        </w:tc>
        <w:tc>
          <w:tcPr>
            <w:tcW w:type="dxa" w:w="972"/>
            <w:shd w:fill="auto" w:color="auto" w:val="clear"/>
            <w:noWrap/>
            <w:hideMark/>
          </w:tcPr>
          <w:p w:rsidRDefault="008943AC" w:rsidP="00847792" w:rsidR="008943AC" w:rsidRPr="00B75C0A">
            <w:pPr>
              <w:jc w:val="right"/>
              <w:rPr>
                <w:b/>
                <w:bCs/>
              </w:rPr>
            </w:pPr>
          </w:p>
        </w:tc>
        <w:tc>
          <w:tcPr>
            <w:tcW w:type="dxa" w:w="1280"/>
            <w:shd w:fill="auto" w:color="auto" w:val="clear"/>
            <w:noWrap/>
            <w:hideMark/>
          </w:tcPr>
          <w:p w:rsidRDefault="008943AC" w:rsidP="00B75C0A" w:rsidR="008943AC" w:rsidRPr="008943AC">
            <w:pPr>
              <w:jc w:val="right"/>
            </w:pPr>
          </w:p>
        </w:tc>
      </w:tr>
      <w:tr w:rsidTr="00B75C0A" w:rsidR="008943AC" w:rsidRPr="008943AC">
        <w:trPr>
          <w:trHeight w:val="300"/>
        </w:trPr>
        <w:tc>
          <w:tcPr>
            <w:tcW w:type="dxa" w:w="3480"/>
            <w:shd w:fill="auto" w:color="auto" w:val="clear"/>
            <w:noWrap/>
            <w:hideMark/>
          </w:tcPr>
          <w:p w:rsidRDefault="008943AC" w:rsidR="008943AC" w:rsidRPr="008943AC">
            <w:r w:rsidRPr="008943AC">
              <w:t>Doprinos za zdravstveno</w:t>
            </w:r>
          </w:p>
        </w:tc>
        <w:tc>
          <w:tcPr>
            <w:tcW w:type="dxa" w:w="1448"/>
            <w:shd w:fill="auto" w:color="auto" w:val="clear"/>
            <w:noWrap/>
            <w:hideMark/>
          </w:tcPr>
          <w:p w:rsidRDefault="008943AC" w:rsidP="00B75C0A" w:rsidR="008943AC" w:rsidRPr="008943AC">
            <w:pPr>
              <w:jc w:val="right"/>
            </w:pPr>
            <w:r w:rsidRPr="008943AC">
              <w:t>209,30 kn</w:t>
            </w:r>
          </w:p>
        </w:tc>
        <w:tc>
          <w:tcPr>
            <w:tcW w:type="dxa" w:w="972"/>
            <w:shd w:fill="auto" w:color="auto" w:val="clear"/>
            <w:noWrap/>
            <w:hideMark/>
          </w:tcPr>
          <w:p w:rsidRDefault="008943AC" w:rsidP="00847792" w:rsidR="008943AC" w:rsidRPr="008943AC">
            <w:pPr>
              <w:jc w:val="right"/>
            </w:pPr>
            <w:r w:rsidRPr="008943AC">
              <w:t>stopa</w:t>
            </w:r>
          </w:p>
        </w:tc>
        <w:tc>
          <w:tcPr>
            <w:tcW w:type="dxa" w:w="1280"/>
            <w:shd w:fill="auto" w:color="auto" w:val="clear"/>
            <w:noWrap/>
            <w:hideMark/>
          </w:tcPr>
          <w:p w:rsidRDefault="008943AC" w:rsidP="00B75C0A" w:rsidR="008943AC" w:rsidRPr="008943AC">
            <w:pPr>
              <w:jc w:val="right"/>
            </w:pPr>
            <w:r w:rsidRPr="008943AC">
              <w:t>7,50%</w:t>
            </w:r>
          </w:p>
        </w:tc>
      </w:tr>
      <w:tr w:rsidTr="00B75C0A" w:rsidR="008943AC" w:rsidRPr="008943AC">
        <w:trPr>
          <w:trHeight w:val="300"/>
        </w:trPr>
        <w:tc>
          <w:tcPr>
            <w:tcW w:type="dxa" w:w="3480"/>
            <w:shd w:fill="auto" w:color="auto" w:val="clear"/>
            <w:noWrap/>
            <w:hideMark/>
          </w:tcPr>
          <w:p w:rsidRDefault="008943AC" w:rsidP="008943AC" w:rsidR="008943AC" w:rsidRPr="008943AC"/>
        </w:tc>
        <w:tc>
          <w:tcPr>
            <w:tcW w:type="dxa" w:w="1448"/>
            <w:shd w:fill="auto" w:color="auto" w:val="clear"/>
            <w:noWrap/>
            <w:hideMark/>
          </w:tcPr>
          <w:p w:rsidRDefault="008943AC" w:rsidP="00B75C0A" w:rsidR="008943AC" w:rsidRPr="008943AC">
            <w:pPr>
              <w:jc w:val="right"/>
            </w:pPr>
          </w:p>
        </w:tc>
        <w:tc>
          <w:tcPr>
            <w:tcW w:type="dxa" w:w="972"/>
            <w:shd w:fill="auto" w:color="auto" w:val="clear"/>
            <w:noWrap/>
            <w:hideMark/>
          </w:tcPr>
          <w:p w:rsidRDefault="008943AC" w:rsidP="00847792" w:rsidR="008943AC" w:rsidRPr="008943AC">
            <w:pPr>
              <w:jc w:val="right"/>
            </w:pPr>
          </w:p>
        </w:tc>
        <w:tc>
          <w:tcPr>
            <w:tcW w:type="dxa" w:w="1280"/>
            <w:shd w:fill="auto" w:color="auto" w:val="clear"/>
            <w:noWrap/>
            <w:hideMark/>
          </w:tcPr>
          <w:p w:rsidRDefault="008943AC" w:rsidP="00B75C0A" w:rsidR="008943AC" w:rsidRPr="008943AC">
            <w:pPr>
              <w:jc w:val="right"/>
            </w:pPr>
          </w:p>
        </w:tc>
      </w:tr>
      <w:tr w:rsidTr="00B75C0A" w:rsidR="008943AC" w:rsidRPr="008943AC">
        <w:trPr>
          <w:trHeight w:val="300"/>
        </w:trPr>
        <w:tc>
          <w:tcPr>
            <w:tcW w:type="dxa" w:w="3480"/>
            <w:shd w:fill="auto" w:color="auto" w:val="clear"/>
            <w:noWrap/>
            <w:hideMark/>
          </w:tcPr>
          <w:p w:rsidRDefault="008943AC" w:rsidR="008943AC" w:rsidRPr="00B75C0A">
            <w:pPr>
              <w:rPr>
                <w:b/>
                <w:bCs/>
              </w:rPr>
            </w:pPr>
            <w:r w:rsidRPr="00B75C0A">
              <w:rPr>
                <w:b/>
                <w:bCs/>
              </w:rPr>
              <w:t>Drugi dohodak</w:t>
            </w:r>
          </w:p>
        </w:tc>
        <w:tc>
          <w:tcPr>
            <w:tcW w:type="dxa" w:w="1448"/>
            <w:shd w:fill="auto" w:color="auto" w:val="clear"/>
            <w:noWrap/>
            <w:hideMark/>
          </w:tcPr>
          <w:p w:rsidRDefault="008943AC" w:rsidP="00B75C0A" w:rsidR="008943AC" w:rsidRPr="00B75C0A">
            <w:pPr>
              <w:jc w:val="right"/>
              <w:rPr>
                <w:b/>
                <w:bCs/>
              </w:rPr>
            </w:pPr>
            <w:r w:rsidRPr="00B75C0A">
              <w:rPr>
                <w:b/>
                <w:bCs/>
              </w:rPr>
              <w:t>2.790,70 kn</w:t>
            </w:r>
          </w:p>
        </w:tc>
        <w:tc>
          <w:tcPr>
            <w:tcW w:type="dxa" w:w="972"/>
            <w:shd w:fill="auto" w:color="auto" w:val="clear"/>
            <w:noWrap/>
            <w:hideMark/>
          </w:tcPr>
          <w:p w:rsidRDefault="008943AC" w:rsidP="00847792" w:rsidR="008943AC" w:rsidRPr="00B75C0A">
            <w:pPr>
              <w:jc w:val="right"/>
              <w:rPr>
                <w:b/>
                <w:bCs/>
              </w:rPr>
            </w:pPr>
          </w:p>
        </w:tc>
        <w:tc>
          <w:tcPr>
            <w:tcW w:type="dxa" w:w="1280"/>
            <w:shd w:fill="auto" w:color="auto" w:val="clear"/>
            <w:noWrap/>
            <w:hideMark/>
          </w:tcPr>
          <w:p w:rsidRDefault="008943AC" w:rsidP="00B75C0A" w:rsidR="008943AC" w:rsidRPr="008943AC">
            <w:pPr>
              <w:jc w:val="right"/>
            </w:pPr>
          </w:p>
        </w:tc>
      </w:tr>
      <w:tr w:rsidTr="00B75C0A" w:rsidR="008943AC" w:rsidRPr="008943AC">
        <w:trPr>
          <w:trHeight w:val="300"/>
        </w:trPr>
        <w:tc>
          <w:tcPr>
            <w:tcW w:type="dxa" w:w="3480"/>
            <w:shd w:fill="auto" w:color="auto" w:val="clear"/>
            <w:noWrap/>
            <w:hideMark/>
          </w:tcPr>
          <w:p w:rsidRDefault="008943AC" w:rsidR="008943AC" w:rsidRPr="008943AC">
            <w:r w:rsidRPr="008943AC">
              <w:t>Mirovinsko 1. stup</w:t>
            </w:r>
          </w:p>
        </w:tc>
        <w:tc>
          <w:tcPr>
            <w:tcW w:type="dxa" w:w="1448"/>
            <w:shd w:fill="auto" w:color="auto" w:val="clear"/>
            <w:noWrap/>
            <w:hideMark/>
          </w:tcPr>
          <w:p w:rsidRDefault="008943AC" w:rsidP="00B75C0A" w:rsidR="008943AC" w:rsidRPr="008943AC">
            <w:pPr>
              <w:jc w:val="right"/>
            </w:pPr>
            <w:r w:rsidRPr="008943AC">
              <w:t>279,07 kn</w:t>
            </w:r>
          </w:p>
        </w:tc>
        <w:tc>
          <w:tcPr>
            <w:tcW w:type="dxa" w:w="972"/>
            <w:shd w:fill="auto" w:color="auto" w:val="clear"/>
            <w:noWrap/>
            <w:hideMark/>
          </w:tcPr>
          <w:p w:rsidRDefault="008943AC" w:rsidP="00847792" w:rsidR="008943AC" w:rsidRPr="008943AC">
            <w:pPr>
              <w:jc w:val="right"/>
            </w:pPr>
            <w:r w:rsidRPr="008943AC">
              <w:t>stopa</w:t>
            </w:r>
          </w:p>
        </w:tc>
        <w:tc>
          <w:tcPr>
            <w:tcW w:type="dxa" w:w="1280"/>
            <w:shd w:fill="auto" w:color="auto" w:val="clear"/>
            <w:noWrap/>
            <w:hideMark/>
          </w:tcPr>
          <w:p w:rsidRDefault="008943AC" w:rsidP="00B75C0A" w:rsidR="008943AC" w:rsidRPr="008943AC">
            <w:pPr>
              <w:jc w:val="right"/>
            </w:pPr>
            <w:r w:rsidRPr="008943AC">
              <w:t>10%</w:t>
            </w:r>
          </w:p>
        </w:tc>
      </w:tr>
      <w:tr w:rsidTr="00B75C0A" w:rsidR="008943AC" w:rsidRPr="008943AC">
        <w:trPr>
          <w:trHeight w:val="300"/>
        </w:trPr>
        <w:tc>
          <w:tcPr>
            <w:tcW w:type="dxa" w:w="3480"/>
            <w:shd w:fill="auto" w:color="auto" w:val="clear"/>
            <w:noWrap/>
            <w:hideMark/>
          </w:tcPr>
          <w:p w:rsidRDefault="008943AC" w:rsidR="008943AC" w:rsidRPr="008943AC">
            <w:r w:rsidRPr="008943AC">
              <w:t>Mirovinsko 2. stup</w:t>
            </w:r>
          </w:p>
        </w:tc>
        <w:tc>
          <w:tcPr>
            <w:tcW w:type="dxa" w:w="1448"/>
            <w:shd w:fill="auto" w:color="auto" w:val="clear"/>
            <w:noWrap/>
            <w:hideMark/>
          </w:tcPr>
          <w:p w:rsidRDefault="008943AC" w:rsidP="00B75C0A" w:rsidR="008943AC" w:rsidRPr="008943AC">
            <w:pPr>
              <w:jc w:val="right"/>
            </w:pPr>
            <w:r w:rsidRPr="008943AC">
              <w:t>0,00 kn</w:t>
            </w:r>
          </w:p>
        </w:tc>
        <w:tc>
          <w:tcPr>
            <w:tcW w:type="dxa" w:w="972"/>
            <w:shd w:fill="auto" w:color="auto" w:val="clear"/>
            <w:noWrap/>
            <w:hideMark/>
          </w:tcPr>
          <w:p w:rsidRDefault="008943AC" w:rsidP="00847792" w:rsidR="008943AC" w:rsidRPr="008943AC">
            <w:pPr>
              <w:jc w:val="right"/>
            </w:pPr>
            <w:r w:rsidRPr="008943AC">
              <w:t>stopa</w:t>
            </w:r>
          </w:p>
        </w:tc>
        <w:tc>
          <w:tcPr>
            <w:tcW w:type="dxa" w:w="1280"/>
            <w:shd w:fill="auto" w:color="auto" w:val="clear"/>
            <w:noWrap/>
            <w:hideMark/>
          </w:tcPr>
          <w:p w:rsidRDefault="008943AC" w:rsidP="00B75C0A" w:rsidR="008943AC" w:rsidRPr="008943AC">
            <w:pPr>
              <w:jc w:val="right"/>
            </w:pPr>
            <w:r w:rsidRPr="008943AC">
              <w:t>0,00%</w:t>
            </w:r>
          </w:p>
        </w:tc>
      </w:tr>
      <w:tr w:rsidTr="00B75C0A" w:rsidR="008943AC" w:rsidRPr="008943AC">
        <w:trPr>
          <w:trHeight w:val="300"/>
        </w:trPr>
        <w:tc>
          <w:tcPr>
            <w:tcW w:type="dxa" w:w="3480"/>
            <w:shd w:fill="auto" w:color="auto" w:val="clear"/>
            <w:noWrap/>
            <w:hideMark/>
          </w:tcPr>
          <w:p w:rsidRDefault="008943AC" w:rsidR="008943AC" w:rsidRPr="00B75C0A">
            <w:pPr>
              <w:rPr>
                <w:b/>
                <w:bCs/>
              </w:rPr>
            </w:pPr>
            <w:r w:rsidRPr="00B75C0A">
              <w:rPr>
                <w:b/>
                <w:bCs/>
              </w:rPr>
              <w:t>Dohodak</w:t>
            </w:r>
          </w:p>
        </w:tc>
        <w:tc>
          <w:tcPr>
            <w:tcW w:type="dxa" w:w="1448"/>
            <w:shd w:fill="auto" w:color="auto" w:val="clear"/>
            <w:noWrap/>
            <w:hideMark/>
          </w:tcPr>
          <w:p w:rsidRDefault="008943AC" w:rsidP="00B75C0A" w:rsidR="008943AC" w:rsidRPr="00B75C0A">
            <w:pPr>
              <w:jc w:val="right"/>
              <w:rPr>
                <w:b/>
                <w:bCs/>
              </w:rPr>
            </w:pPr>
            <w:r w:rsidRPr="00B75C0A">
              <w:rPr>
                <w:b/>
                <w:bCs/>
              </w:rPr>
              <w:t>2.511,63 kn</w:t>
            </w:r>
          </w:p>
        </w:tc>
        <w:tc>
          <w:tcPr>
            <w:tcW w:type="dxa" w:w="972"/>
            <w:shd w:fill="auto" w:color="auto" w:val="clear"/>
            <w:noWrap/>
            <w:hideMark/>
          </w:tcPr>
          <w:p w:rsidRDefault="008943AC" w:rsidP="00847792" w:rsidR="008943AC" w:rsidRPr="00B75C0A">
            <w:pPr>
              <w:jc w:val="right"/>
              <w:rPr>
                <w:b/>
                <w:bCs/>
              </w:rPr>
            </w:pPr>
          </w:p>
        </w:tc>
        <w:tc>
          <w:tcPr>
            <w:tcW w:type="dxa" w:w="1280"/>
            <w:shd w:fill="auto" w:color="auto" w:val="clear"/>
            <w:noWrap/>
            <w:hideMark/>
          </w:tcPr>
          <w:p w:rsidRDefault="008943AC" w:rsidP="00B75C0A" w:rsidR="008943AC" w:rsidRPr="008943AC">
            <w:pPr>
              <w:jc w:val="right"/>
            </w:pPr>
          </w:p>
        </w:tc>
      </w:tr>
      <w:tr w:rsidTr="00B75C0A" w:rsidR="008943AC" w:rsidRPr="008943AC">
        <w:trPr>
          <w:trHeight w:val="300"/>
        </w:trPr>
        <w:tc>
          <w:tcPr>
            <w:tcW w:type="dxa" w:w="3480"/>
            <w:shd w:fill="auto" w:color="auto" w:val="clear"/>
            <w:noWrap/>
            <w:hideMark/>
          </w:tcPr>
          <w:p w:rsidRDefault="008943AC" w:rsidR="008943AC" w:rsidRPr="00B75C0A">
            <w:pPr>
              <w:rPr>
                <w:b/>
                <w:bCs/>
              </w:rPr>
            </w:pPr>
            <w:r w:rsidRPr="00B75C0A">
              <w:rPr>
                <w:b/>
                <w:bCs/>
              </w:rPr>
              <w:t>Porezna osnovica</w:t>
            </w:r>
          </w:p>
        </w:tc>
        <w:tc>
          <w:tcPr>
            <w:tcW w:type="dxa" w:w="1448"/>
            <w:shd w:fill="auto" w:color="auto" w:val="clear"/>
            <w:noWrap/>
            <w:hideMark/>
          </w:tcPr>
          <w:p w:rsidRDefault="008943AC" w:rsidP="00B75C0A" w:rsidR="008943AC" w:rsidRPr="00B75C0A">
            <w:pPr>
              <w:jc w:val="right"/>
              <w:rPr>
                <w:b/>
                <w:bCs/>
              </w:rPr>
            </w:pPr>
            <w:r w:rsidRPr="00B75C0A">
              <w:rPr>
                <w:b/>
                <w:bCs/>
              </w:rPr>
              <w:t>2.511,63 kn</w:t>
            </w:r>
          </w:p>
        </w:tc>
        <w:tc>
          <w:tcPr>
            <w:tcW w:type="dxa" w:w="972"/>
            <w:shd w:fill="auto" w:color="auto" w:val="clear"/>
            <w:noWrap/>
            <w:hideMark/>
          </w:tcPr>
          <w:p w:rsidRDefault="008943AC" w:rsidP="00847792" w:rsidR="008943AC" w:rsidRPr="00B75C0A">
            <w:pPr>
              <w:jc w:val="right"/>
              <w:rPr>
                <w:b/>
                <w:bCs/>
              </w:rPr>
            </w:pPr>
          </w:p>
        </w:tc>
        <w:tc>
          <w:tcPr>
            <w:tcW w:type="dxa" w:w="1280"/>
            <w:shd w:fill="auto" w:color="auto" w:val="clear"/>
            <w:noWrap/>
            <w:hideMark/>
          </w:tcPr>
          <w:p w:rsidRDefault="008943AC" w:rsidP="00B75C0A" w:rsidR="008943AC" w:rsidRPr="008943AC">
            <w:pPr>
              <w:jc w:val="right"/>
            </w:pPr>
          </w:p>
        </w:tc>
      </w:tr>
      <w:tr w:rsidTr="00B75C0A" w:rsidR="008943AC" w:rsidRPr="008943AC">
        <w:trPr>
          <w:trHeight w:val="300"/>
        </w:trPr>
        <w:tc>
          <w:tcPr>
            <w:tcW w:type="dxa" w:w="3480"/>
            <w:shd w:fill="auto" w:color="auto" w:val="clear"/>
            <w:noWrap/>
            <w:hideMark/>
          </w:tcPr>
          <w:p w:rsidRDefault="008943AC" w:rsidR="008943AC" w:rsidRPr="008943AC">
            <w:r w:rsidRPr="008943AC">
              <w:t>Porez</w:t>
            </w:r>
          </w:p>
        </w:tc>
        <w:tc>
          <w:tcPr>
            <w:tcW w:type="dxa" w:w="1448"/>
            <w:shd w:fill="auto" w:color="auto" w:val="clear"/>
            <w:noWrap/>
            <w:hideMark/>
          </w:tcPr>
          <w:p w:rsidRDefault="008943AC" w:rsidP="00B75C0A" w:rsidR="008943AC" w:rsidRPr="008943AC">
            <w:pPr>
              <w:jc w:val="right"/>
            </w:pPr>
            <w:r w:rsidRPr="008943AC">
              <w:t>602,79 kn</w:t>
            </w:r>
          </w:p>
        </w:tc>
        <w:tc>
          <w:tcPr>
            <w:tcW w:type="dxa" w:w="972"/>
            <w:shd w:fill="auto" w:color="auto" w:val="clear"/>
            <w:noWrap/>
            <w:hideMark/>
          </w:tcPr>
          <w:p w:rsidRDefault="008943AC" w:rsidP="00847792" w:rsidR="008943AC" w:rsidRPr="008943AC">
            <w:pPr>
              <w:jc w:val="right"/>
            </w:pPr>
            <w:r w:rsidRPr="008943AC">
              <w:t>stopa</w:t>
            </w:r>
          </w:p>
        </w:tc>
        <w:tc>
          <w:tcPr>
            <w:tcW w:type="dxa" w:w="1280"/>
            <w:shd w:fill="auto" w:color="auto" w:val="clear"/>
            <w:noWrap/>
            <w:hideMark/>
          </w:tcPr>
          <w:p w:rsidRDefault="008943AC" w:rsidP="00B75C0A" w:rsidR="008943AC" w:rsidRPr="008943AC">
            <w:pPr>
              <w:jc w:val="right"/>
            </w:pPr>
            <w:r w:rsidRPr="008943AC">
              <w:t>24%</w:t>
            </w:r>
          </w:p>
        </w:tc>
      </w:tr>
      <w:tr w:rsidTr="00B75C0A" w:rsidR="008943AC" w:rsidRPr="008943AC">
        <w:trPr>
          <w:trHeight w:val="300"/>
        </w:trPr>
        <w:tc>
          <w:tcPr>
            <w:tcW w:type="dxa" w:w="3480"/>
            <w:shd w:fill="auto" w:color="auto" w:val="clear"/>
            <w:noWrap/>
            <w:hideMark/>
          </w:tcPr>
          <w:p w:rsidRDefault="008943AC" w:rsidR="008943AC" w:rsidRPr="008943AC">
            <w:r w:rsidRPr="008943AC">
              <w:t>Prirez</w:t>
            </w:r>
          </w:p>
        </w:tc>
        <w:tc>
          <w:tcPr>
            <w:tcW w:type="dxa" w:w="1448"/>
            <w:shd w:fill="auto" w:color="auto" w:val="clear"/>
            <w:noWrap/>
            <w:hideMark/>
          </w:tcPr>
          <w:p w:rsidRDefault="008943AC" w:rsidP="00B75C0A" w:rsidR="008943AC" w:rsidRPr="008943AC">
            <w:pPr>
              <w:jc w:val="right"/>
            </w:pPr>
            <w:r w:rsidRPr="008943AC">
              <w:t>108,50 kn</w:t>
            </w:r>
          </w:p>
        </w:tc>
        <w:tc>
          <w:tcPr>
            <w:tcW w:type="dxa" w:w="972"/>
            <w:shd w:fill="auto" w:color="auto" w:val="clear"/>
            <w:noWrap/>
            <w:hideMark/>
          </w:tcPr>
          <w:p w:rsidRDefault="008943AC" w:rsidP="00847792" w:rsidR="008943AC" w:rsidRPr="008943AC">
            <w:pPr>
              <w:jc w:val="right"/>
            </w:pPr>
            <w:r w:rsidRPr="008943AC">
              <w:t>stopa</w:t>
            </w:r>
          </w:p>
        </w:tc>
        <w:tc>
          <w:tcPr>
            <w:tcW w:type="dxa" w:w="1280"/>
            <w:shd w:fill="auto" w:color="auto" w:val="clear"/>
            <w:noWrap/>
            <w:hideMark/>
          </w:tcPr>
          <w:p w:rsidRDefault="008943AC" w:rsidP="00B75C0A" w:rsidR="008943AC" w:rsidRPr="008943AC">
            <w:pPr>
              <w:jc w:val="right"/>
            </w:pPr>
            <w:r w:rsidRPr="008943AC">
              <w:t>18%</w:t>
            </w:r>
          </w:p>
        </w:tc>
      </w:tr>
      <w:tr w:rsidTr="00B75C0A" w:rsidR="008943AC" w:rsidRPr="008943AC">
        <w:trPr>
          <w:trHeight w:val="300"/>
        </w:trPr>
        <w:tc>
          <w:tcPr>
            <w:tcW w:type="dxa" w:w="3480"/>
            <w:shd w:fill="auto" w:color="auto" w:val="clear"/>
            <w:noWrap/>
            <w:hideMark/>
          </w:tcPr>
          <w:p w:rsidRDefault="008943AC" w:rsidR="008943AC" w:rsidRPr="008943AC">
            <w:r w:rsidRPr="008943AC">
              <w:t>Ukupno porez i prirez</w:t>
            </w:r>
          </w:p>
        </w:tc>
        <w:tc>
          <w:tcPr>
            <w:tcW w:type="dxa" w:w="1448"/>
            <w:shd w:fill="auto" w:color="auto" w:val="clear"/>
            <w:noWrap/>
            <w:hideMark/>
          </w:tcPr>
          <w:p w:rsidRDefault="008943AC" w:rsidP="00B75C0A" w:rsidR="008943AC" w:rsidRPr="008943AC">
            <w:pPr>
              <w:jc w:val="right"/>
            </w:pPr>
            <w:r w:rsidRPr="008943AC">
              <w:t>711,29 kn</w:t>
            </w:r>
          </w:p>
        </w:tc>
        <w:tc>
          <w:tcPr>
            <w:tcW w:type="dxa" w:w="972"/>
            <w:shd w:fill="auto" w:color="auto" w:val="clear"/>
            <w:noWrap/>
            <w:hideMark/>
          </w:tcPr>
          <w:p w:rsidRDefault="008943AC" w:rsidP="00847792" w:rsidR="008943AC" w:rsidRPr="008943AC">
            <w:pPr>
              <w:jc w:val="right"/>
            </w:pPr>
          </w:p>
        </w:tc>
        <w:tc>
          <w:tcPr>
            <w:tcW w:type="dxa" w:w="1280"/>
            <w:shd w:fill="auto" w:color="auto" w:val="clear"/>
            <w:noWrap/>
            <w:hideMark/>
          </w:tcPr>
          <w:p w:rsidRDefault="008943AC" w:rsidP="00B75C0A" w:rsidR="008943AC" w:rsidRPr="008943AC">
            <w:pPr>
              <w:jc w:val="right"/>
            </w:pPr>
          </w:p>
        </w:tc>
      </w:tr>
      <w:tr w:rsidTr="00B75C0A" w:rsidR="008943AC" w:rsidRPr="008943AC">
        <w:trPr>
          <w:trHeight w:val="300"/>
        </w:trPr>
        <w:tc>
          <w:tcPr>
            <w:tcW w:type="dxa" w:w="3480"/>
            <w:shd w:fill="auto" w:color="auto" w:val="clear"/>
            <w:noWrap/>
            <w:hideMark/>
          </w:tcPr>
          <w:p w:rsidRDefault="008943AC" w:rsidR="008943AC" w:rsidRPr="008943AC"/>
        </w:tc>
        <w:tc>
          <w:tcPr>
            <w:tcW w:type="dxa" w:w="1448"/>
            <w:shd w:fill="auto" w:color="auto" w:val="clear"/>
            <w:noWrap/>
            <w:hideMark/>
          </w:tcPr>
          <w:p w:rsidRDefault="008943AC" w:rsidP="00B75C0A" w:rsidR="008943AC" w:rsidRPr="008943AC">
            <w:pPr>
              <w:jc w:val="right"/>
            </w:pPr>
          </w:p>
        </w:tc>
        <w:tc>
          <w:tcPr>
            <w:tcW w:type="dxa" w:w="972"/>
            <w:shd w:fill="auto" w:color="auto" w:val="clear"/>
            <w:noWrap/>
            <w:hideMark/>
          </w:tcPr>
          <w:p w:rsidRDefault="008943AC" w:rsidP="00847792" w:rsidR="008943AC" w:rsidRPr="008943AC">
            <w:pPr>
              <w:jc w:val="right"/>
            </w:pPr>
          </w:p>
        </w:tc>
        <w:tc>
          <w:tcPr>
            <w:tcW w:type="dxa" w:w="1280"/>
            <w:shd w:fill="auto" w:color="auto" w:val="clear"/>
            <w:noWrap/>
            <w:hideMark/>
          </w:tcPr>
          <w:p w:rsidRDefault="008943AC" w:rsidP="00B75C0A" w:rsidR="008943AC" w:rsidRPr="008943AC">
            <w:pPr>
              <w:jc w:val="right"/>
            </w:pPr>
          </w:p>
        </w:tc>
      </w:tr>
      <w:tr w:rsidTr="00B75C0A" w:rsidR="008943AC" w:rsidRPr="008943AC">
        <w:trPr>
          <w:trHeight w:val="300"/>
        </w:trPr>
        <w:tc>
          <w:tcPr>
            <w:tcW w:type="dxa" w:w="3480"/>
            <w:shd w:fill="auto" w:color="auto" w:val="clear"/>
            <w:noWrap/>
            <w:hideMark/>
          </w:tcPr>
          <w:p w:rsidRDefault="008943AC" w:rsidR="008943AC" w:rsidRPr="00B75C0A">
            <w:pPr>
              <w:rPr>
                <w:b/>
                <w:bCs/>
              </w:rPr>
            </w:pPr>
            <w:r w:rsidRPr="00B75C0A">
              <w:rPr>
                <w:b/>
                <w:bCs/>
              </w:rPr>
              <w:t>Neto primitak</w:t>
            </w:r>
          </w:p>
        </w:tc>
        <w:tc>
          <w:tcPr>
            <w:tcW w:type="dxa" w:w="1448"/>
            <w:shd w:fill="auto" w:color="auto" w:val="clear"/>
            <w:noWrap/>
            <w:hideMark/>
          </w:tcPr>
          <w:p w:rsidRDefault="008943AC" w:rsidP="00B75C0A" w:rsidR="008943AC" w:rsidRPr="00B75C0A">
            <w:pPr>
              <w:jc w:val="right"/>
              <w:rPr>
                <w:b/>
                <w:bCs/>
              </w:rPr>
            </w:pPr>
            <w:r w:rsidRPr="00B75C0A">
              <w:rPr>
                <w:b/>
                <w:bCs/>
              </w:rPr>
              <w:t>1.800,34 kn</w:t>
            </w:r>
          </w:p>
        </w:tc>
        <w:tc>
          <w:tcPr>
            <w:tcW w:type="dxa" w:w="972"/>
            <w:shd w:fill="auto" w:color="auto" w:val="clear"/>
            <w:noWrap/>
            <w:hideMark/>
          </w:tcPr>
          <w:p w:rsidRDefault="008943AC" w:rsidP="00847792" w:rsidR="008943AC" w:rsidRPr="00B75C0A">
            <w:pPr>
              <w:jc w:val="right"/>
              <w:rPr>
                <w:b/>
                <w:bCs/>
              </w:rPr>
            </w:pPr>
          </w:p>
        </w:tc>
        <w:tc>
          <w:tcPr>
            <w:tcW w:type="dxa" w:w="1280"/>
            <w:shd w:fill="auto" w:color="auto" w:val="clear"/>
            <w:noWrap/>
            <w:hideMark/>
          </w:tcPr>
          <w:p w:rsidRDefault="008943AC" w:rsidP="00B75C0A" w:rsidR="008943AC" w:rsidRPr="008943AC">
            <w:pPr>
              <w:jc w:val="right"/>
            </w:pPr>
          </w:p>
        </w:tc>
      </w:tr>
    </w:tbl>
    <w:p w:rsidRDefault="008943AC" w:rsidP="008943AC" w:rsidR="008943AC" w:rsidRPr="008943AC">
      <w:r>
        <w:fldChar w:fldCharType="end"/>
      </w:r>
    </w:p>
    <w:p w:rsidRDefault="00CF5736" w:rsidP="00CF5736" w:rsidR="00CF5736" w:rsidRPr="002967EF"/>
    <w:p w:rsidRDefault="00044D07" w:rsidP="00044D07" w:rsidR="00CF5736">
      <w:pPr>
        <w:ind w:firstLine="708"/>
      </w:pPr>
      <w:r>
        <w:t>Neto iznos nagrade u iznosu od 1.800,34 kn molim isplatite mi na IBAN: HR4323860023120113330 kod Podravske banke d.d.</w:t>
      </w:r>
    </w:p>
    <w:p w:rsidRDefault="00044D07" w:rsidP="00CF5736" w:rsidR="00044D07"/>
    <w:p w:rsidRDefault="00044D07" w:rsidP="00CF5736" w:rsidR="00044D07">
      <w:r>
        <w:t>S poštovanjem,</w:t>
      </w:r>
    </w:p>
    <w:p w:rsidRDefault="00044D07" w:rsidP="00CF5736" w:rsidR="00044D07"/>
    <w:p w:rsidRDefault="00044D07" w:rsidP="00CF5736" w:rsidR="004F3982">
      <w:r>
        <w:t xml:space="preserve">Boris </w:t>
      </w:r>
      <w:proofErr w:type="spellStart"/>
      <w:r>
        <w:t>Hmelina</w:t>
      </w:r>
      <w:proofErr w:type="spellEnd"/>
      <w:r>
        <w:t xml:space="preserve">, </w:t>
      </w:r>
      <w:proofErr w:type="spellStart"/>
      <w:r>
        <w:t>dipl.oec</w:t>
      </w:r>
      <w:proofErr w:type="spellEnd"/>
      <w:r>
        <w:t>.</w:t>
      </w:r>
    </w:p>
    <w:p w:rsidRDefault="004F3982" w:rsidP="00CF5736" w:rsidR="00044D07" w:rsidRPr="002967EF">
      <w:r>
        <w:t>S</w:t>
      </w:r>
      <w:r w:rsidR="00044D07">
        <w:t>tečajni upravitelj</w:t>
      </w:r>
    </w:p>
    <w:p w:rsidRDefault="001D7632" w:rsidP="00CF5736" w:rsidR="001D7632" w:rsidRPr="002967EF"/>
    <w:sectPr w:rsidSect="00044D07" w:rsidR="001D7632" w:rsidRPr="002967EF">
      <w:headerReference w:type="default" r:id="rId10"/>
      <w:pgSz w:h="16838" w:w="11906"/>
      <w:pgMar w:gutter="0" w:footer="709" w:header="709" w:left="1418" w:bottom="851" w:right="1134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2DC4" w:rsidP="008120E9" w:rsidR="00FB2DC4">
      <w:r>
        <w:separator/>
      </w:r>
    </w:p>
  </w:endnote>
  <w:endnote w:id="0" w:type="continuationSeparator">
    <w:p w:rsidRDefault="00FB2DC4" w:rsidP="008120E9" w:rsidR="00FB2D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Typewriter">
    <w:panose1 w:val="020B0509030504030204"/>
    <w:charset w:val="00"/>
    <w:family w:val="modern"/>
    <w:pitch w:val="fixed"/>
    <w:sig w:csb1="00000000" w:csb0="00000001" w:usb3="00000000" w:usb2="00000000" w:usb1="00000000" w:usb0="00000003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2DC4" w:rsidP="008120E9" w:rsidR="00FB2DC4">
      <w:r>
        <w:separator/>
      </w:r>
    </w:p>
  </w:footnote>
  <w:footnote w:id="0" w:type="continuationSeparator">
    <w:p w:rsidRDefault="00FB2DC4" w:rsidP="008120E9" w:rsidR="00FB2D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E9" w:rsidR="0096722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8E7390"/>
    <w:multiLevelType w:val="hybridMultilevel"/>
    <w:tmpl w:val="A546E7A8"/>
    <w:lvl w:tplc="70BEAE28" w:ilvl="0">
      <w:start w:val="8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Lucida Sans Typewriter" w:ascii="Lucida Sans Typewriter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Lucida Sans Typewriter" w:ascii="Lucida Sans Typewriter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Lucida Sans Typewriter" w:ascii="Lucida Sans Typewriter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271561"/>
    <w:multiLevelType w:val="hybridMultilevel"/>
    <w:tmpl w:val="DC147882"/>
    <w:lvl w:tplc="54ACADCE" w:ilvl="0">
      <w:numFmt w:val="bullet"/>
      <w:lvlText w:val="-"/>
      <w:lvlJc w:val="left"/>
      <w:pPr>
        <w:ind w:hanging="360" w:left="1428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324C512D"/>
    <w:multiLevelType w:val="hybridMultilevel"/>
    <w:tmpl w:val="539CF640"/>
    <w:lvl w:tplc="A432B74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B294DA9"/>
    <w:multiLevelType w:val="hybridMultilevel"/>
    <w:tmpl w:val="3C6ED61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B93E0A"/>
    <w:multiLevelType w:val="hybridMultilevel"/>
    <w:tmpl w:val="52E0EA5C"/>
    <w:lvl w:tplc="ED32246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C33D62"/>
    <w:multiLevelType w:val="hybridMultilevel"/>
    <w:tmpl w:val="2CE2457A"/>
    <w:lvl w:tplc="E03E61B0" w:ilvl="0">
      <w:start w:val="1"/>
      <w:numFmt w:val="decimal"/>
      <w:lvlText w:val="%1."/>
      <w:lvlJc w:val="left"/>
      <w:pPr>
        <w:ind w:hanging="360" w:left="1211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6">
    <w:nsid w:val="503A03EB"/>
    <w:multiLevelType w:val="hybridMultilevel"/>
    <w:tmpl w:val="1384EE04"/>
    <w:lvl w:tplc="0568C16E" w:ilvl="0">
      <w:start w:val="1"/>
      <w:numFmt w:val="decimal"/>
      <w:lvlText w:val="%1."/>
      <w:lvlJc w:val="left"/>
      <w:pPr>
        <w:ind w:hanging="360" w:left="1211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7">
    <w:nsid w:val="550B5E09"/>
    <w:multiLevelType w:val="hybridMultilevel"/>
    <w:tmpl w:val="23562296"/>
    <w:lvl w:tplc="87B0028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FB03177"/>
    <w:multiLevelType w:val="hybridMultilevel"/>
    <w:tmpl w:val="371CB6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2BE5AF5"/>
    <w:multiLevelType w:val="hybridMultilevel"/>
    <w:tmpl w:val="6A5E0ECA"/>
    <w:lvl w:tplc="041A0003" w:ilvl="0">
      <w:start w:val="1"/>
      <w:numFmt w:val="bullet"/>
      <w:lvlText w:val="o"/>
      <w:lvlJc w:val="left"/>
      <w:pPr>
        <w:ind w:hanging="360" w:left="1428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6E352632"/>
    <w:multiLevelType w:val="hybridMultilevel"/>
    <w:tmpl w:val="668CA240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726E2EB8"/>
    <w:multiLevelType w:val="hybridMultilevel"/>
    <w:tmpl w:val="0D72384C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C675A0D"/>
    <w:multiLevelType w:val="hybridMultilevel"/>
    <w:tmpl w:val="BCF6A5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EC8156C"/>
    <w:multiLevelType w:val="hybridMultilevel"/>
    <w:tmpl w:val="243A1DBC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3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0"/>
  </w:num>
  <w:num w:numId="9">
    <w:abstractNumId w:val="8"/>
  </w:num>
  <w:num w:numId="10">
    <w:abstractNumId w:val="9"/>
  </w:num>
  <w:num w:numId="11">
    <w:abstractNumId w:val="1"/>
  </w:num>
  <w:num w:numId="12">
    <w:abstractNumId w:val="12"/>
  </w:num>
  <w:num w:numId="13">
    <w:abstractNumId w:val="7"/>
  </w:num>
  <w:num w:numId="14">
    <w:abstractNumId w:val="11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3509"/>
    <w:rsid w:val="000030F8"/>
    <w:rsid w:val="00004486"/>
    <w:rsid w:val="00005F30"/>
    <w:rsid w:val="00011EDA"/>
    <w:rsid w:val="00014608"/>
    <w:rsid w:val="00016FDC"/>
    <w:rsid w:val="00017DAE"/>
    <w:rsid w:val="00020595"/>
    <w:rsid w:val="00021A2B"/>
    <w:rsid w:val="00024E9E"/>
    <w:rsid w:val="0002740D"/>
    <w:rsid w:val="0002778B"/>
    <w:rsid w:val="000409FC"/>
    <w:rsid w:val="00044D07"/>
    <w:rsid w:val="00044D88"/>
    <w:rsid w:val="00052FF1"/>
    <w:rsid w:val="00054114"/>
    <w:rsid w:val="00056C35"/>
    <w:rsid w:val="000608F4"/>
    <w:rsid w:val="0006686C"/>
    <w:rsid w:val="0007090D"/>
    <w:rsid w:val="000715AD"/>
    <w:rsid w:val="00071AE9"/>
    <w:rsid w:val="00075518"/>
    <w:rsid w:val="00082072"/>
    <w:rsid w:val="000874BC"/>
    <w:rsid w:val="00087667"/>
    <w:rsid w:val="0009555A"/>
    <w:rsid w:val="000967CE"/>
    <w:rsid w:val="000A29F1"/>
    <w:rsid w:val="000A3C4B"/>
    <w:rsid w:val="000A48C3"/>
    <w:rsid w:val="000A6004"/>
    <w:rsid w:val="000A63B5"/>
    <w:rsid w:val="000A672D"/>
    <w:rsid w:val="000A6C09"/>
    <w:rsid w:val="000B37DA"/>
    <w:rsid w:val="000D0911"/>
    <w:rsid w:val="000D2FFB"/>
    <w:rsid w:val="000D5ACA"/>
    <w:rsid w:val="000D7819"/>
    <w:rsid w:val="000D7DCE"/>
    <w:rsid w:val="000D7E1C"/>
    <w:rsid w:val="000E335E"/>
    <w:rsid w:val="000E4449"/>
    <w:rsid w:val="000F102C"/>
    <w:rsid w:val="000F568B"/>
    <w:rsid w:val="000F5E3D"/>
    <w:rsid w:val="001027B5"/>
    <w:rsid w:val="00104C46"/>
    <w:rsid w:val="00104E7C"/>
    <w:rsid w:val="00104FC7"/>
    <w:rsid w:val="001069E7"/>
    <w:rsid w:val="00106EB2"/>
    <w:rsid w:val="00107DAF"/>
    <w:rsid w:val="00110A4C"/>
    <w:rsid w:val="00110BAF"/>
    <w:rsid w:val="0011606C"/>
    <w:rsid w:val="00116589"/>
    <w:rsid w:val="001206AC"/>
    <w:rsid w:val="00125C8F"/>
    <w:rsid w:val="0012706C"/>
    <w:rsid w:val="00130E2E"/>
    <w:rsid w:val="001320CF"/>
    <w:rsid w:val="001320D7"/>
    <w:rsid w:val="00134614"/>
    <w:rsid w:val="00142214"/>
    <w:rsid w:val="00147202"/>
    <w:rsid w:val="00147479"/>
    <w:rsid w:val="00147D6F"/>
    <w:rsid w:val="0016011C"/>
    <w:rsid w:val="00164890"/>
    <w:rsid w:val="00164E86"/>
    <w:rsid w:val="001668D3"/>
    <w:rsid w:val="00170F75"/>
    <w:rsid w:val="00173952"/>
    <w:rsid w:val="001743A4"/>
    <w:rsid w:val="00175DF4"/>
    <w:rsid w:val="00185B6F"/>
    <w:rsid w:val="001875E7"/>
    <w:rsid w:val="00190BA4"/>
    <w:rsid w:val="00193BDF"/>
    <w:rsid w:val="00193E2C"/>
    <w:rsid w:val="00193E4F"/>
    <w:rsid w:val="00196E30"/>
    <w:rsid w:val="00197A3D"/>
    <w:rsid w:val="001A7177"/>
    <w:rsid w:val="001B0D61"/>
    <w:rsid w:val="001B2A42"/>
    <w:rsid w:val="001B534A"/>
    <w:rsid w:val="001B6210"/>
    <w:rsid w:val="001B6396"/>
    <w:rsid w:val="001C0911"/>
    <w:rsid w:val="001C31AF"/>
    <w:rsid w:val="001C4976"/>
    <w:rsid w:val="001C4AF5"/>
    <w:rsid w:val="001C64E8"/>
    <w:rsid w:val="001D19CA"/>
    <w:rsid w:val="001D5D0D"/>
    <w:rsid w:val="001D5EA3"/>
    <w:rsid w:val="001D60B0"/>
    <w:rsid w:val="001D7632"/>
    <w:rsid w:val="001E12E5"/>
    <w:rsid w:val="001E5882"/>
    <w:rsid w:val="001E6509"/>
    <w:rsid w:val="001E742E"/>
    <w:rsid w:val="001F0497"/>
    <w:rsid w:val="001F0E50"/>
    <w:rsid w:val="001F1A1D"/>
    <w:rsid w:val="001F34E7"/>
    <w:rsid w:val="001F50C9"/>
    <w:rsid w:val="001F7472"/>
    <w:rsid w:val="00202DAA"/>
    <w:rsid w:val="00203C03"/>
    <w:rsid w:val="00205442"/>
    <w:rsid w:val="002062F7"/>
    <w:rsid w:val="002063E6"/>
    <w:rsid w:val="00206D85"/>
    <w:rsid w:val="002105B9"/>
    <w:rsid w:val="00211E54"/>
    <w:rsid w:val="00212EE5"/>
    <w:rsid w:val="002145F7"/>
    <w:rsid w:val="002169BD"/>
    <w:rsid w:val="00216D5E"/>
    <w:rsid w:val="0021735E"/>
    <w:rsid w:val="00217896"/>
    <w:rsid w:val="0022011E"/>
    <w:rsid w:val="00231C1B"/>
    <w:rsid w:val="00231C2F"/>
    <w:rsid w:val="002338C3"/>
    <w:rsid w:val="0023454F"/>
    <w:rsid w:val="00234600"/>
    <w:rsid w:val="00234D7E"/>
    <w:rsid w:val="002375D0"/>
    <w:rsid w:val="00237793"/>
    <w:rsid w:val="0024123C"/>
    <w:rsid w:val="0024142C"/>
    <w:rsid w:val="00241DA4"/>
    <w:rsid w:val="002424F3"/>
    <w:rsid w:val="002443A7"/>
    <w:rsid w:val="00245EAC"/>
    <w:rsid w:val="0024601F"/>
    <w:rsid w:val="00246404"/>
    <w:rsid w:val="0024665A"/>
    <w:rsid w:val="00252D36"/>
    <w:rsid w:val="00256EF9"/>
    <w:rsid w:val="00256F1B"/>
    <w:rsid w:val="00262555"/>
    <w:rsid w:val="00264933"/>
    <w:rsid w:val="00275470"/>
    <w:rsid w:val="002762EE"/>
    <w:rsid w:val="00277B09"/>
    <w:rsid w:val="00281772"/>
    <w:rsid w:val="00284C1C"/>
    <w:rsid w:val="00286FE7"/>
    <w:rsid w:val="00291819"/>
    <w:rsid w:val="002936EE"/>
    <w:rsid w:val="0029503E"/>
    <w:rsid w:val="00296312"/>
    <w:rsid w:val="002967EF"/>
    <w:rsid w:val="002A0348"/>
    <w:rsid w:val="002A2D37"/>
    <w:rsid w:val="002A3109"/>
    <w:rsid w:val="002A7E04"/>
    <w:rsid w:val="002B14E7"/>
    <w:rsid w:val="002B21C0"/>
    <w:rsid w:val="002C2C60"/>
    <w:rsid w:val="002C32D4"/>
    <w:rsid w:val="002C4AEB"/>
    <w:rsid w:val="002C6FC4"/>
    <w:rsid w:val="002C752E"/>
    <w:rsid w:val="002D1478"/>
    <w:rsid w:val="002D4C18"/>
    <w:rsid w:val="002D5BEF"/>
    <w:rsid w:val="002D6B04"/>
    <w:rsid w:val="002E05E3"/>
    <w:rsid w:val="002E0BAB"/>
    <w:rsid w:val="002E4664"/>
    <w:rsid w:val="002F21EC"/>
    <w:rsid w:val="002F2451"/>
    <w:rsid w:val="002F76DE"/>
    <w:rsid w:val="003032E2"/>
    <w:rsid w:val="00304815"/>
    <w:rsid w:val="00306100"/>
    <w:rsid w:val="00311AA3"/>
    <w:rsid w:val="00311B32"/>
    <w:rsid w:val="003171E9"/>
    <w:rsid w:val="00320D0B"/>
    <w:rsid w:val="00331E88"/>
    <w:rsid w:val="003326D8"/>
    <w:rsid w:val="0033301F"/>
    <w:rsid w:val="00333565"/>
    <w:rsid w:val="003401C1"/>
    <w:rsid w:val="00341BF0"/>
    <w:rsid w:val="00341EA2"/>
    <w:rsid w:val="0034268F"/>
    <w:rsid w:val="00346337"/>
    <w:rsid w:val="00352F79"/>
    <w:rsid w:val="0035419F"/>
    <w:rsid w:val="003544B8"/>
    <w:rsid w:val="003549C2"/>
    <w:rsid w:val="00356ECD"/>
    <w:rsid w:val="00362782"/>
    <w:rsid w:val="00362B51"/>
    <w:rsid w:val="00364537"/>
    <w:rsid w:val="00367FE5"/>
    <w:rsid w:val="003734C9"/>
    <w:rsid w:val="00380BCD"/>
    <w:rsid w:val="003826B1"/>
    <w:rsid w:val="003842E0"/>
    <w:rsid w:val="00385070"/>
    <w:rsid w:val="0038701B"/>
    <w:rsid w:val="003903A9"/>
    <w:rsid w:val="003A4761"/>
    <w:rsid w:val="003A5044"/>
    <w:rsid w:val="003B5EC8"/>
    <w:rsid w:val="003B754E"/>
    <w:rsid w:val="003C11CA"/>
    <w:rsid w:val="003C1E15"/>
    <w:rsid w:val="003C47AB"/>
    <w:rsid w:val="003C4CA6"/>
    <w:rsid w:val="003D168A"/>
    <w:rsid w:val="003D2163"/>
    <w:rsid w:val="003D3C23"/>
    <w:rsid w:val="003D784F"/>
    <w:rsid w:val="003E0F08"/>
    <w:rsid w:val="003E3359"/>
    <w:rsid w:val="003E6730"/>
    <w:rsid w:val="003E6AF3"/>
    <w:rsid w:val="003F2607"/>
    <w:rsid w:val="003F3CBA"/>
    <w:rsid w:val="003F7966"/>
    <w:rsid w:val="00402C5E"/>
    <w:rsid w:val="004102FC"/>
    <w:rsid w:val="00414031"/>
    <w:rsid w:val="00425142"/>
    <w:rsid w:val="00426310"/>
    <w:rsid w:val="004319AE"/>
    <w:rsid w:val="00432AD8"/>
    <w:rsid w:val="0043505A"/>
    <w:rsid w:val="00441572"/>
    <w:rsid w:val="0044257C"/>
    <w:rsid w:val="0044505B"/>
    <w:rsid w:val="00451E48"/>
    <w:rsid w:val="00456627"/>
    <w:rsid w:val="00461840"/>
    <w:rsid w:val="00463C72"/>
    <w:rsid w:val="00466C76"/>
    <w:rsid w:val="004677C1"/>
    <w:rsid w:val="00467F7B"/>
    <w:rsid w:val="00470262"/>
    <w:rsid w:val="0047446F"/>
    <w:rsid w:val="004745E1"/>
    <w:rsid w:val="004762BE"/>
    <w:rsid w:val="004819FF"/>
    <w:rsid w:val="0048361C"/>
    <w:rsid w:val="00484EBA"/>
    <w:rsid w:val="0048602F"/>
    <w:rsid w:val="00486385"/>
    <w:rsid w:val="00486CAC"/>
    <w:rsid w:val="00491153"/>
    <w:rsid w:val="004922E7"/>
    <w:rsid w:val="00494E0C"/>
    <w:rsid w:val="004A2405"/>
    <w:rsid w:val="004A3837"/>
    <w:rsid w:val="004A4453"/>
    <w:rsid w:val="004A4BD5"/>
    <w:rsid w:val="004A641A"/>
    <w:rsid w:val="004A7881"/>
    <w:rsid w:val="004A791C"/>
    <w:rsid w:val="004B4644"/>
    <w:rsid w:val="004B6404"/>
    <w:rsid w:val="004B7EA0"/>
    <w:rsid w:val="004C0334"/>
    <w:rsid w:val="004C54FD"/>
    <w:rsid w:val="004D0CC9"/>
    <w:rsid w:val="004D22A3"/>
    <w:rsid w:val="004D30C2"/>
    <w:rsid w:val="004D31AA"/>
    <w:rsid w:val="004D5F9B"/>
    <w:rsid w:val="004E420B"/>
    <w:rsid w:val="004F3982"/>
    <w:rsid w:val="004F65FD"/>
    <w:rsid w:val="0050489A"/>
    <w:rsid w:val="00505779"/>
    <w:rsid w:val="0051039A"/>
    <w:rsid w:val="00510C14"/>
    <w:rsid w:val="00521E4A"/>
    <w:rsid w:val="00527C9E"/>
    <w:rsid w:val="0054227B"/>
    <w:rsid w:val="00542617"/>
    <w:rsid w:val="005465E2"/>
    <w:rsid w:val="00547628"/>
    <w:rsid w:val="00550358"/>
    <w:rsid w:val="00551EBB"/>
    <w:rsid w:val="0055351E"/>
    <w:rsid w:val="00553C8D"/>
    <w:rsid w:val="005553E0"/>
    <w:rsid w:val="00557B41"/>
    <w:rsid w:val="00557BF8"/>
    <w:rsid w:val="005612C1"/>
    <w:rsid w:val="005627F7"/>
    <w:rsid w:val="00570339"/>
    <w:rsid w:val="0057217F"/>
    <w:rsid w:val="0058075A"/>
    <w:rsid w:val="00582561"/>
    <w:rsid w:val="005830B5"/>
    <w:rsid w:val="00584E27"/>
    <w:rsid w:val="005876EC"/>
    <w:rsid w:val="0059565E"/>
    <w:rsid w:val="00595D65"/>
    <w:rsid w:val="00596860"/>
    <w:rsid w:val="005A0C01"/>
    <w:rsid w:val="005A32C3"/>
    <w:rsid w:val="005A520B"/>
    <w:rsid w:val="005B0403"/>
    <w:rsid w:val="005B3858"/>
    <w:rsid w:val="005B4E43"/>
    <w:rsid w:val="005C38B3"/>
    <w:rsid w:val="005C7238"/>
    <w:rsid w:val="005D3B92"/>
    <w:rsid w:val="005D3BBB"/>
    <w:rsid w:val="005E0201"/>
    <w:rsid w:val="005E08FB"/>
    <w:rsid w:val="005E49E7"/>
    <w:rsid w:val="005E5098"/>
    <w:rsid w:val="005F1E68"/>
    <w:rsid w:val="005F5FED"/>
    <w:rsid w:val="00602043"/>
    <w:rsid w:val="00612C6B"/>
    <w:rsid w:val="00616059"/>
    <w:rsid w:val="006202D5"/>
    <w:rsid w:val="0062176B"/>
    <w:rsid w:val="006324DC"/>
    <w:rsid w:val="00636C67"/>
    <w:rsid w:val="00636D1E"/>
    <w:rsid w:val="006419BE"/>
    <w:rsid w:val="0064262B"/>
    <w:rsid w:val="00644249"/>
    <w:rsid w:val="006451C0"/>
    <w:rsid w:val="0065102E"/>
    <w:rsid w:val="00655609"/>
    <w:rsid w:val="00657A99"/>
    <w:rsid w:val="00664334"/>
    <w:rsid w:val="006667AA"/>
    <w:rsid w:val="006678FF"/>
    <w:rsid w:val="00667BA5"/>
    <w:rsid w:val="006707CF"/>
    <w:rsid w:val="00670A54"/>
    <w:rsid w:val="00673AA9"/>
    <w:rsid w:val="00674D94"/>
    <w:rsid w:val="006759FB"/>
    <w:rsid w:val="00682C7A"/>
    <w:rsid w:val="006840E3"/>
    <w:rsid w:val="00687A40"/>
    <w:rsid w:val="006910E0"/>
    <w:rsid w:val="00693272"/>
    <w:rsid w:val="00693519"/>
    <w:rsid w:val="00693DA5"/>
    <w:rsid w:val="00696C16"/>
    <w:rsid w:val="006A00A6"/>
    <w:rsid w:val="006A0739"/>
    <w:rsid w:val="006A21CB"/>
    <w:rsid w:val="006A493F"/>
    <w:rsid w:val="006A55E2"/>
    <w:rsid w:val="006A5642"/>
    <w:rsid w:val="006B2351"/>
    <w:rsid w:val="006B279D"/>
    <w:rsid w:val="006C0254"/>
    <w:rsid w:val="006C1EE2"/>
    <w:rsid w:val="006C772E"/>
    <w:rsid w:val="006D0062"/>
    <w:rsid w:val="006D3129"/>
    <w:rsid w:val="006D557B"/>
    <w:rsid w:val="006D5939"/>
    <w:rsid w:val="006D600A"/>
    <w:rsid w:val="006E08D0"/>
    <w:rsid w:val="006E109C"/>
    <w:rsid w:val="006E1109"/>
    <w:rsid w:val="006E1242"/>
    <w:rsid w:val="006E1F92"/>
    <w:rsid w:val="006E4182"/>
    <w:rsid w:val="006F086F"/>
    <w:rsid w:val="006F0FB9"/>
    <w:rsid w:val="006F208D"/>
    <w:rsid w:val="006F2EE3"/>
    <w:rsid w:val="006F6772"/>
    <w:rsid w:val="006F6B95"/>
    <w:rsid w:val="00700DEA"/>
    <w:rsid w:val="00710071"/>
    <w:rsid w:val="00711E8A"/>
    <w:rsid w:val="00712479"/>
    <w:rsid w:val="0071577B"/>
    <w:rsid w:val="0072125C"/>
    <w:rsid w:val="00723772"/>
    <w:rsid w:val="007247D1"/>
    <w:rsid w:val="00726634"/>
    <w:rsid w:val="007271CC"/>
    <w:rsid w:val="00731D6E"/>
    <w:rsid w:val="0073413F"/>
    <w:rsid w:val="0073765D"/>
    <w:rsid w:val="0074193B"/>
    <w:rsid w:val="0074322B"/>
    <w:rsid w:val="00745AA8"/>
    <w:rsid w:val="00751175"/>
    <w:rsid w:val="00752A23"/>
    <w:rsid w:val="007609DE"/>
    <w:rsid w:val="00763608"/>
    <w:rsid w:val="00766F75"/>
    <w:rsid w:val="00766FBA"/>
    <w:rsid w:val="00771849"/>
    <w:rsid w:val="00772230"/>
    <w:rsid w:val="00784031"/>
    <w:rsid w:val="00791E6E"/>
    <w:rsid w:val="00793857"/>
    <w:rsid w:val="00797C7C"/>
    <w:rsid w:val="007A3931"/>
    <w:rsid w:val="007A4D6F"/>
    <w:rsid w:val="007A7D7E"/>
    <w:rsid w:val="007B1B52"/>
    <w:rsid w:val="007B7AED"/>
    <w:rsid w:val="007C1322"/>
    <w:rsid w:val="007C1AB8"/>
    <w:rsid w:val="007C4992"/>
    <w:rsid w:val="007C6F5C"/>
    <w:rsid w:val="007C76BC"/>
    <w:rsid w:val="007D1C7B"/>
    <w:rsid w:val="007D2A8E"/>
    <w:rsid w:val="007D2D55"/>
    <w:rsid w:val="007E0749"/>
    <w:rsid w:val="007E1A28"/>
    <w:rsid w:val="007E2286"/>
    <w:rsid w:val="007E2DBF"/>
    <w:rsid w:val="007E6AD9"/>
    <w:rsid w:val="007E7635"/>
    <w:rsid w:val="007E7B5C"/>
    <w:rsid w:val="007F07E8"/>
    <w:rsid w:val="007F2965"/>
    <w:rsid w:val="007F2FBF"/>
    <w:rsid w:val="007F49B6"/>
    <w:rsid w:val="007F539A"/>
    <w:rsid w:val="00802AF2"/>
    <w:rsid w:val="00811D2E"/>
    <w:rsid w:val="008120E9"/>
    <w:rsid w:val="0081374B"/>
    <w:rsid w:val="0081601C"/>
    <w:rsid w:val="00827ED8"/>
    <w:rsid w:val="008313DD"/>
    <w:rsid w:val="0084295C"/>
    <w:rsid w:val="0084377F"/>
    <w:rsid w:val="00847792"/>
    <w:rsid w:val="008477C1"/>
    <w:rsid w:val="00853982"/>
    <w:rsid w:val="00856EEB"/>
    <w:rsid w:val="0086037A"/>
    <w:rsid w:val="008618BE"/>
    <w:rsid w:val="00862BD7"/>
    <w:rsid w:val="0086423D"/>
    <w:rsid w:val="00865975"/>
    <w:rsid w:val="00870369"/>
    <w:rsid w:val="00872BC1"/>
    <w:rsid w:val="00872D9D"/>
    <w:rsid w:val="008730D3"/>
    <w:rsid w:val="00876B94"/>
    <w:rsid w:val="0088001E"/>
    <w:rsid w:val="008825F1"/>
    <w:rsid w:val="00883AE8"/>
    <w:rsid w:val="0088478E"/>
    <w:rsid w:val="008943AC"/>
    <w:rsid w:val="008953A1"/>
    <w:rsid w:val="00896C53"/>
    <w:rsid w:val="00897B3F"/>
    <w:rsid w:val="00897C65"/>
    <w:rsid w:val="008A2A27"/>
    <w:rsid w:val="008A4A26"/>
    <w:rsid w:val="008A6F0D"/>
    <w:rsid w:val="008B350A"/>
    <w:rsid w:val="008B3CE0"/>
    <w:rsid w:val="008B3DB7"/>
    <w:rsid w:val="008B5206"/>
    <w:rsid w:val="008C3037"/>
    <w:rsid w:val="008C35C1"/>
    <w:rsid w:val="008C3C0B"/>
    <w:rsid w:val="008C6022"/>
    <w:rsid w:val="008D030F"/>
    <w:rsid w:val="008D49C7"/>
    <w:rsid w:val="008D50D0"/>
    <w:rsid w:val="008D51BC"/>
    <w:rsid w:val="008D5828"/>
    <w:rsid w:val="008E02FD"/>
    <w:rsid w:val="008E11F4"/>
    <w:rsid w:val="008E2FE4"/>
    <w:rsid w:val="008E5096"/>
    <w:rsid w:val="008F00A3"/>
    <w:rsid w:val="008F3E01"/>
    <w:rsid w:val="008F46C9"/>
    <w:rsid w:val="008F4ACC"/>
    <w:rsid w:val="008F56B6"/>
    <w:rsid w:val="00903BCF"/>
    <w:rsid w:val="00905411"/>
    <w:rsid w:val="0091185D"/>
    <w:rsid w:val="00912ED2"/>
    <w:rsid w:val="009154DF"/>
    <w:rsid w:val="00916932"/>
    <w:rsid w:val="009206CE"/>
    <w:rsid w:val="00920EBF"/>
    <w:rsid w:val="00921E34"/>
    <w:rsid w:val="00923232"/>
    <w:rsid w:val="009241F8"/>
    <w:rsid w:val="00926EE1"/>
    <w:rsid w:val="00931124"/>
    <w:rsid w:val="0093484E"/>
    <w:rsid w:val="009355B2"/>
    <w:rsid w:val="0094380B"/>
    <w:rsid w:val="009455E7"/>
    <w:rsid w:val="00945924"/>
    <w:rsid w:val="00946B1E"/>
    <w:rsid w:val="00956753"/>
    <w:rsid w:val="009609FB"/>
    <w:rsid w:val="00962739"/>
    <w:rsid w:val="0096722A"/>
    <w:rsid w:val="00972BB4"/>
    <w:rsid w:val="00972CCA"/>
    <w:rsid w:val="009734FE"/>
    <w:rsid w:val="009823BE"/>
    <w:rsid w:val="00986BCF"/>
    <w:rsid w:val="00991D1B"/>
    <w:rsid w:val="009923E6"/>
    <w:rsid w:val="00993C21"/>
    <w:rsid w:val="009A12AD"/>
    <w:rsid w:val="009A1F20"/>
    <w:rsid w:val="009A36B0"/>
    <w:rsid w:val="009A3D60"/>
    <w:rsid w:val="009A49B5"/>
    <w:rsid w:val="009A6AFA"/>
    <w:rsid w:val="009B583E"/>
    <w:rsid w:val="009B58FA"/>
    <w:rsid w:val="009C0113"/>
    <w:rsid w:val="009C4015"/>
    <w:rsid w:val="009C4080"/>
    <w:rsid w:val="009C46C6"/>
    <w:rsid w:val="009C548F"/>
    <w:rsid w:val="009D13B0"/>
    <w:rsid w:val="009D275E"/>
    <w:rsid w:val="009D3BE2"/>
    <w:rsid w:val="009D3E81"/>
    <w:rsid w:val="009E0937"/>
    <w:rsid w:val="009E0CE1"/>
    <w:rsid w:val="009E1273"/>
    <w:rsid w:val="009E1A1E"/>
    <w:rsid w:val="009E3130"/>
    <w:rsid w:val="009E35BB"/>
    <w:rsid w:val="009E4CEE"/>
    <w:rsid w:val="009F673A"/>
    <w:rsid w:val="009F729F"/>
    <w:rsid w:val="00A039B6"/>
    <w:rsid w:val="00A06967"/>
    <w:rsid w:val="00A1628C"/>
    <w:rsid w:val="00A20E92"/>
    <w:rsid w:val="00A2294A"/>
    <w:rsid w:val="00A23712"/>
    <w:rsid w:val="00A30AE8"/>
    <w:rsid w:val="00A30E2D"/>
    <w:rsid w:val="00A41983"/>
    <w:rsid w:val="00A43E84"/>
    <w:rsid w:val="00A47306"/>
    <w:rsid w:val="00A505B0"/>
    <w:rsid w:val="00A52585"/>
    <w:rsid w:val="00A5581B"/>
    <w:rsid w:val="00A571C4"/>
    <w:rsid w:val="00A5797F"/>
    <w:rsid w:val="00A61F21"/>
    <w:rsid w:val="00A631CC"/>
    <w:rsid w:val="00A6441B"/>
    <w:rsid w:val="00A65897"/>
    <w:rsid w:val="00A65BBE"/>
    <w:rsid w:val="00A65CC3"/>
    <w:rsid w:val="00A733E2"/>
    <w:rsid w:val="00A7594B"/>
    <w:rsid w:val="00A8461F"/>
    <w:rsid w:val="00A8525B"/>
    <w:rsid w:val="00A86D8A"/>
    <w:rsid w:val="00A87369"/>
    <w:rsid w:val="00A9188C"/>
    <w:rsid w:val="00A91D2E"/>
    <w:rsid w:val="00A93CF5"/>
    <w:rsid w:val="00A93FF8"/>
    <w:rsid w:val="00AA1127"/>
    <w:rsid w:val="00AA3007"/>
    <w:rsid w:val="00AB0B55"/>
    <w:rsid w:val="00AB253C"/>
    <w:rsid w:val="00AB30C2"/>
    <w:rsid w:val="00AB55D7"/>
    <w:rsid w:val="00AB6649"/>
    <w:rsid w:val="00AB7C21"/>
    <w:rsid w:val="00AB7C4E"/>
    <w:rsid w:val="00AC0F8A"/>
    <w:rsid w:val="00AC3D5E"/>
    <w:rsid w:val="00AD0ABA"/>
    <w:rsid w:val="00AD232C"/>
    <w:rsid w:val="00AD23BD"/>
    <w:rsid w:val="00AD24DC"/>
    <w:rsid w:val="00AD322F"/>
    <w:rsid w:val="00AD401E"/>
    <w:rsid w:val="00AD5827"/>
    <w:rsid w:val="00AD5C26"/>
    <w:rsid w:val="00AE2B4A"/>
    <w:rsid w:val="00AE4A79"/>
    <w:rsid w:val="00B10EF9"/>
    <w:rsid w:val="00B144B0"/>
    <w:rsid w:val="00B237AF"/>
    <w:rsid w:val="00B305DD"/>
    <w:rsid w:val="00B310B9"/>
    <w:rsid w:val="00B318ED"/>
    <w:rsid w:val="00B34A13"/>
    <w:rsid w:val="00B3619E"/>
    <w:rsid w:val="00B36C36"/>
    <w:rsid w:val="00B36E02"/>
    <w:rsid w:val="00B36FBE"/>
    <w:rsid w:val="00B376F4"/>
    <w:rsid w:val="00B37B90"/>
    <w:rsid w:val="00B43CFF"/>
    <w:rsid w:val="00B44DAC"/>
    <w:rsid w:val="00B461F7"/>
    <w:rsid w:val="00B4661A"/>
    <w:rsid w:val="00B46F71"/>
    <w:rsid w:val="00B47C48"/>
    <w:rsid w:val="00B50A6B"/>
    <w:rsid w:val="00B5227E"/>
    <w:rsid w:val="00B52BD1"/>
    <w:rsid w:val="00B56C92"/>
    <w:rsid w:val="00B5783E"/>
    <w:rsid w:val="00B60708"/>
    <w:rsid w:val="00B61A5F"/>
    <w:rsid w:val="00B70CE5"/>
    <w:rsid w:val="00B70D18"/>
    <w:rsid w:val="00B71BA9"/>
    <w:rsid w:val="00B75C0A"/>
    <w:rsid w:val="00B76552"/>
    <w:rsid w:val="00B8203B"/>
    <w:rsid w:val="00B83CAC"/>
    <w:rsid w:val="00B90D8D"/>
    <w:rsid w:val="00B929D2"/>
    <w:rsid w:val="00B9497C"/>
    <w:rsid w:val="00B963D9"/>
    <w:rsid w:val="00BA10E5"/>
    <w:rsid w:val="00BA20FA"/>
    <w:rsid w:val="00BA3CF7"/>
    <w:rsid w:val="00BA4BBF"/>
    <w:rsid w:val="00BB0F16"/>
    <w:rsid w:val="00BB16F3"/>
    <w:rsid w:val="00BB29BD"/>
    <w:rsid w:val="00BC1390"/>
    <w:rsid w:val="00BC7A72"/>
    <w:rsid w:val="00BD1270"/>
    <w:rsid w:val="00BD2939"/>
    <w:rsid w:val="00BD5E06"/>
    <w:rsid w:val="00BD6134"/>
    <w:rsid w:val="00BE0B53"/>
    <w:rsid w:val="00BE230D"/>
    <w:rsid w:val="00BE4884"/>
    <w:rsid w:val="00BE528B"/>
    <w:rsid w:val="00BE5E20"/>
    <w:rsid w:val="00BE7DD7"/>
    <w:rsid w:val="00BF0C65"/>
    <w:rsid w:val="00BF1B3A"/>
    <w:rsid w:val="00BF2790"/>
    <w:rsid w:val="00BF58E9"/>
    <w:rsid w:val="00C00B0E"/>
    <w:rsid w:val="00C01D79"/>
    <w:rsid w:val="00C03816"/>
    <w:rsid w:val="00C061D2"/>
    <w:rsid w:val="00C135F1"/>
    <w:rsid w:val="00C14A3C"/>
    <w:rsid w:val="00C17140"/>
    <w:rsid w:val="00C17158"/>
    <w:rsid w:val="00C25715"/>
    <w:rsid w:val="00C273B6"/>
    <w:rsid w:val="00C30B97"/>
    <w:rsid w:val="00C31F42"/>
    <w:rsid w:val="00C43662"/>
    <w:rsid w:val="00C44D30"/>
    <w:rsid w:val="00C45000"/>
    <w:rsid w:val="00C50A8F"/>
    <w:rsid w:val="00C51125"/>
    <w:rsid w:val="00C51B47"/>
    <w:rsid w:val="00C541BA"/>
    <w:rsid w:val="00C54676"/>
    <w:rsid w:val="00C57976"/>
    <w:rsid w:val="00C61802"/>
    <w:rsid w:val="00C64094"/>
    <w:rsid w:val="00C66298"/>
    <w:rsid w:val="00C667B8"/>
    <w:rsid w:val="00C67762"/>
    <w:rsid w:val="00C72D85"/>
    <w:rsid w:val="00C73EB1"/>
    <w:rsid w:val="00C77766"/>
    <w:rsid w:val="00C805D6"/>
    <w:rsid w:val="00C92D08"/>
    <w:rsid w:val="00C9635C"/>
    <w:rsid w:val="00CA292D"/>
    <w:rsid w:val="00CA3014"/>
    <w:rsid w:val="00CB0EA1"/>
    <w:rsid w:val="00CB1D25"/>
    <w:rsid w:val="00CB211B"/>
    <w:rsid w:val="00CB217C"/>
    <w:rsid w:val="00CB35AC"/>
    <w:rsid w:val="00CB5F88"/>
    <w:rsid w:val="00CB7F8F"/>
    <w:rsid w:val="00CC50CC"/>
    <w:rsid w:val="00CC6135"/>
    <w:rsid w:val="00CD0069"/>
    <w:rsid w:val="00CD2D1E"/>
    <w:rsid w:val="00CD4E0A"/>
    <w:rsid w:val="00CD6791"/>
    <w:rsid w:val="00CD720B"/>
    <w:rsid w:val="00CE035A"/>
    <w:rsid w:val="00CE119F"/>
    <w:rsid w:val="00CE30C7"/>
    <w:rsid w:val="00CF1E0D"/>
    <w:rsid w:val="00CF5736"/>
    <w:rsid w:val="00CF586C"/>
    <w:rsid w:val="00CF59F8"/>
    <w:rsid w:val="00D04845"/>
    <w:rsid w:val="00D06FFC"/>
    <w:rsid w:val="00D225CD"/>
    <w:rsid w:val="00D237FC"/>
    <w:rsid w:val="00D24030"/>
    <w:rsid w:val="00D269DE"/>
    <w:rsid w:val="00D33509"/>
    <w:rsid w:val="00D3798C"/>
    <w:rsid w:val="00D37B8C"/>
    <w:rsid w:val="00D41BBE"/>
    <w:rsid w:val="00D429B3"/>
    <w:rsid w:val="00D47165"/>
    <w:rsid w:val="00D54D63"/>
    <w:rsid w:val="00D54F9F"/>
    <w:rsid w:val="00D55638"/>
    <w:rsid w:val="00D57A7A"/>
    <w:rsid w:val="00D609A5"/>
    <w:rsid w:val="00D7136A"/>
    <w:rsid w:val="00D74596"/>
    <w:rsid w:val="00D75BB2"/>
    <w:rsid w:val="00D77724"/>
    <w:rsid w:val="00D92FD4"/>
    <w:rsid w:val="00DA3DBA"/>
    <w:rsid w:val="00DA5DD3"/>
    <w:rsid w:val="00DB0139"/>
    <w:rsid w:val="00DB10FA"/>
    <w:rsid w:val="00DC7B5D"/>
    <w:rsid w:val="00DD0E0E"/>
    <w:rsid w:val="00DD0F60"/>
    <w:rsid w:val="00DD2D6D"/>
    <w:rsid w:val="00DD3125"/>
    <w:rsid w:val="00DD37C1"/>
    <w:rsid w:val="00DD4697"/>
    <w:rsid w:val="00DD48EE"/>
    <w:rsid w:val="00DE003E"/>
    <w:rsid w:val="00DE0419"/>
    <w:rsid w:val="00DE0659"/>
    <w:rsid w:val="00DE40DB"/>
    <w:rsid w:val="00DE529D"/>
    <w:rsid w:val="00DF1B13"/>
    <w:rsid w:val="00DF3F02"/>
    <w:rsid w:val="00DF421E"/>
    <w:rsid w:val="00DF4AA5"/>
    <w:rsid w:val="00DF61BB"/>
    <w:rsid w:val="00DF7BDD"/>
    <w:rsid w:val="00E00FD8"/>
    <w:rsid w:val="00E0127C"/>
    <w:rsid w:val="00E04BA9"/>
    <w:rsid w:val="00E0550B"/>
    <w:rsid w:val="00E1002F"/>
    <w:rsid w:val="00E11DDE"/>
    <w:rsid w:val="00E124C2"/>
    <w:rsid w:val="00E132D1"/>
    <w:rsid w:val="00E13580"/>
    <w:rsid w:val="00E14E0D"/>
    <w:rsid w:val="00E1552B"/>
    <w:rsid w:val="00E245D0"/>
    <w:rsid w:val="00E30129"/>
    <w:rsid w:val="00E3400D"/>
    <w:rsid w:val="00E34C3F"/>
    <w:rsid w:val="00E351EB"/>
    <w:rsid w:val="00E35481"/>
    <w:rsid w:val="00E3608C"/>
    <w:rsid w:val="00E37C40"/>
    <w:rsid w:val="00E41EBF"/>
    <w:rsid w:val="00E44B7C"/>
    <w:rsid w:val="00E60174"/>
    <w:rsid w:val="00E722CA"/>
    <w:rsid w:val="00E76975"/>
    <w:rsid w:val="00E805A9"/>
    <w:rsid w:val="00E80E68"/>
    <w:rsid w:val="00E822A9"/>
    <w:rsid w:val="00E826F7"/>
    <w:rsid w:val="00E82DB8"/>
    <w:rsid w:val="00E83842"/>
    <w:rsid w:val="00E8543C"/>
    <w:rsid w:val="00E908F5"/>
    <w:rsid w:val="00E924B2"/>
    <w:rsid w:val="00E937FB"/>
    <w:rsid w:val="00E93F0C"/>
    <w:rsid w:val="00E95E2A"/>
    <w:rsid w:val="00EA1E01"/>
    <w:rsid w:val="00EA328F"/>
    <w:rsid w:val="00EA507D"/>
    <w:rsid w:val="00EB40D0"/>
    <w:rsid w:val="00EB43FB"/>
    <w:rsid w:val="00EB77F7"/>
    <w:rsid w:val="00EC30F9"/>
    <w:rsid w:val="00EC4B5C"/>
    <w:rsid w:val="00EC7E1D"/>
    <w:rsid w:val="00ED1675"/>
    <w:rsid w:val="00ED1FA9"/>
    <w:rsid w:val="00ED2C75"/>
    <w:rsid w:val="00ED3424"/>
    <w:rsid w:val="00ED3DA1"/>
    <w:rsid w:val="00ED45CD"/>
    <w:rsid w:val="00ED6A1F"/>
    <w:rsid w:val="00ED6E13"/>
    <w:rsid w:val="00ED772C"/>
    <w:rsid w:val="00EE15A1"/>
    <w:rsid w:val="00EE2A2F"/>
    <w:rsid w:val="00EE3091"/>
    <w:rsid w:val="00EF26A6"/>
    <w:rsid w:val="00F01A6F"/>
    <w:rsid w:val="00F01BEB"/>
    <w:rsid w:val="00F04B56"/>
    <w:rsid w:val="00F11CF4"/>
    <w:rsid w:val="00F124EC"/>
    <w:rsid w:val="00F15A07"/>
    <w:rsid w:val="00F21ED7"/>
    <w:rsid w:val="00F23285"/>
    <w:rsid w:val="00F235FF"/>
    <w:rsid w:val="00F2696A"/>
    <w:rsid w:val="00F26A46"/>
    <w:rsid w:val="00F30417"/>
    <w:rsid w:val="00F31A89"/>
    <w:rsid w:val="00F32C62"/>
    <w:rsid w:val="00F34726"/>
    <w:rsid w:val="00F447ED"/>
    <w:rsid w:val="00F4543D"/>
    <w:rsid w:val="00F45C1C"/>
    <w:rsid w:val="00F52DA6"/>
    <w:rsid w:val="00F53B7D"/>
    <w:rsid w:val="00F55436"/>
    <w:rsid w:val="00F55864"/>
    <w:rsid w:val="00F6077E"/>
    <w:rsid w:val="00F6100A"/>
    <w:rsid w:val="00F6575C"/>
    <w:rsid w:val="00F6677D"/>
    <w:rsid w:val="00F741DD"/>
    <w:rsid w:val="00F7605E"/>
    <w:rsid w:val="00F76C7F"/>
    <w:rsid w:val="00F8339A"/>
    <w:rsid w:val="00F84700"/>
    <w:rsid w:val="00F856EE"/>
    <w:rsid w:val="00F932E0"/>
    <w:rsid w:val="00F97C8F"/>
    <w:rsid w:val="00FB2B8D"/>
    <w:rsid w:val="00FB2DC4"/>
    <w:rsid w:val="00FD139C"/>
    <w:rsid w:val="00FD3FE8"/>
    <w:rsid w:val="00FD4111"/>
    <w:rsid w:val="00FD6D07"/>
    <w:rsid w:val="00FD73C2"/>
    <w:rsid w:val="00FE28F7"/>
    <w:rsid w:val="00FE699F"/>
    <w:rsid w:val="00FE7534"/>
    <w:rsid w:val="00FE7BDF"/>
    <w:rsid w:val="00FF02A0"/>
    <w:rsid w:val="00FF21B4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Arial" w:hAnsi="Arial" w:ascii="Arial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bCs/>
      <w:sz w:val="28"/>
    </w:rPr>
  </w:style>
  <w:style w:styleId="Naslov4" w:type="paragraph">
    <w:name w:val="heading 4"/>
    <w:basedOn w:val="Normal"/>
    <w:next w:val="Normal"/>
    <w:qFormat/>
    <w:rsid w:val="00CF5736"/>
    <w:pPr>
      <w:keepNext/>
      <w:spacing w:after="60" w:before="240"/>
      <w:outlineLvl w:val="3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08"/>
    </w:pPr>
    <w:rPr>
      <w:rFonts w:cs="Arial" w:hAnsi="Arial" w:ascii="Arial"/>
    </w:rPr>
  </w:style>
  <w:style w:styleId="Tijeloteksta" w:type="paragraph">
    <w:name w:val="Body Text"/>
    <w:basedOn w:val="Normal"/>
    <w:rsid w:val="005D3BBB"/>
    <w:pPr>
      <w:spacing w:after="120"/>
    </w:pPr>
  </w:style>
  <w:style w:customStyle="true" w:styleId="UvuenotijelotekstaChar" w:type="character">
    <w:name w:val="Uvučeno tijelo teksta Char"/>
    <w:link w:val="Uvuenotijeloteksta"/>
    <w:rsid w:val="009B58FA"/>
    <w:rPr>
      <w:rFonts w:cs="Arial" w:hAnsi="Arial" w:asci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120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20E9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8120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20E9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rsid w:val="002C6F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C6FC4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F2EE3"/>
    <w:pPr>
      <w:ind w:left="708"/>
    </w:pPr>
  </w:style>
  <w:style w:styleId="Reetkatablice" w:type="table">
    <w:name w:val="Table Grid"/>
    <w:basedOn w:val="Obinatablica"/>
    <w:rsid w:val="008943A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100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02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02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02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02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Arial" w:cs="Arial" w:hAnsi="Arial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bCs/>
      <w:sz w:val="28"/>
    </w:rPr>
  </w:style>
  <w:style w:styleId="Naslov4" w:type="paragraph">
    <w:name w:val="heading 4"/>
    <w:basedOn w:val="Normal"/>
    <w:next w:val="Normal"/>
    <w:qFormat/>
    <w:rsid w:val="00CF5736"/>
    <w:pPr>
      <w:keepNext/>
      <w:spacing w:after="60" w:before="240"/>
      <w:outlineLvl w:val="3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08"/>
    </w:pPr>
    <w:rPr>
      <w:rFonts w:ascii="Arial" w:cs="Arial" w:hAnsi="Arial"/>
    </w:rPr>
  </w:style>
  <w:style w:styleId="Tijeloteksta" w:type="paragraph">
    <w:name w:val="Body Text"/>
    <w:basedOn w:val="Normal"/>
    <w:rsid w:val="005D3BBB"/>
    <w:pPr>
      <w:spacing w:after="120"/>
    </w:pPr>
  </w:style>
  <w:style w:customStyle="1" w:styleId="UvuenotijelotekstaChar" w:type="character">
    <w:name w:val="Uvučeno tijelo teksta Char"/>
    <w:link w:val="Uvuenotijeloteksta"/>
    <w:rsid w:val="009B58FA"/>
    <w:rPr>
      <w:rFonts w:ascii="Arial" w:cs="Arial" w:hAns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120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20E9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8120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20E9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rsid w:val="002C6F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C6FC4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F2EE3"/>
    <w:pPr>
      <w:ind w:left="708"/>
    </w:pPr>
  </w:style>
  <w:style w:styleId="Reetkatablice" w:type="table">
    <w:name w:val="Table Grid"/>
    <w:basedOn w:val="Obinatablica"/>
    <w:rsid w:val="008943A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100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02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02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02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02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8424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54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13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1869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8755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65716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83706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9286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7308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0003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9908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68217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8405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20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031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91539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19197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00254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524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77901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600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5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8152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567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St-21/2017</izvorni_sadrzaj>
    <derivirana_varijabla naziv="DomainObject.Predmet.OznakaBroj_1">St-21/2017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PROPELA d.o.o.</izvorni_sadrzaj>
    <derivirana_varijabla naziv="DomainObject.Predmet.ProtustrankaFormated_1">  PROPELA d.o.o.</derivirana_varijabla>
  </DomainObject.Predmet.ProtustrankaFormated>
  <DomainObject.Predmet.ProtustrankaFormatedOIB>
    <izvorni_sadrzaj>  PROPELA d.o.o., OIB 50029532717</izvorni_sadrzaj>
    <derivirana_varijabla naziv="DomainObject.Predmet.ProtustrankaFormatedOIB_1">  PROPELA d.o.o., OIB 50029532717</derivirana_varijabla>
  </DomainObject.Predmet.ProtustrankaFormatedOIB>
  <DomainObject.Predmet.ProtustrankaFormatedWithAdress>
    <izvorni_sadrzaj> PROPELA d.o.o., Ivana Šibla 20, 10000 Zagreb</izvorni_sadrzaj>
    <derivirana_varijabla naziv="DomainObject.Predmet.ProtustrankaFormatedWithAdress_1"> PROPELA d.o.o., Ivana Šibla 20, 10000 Zagreb</derivirana_varijabla>
  </DomainObject.Predmet.ProtustrankaFormatedWithAdress>
  <DomainObject.Predmet.ProtustrankaFormatedWithAdressOIB>
    <izvorni_sadrzaj> PROPELA d.o.o., OIB 50029532717, Ivana Šibla 20, 10000 Zagreb</izvorni_sadrzaj>
    <derivirana_varijabla naziv="DomainObject.Predmet.ProtustrankaFormatedWithAdressOIB_1"> PROPELA d.o.o., OIB 50029532717, Ivana Šibla 20, 10000 Zagreb</derivirana_varijabla>
  </DomainObject.Predmet.ProtustrankaFormatedWithAdressOIB>
  <DomainObject.Predmet.ProtustrankaWithAdress>
    <izvorni_sadrzaj>PROPELA d.o.o. Ivana Šibla 20, 10000 Zagreb</izvorni_sadrzaj>
    <derivirana_varijabla naziv="DomainObject.Predmet.ProtustrankaWithAdress_1">PROPELA d.o.o. Ivana Šibla 20, 10000 Zagreb</derivirana_varijabla>
  </DomainObject.Predmet.ProtustrankaWithAdress>
  <DomainObject.Predmet.ProtustrankaWithAdressOIB>
    <izvorni_sadrzaj>PROPELA d.o.o., OIB 50029532717, Ivana Šibla 20, 10000 Zagreb</izvorni_sadrzaj>
    <derivirana_varijabla naziv="DomainObject.Predmet.ProtustrankaWithAdressOIB_1">PROPELA d.o.o., OIB 50029532717, Ivana Šibla 20, 10000 Zagreb</derivirana_varijabla>
  </DomainObject.Predmet.ProtustrankaWithAdressOIB>
  <DomainObject.Predmet.ProtustrankaNazivFormated>
    <izvorni_sadrzaj>PROPELA d.o.o.</izvorni_sadrzaj>
    <derivirana_varijabla naziv="DomainObject.Predmet.ProtustrankaNazivFormated_1">PROPELA d.o.o.</derivirana_varijabla>
  </DomainObject.Predmet.ProtustrankaNazivFormated>
  <DomainObject.Predmet.ProtustrankaNazivFormatedOIB>
    <izvorni_sadrzaj>PROPELA d.o.o., OIB 50029532717</izvorni_sadrzaj>
    <derivirana_varijabla naziv="DomainObject.Predmet.ProtustrankaNazivFormatedOIB_1">PROPELA d.o.o., OIB 50029532717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PROPELA d.o.o.</item>
    </izvorni_sadrzaj>
    <derivirana_varijabla naziv="DomainObject.Predmet.ProtuStrankaListFormated_1">
      <item>PROPELA d.o.o.</item>
    </derivirana_varijabla>
  </DomainObject.Predmet.ProtuStrankaListFormated>
  <DomainObject.Predmet.ProtuStrankaListFormatedOIB>
    <izvorni_sadrzaj>
      <item>PROPELA d.o.o., OIB 50029532717</item>
    </izvorni_sadrzaj>
    <derivirana_varijabla naziv="DomainObject.Predmet.ProtuStrankaListFormatedOIB_1">
      <item>PROPELA d.o.o., OIB 50029532717</item>
    </derivirana_varijabla>
  </DomainObject.Predmet.ProtuStrankaListFormatedOIB>
  <DomainObject.Predmet.ProtuStrankaListFormatedWithAdress>
    <izvorni_sadrzaj>
      <item>PROPELA d.o.o., Ivana Šibla 20, 10000 Zagreb</item>
    </izvorni_sadrzaj>
    <derivirana_varijabla naziv="DomainObject.Predmet.ProtuStrankaListFormatedWithAdress_1">
      <item>PROPELA d.o.o., Ivana Šibla 20, 10000 Zagreb</item>
    </derivirana_varijabla>
  </DomainObject.Predmet.ProtuStrankaListFormatedWithAdress>
  <DomainObject.Predmet.ProtuStrankaListFormatedWithAdressOIB>
    <izvorni_sadrzaj>
      <item>PROPELA d.o.o., OIB 50029532717, Ivana Šibla 20, 10000 Zagreb</item>
    </izvorni_sadrzaj>
    <derivirana_varijabla naziv="DomainObject.Predmet.ProtuStrankaListFormatedWithAdressOIB_1">
      <item>PROPELA d.o.o., OIB 50029532717, Ivana Šibla 20, 10000 Zagreb</item>
    </derivirana_varijabla>
  </DomainObject.Predmet.ProtuStrankaListFormatedWithAdressOIB>
  <DomainObject.Predmet.ProtuStrankaListNazivFormated>
    <izvorni_sadrzaj>
      <item>PROPELA d.o.o.</item>
    </izvorni_sadrzaj>
    <derivirana_varijabla naziv="DomainObject.Predmet.ProtuStrankaListNazivFormated_1">
      <item>PROPELA d.o.o.</item>
    </derivirana_varijabla>
  </DomainObject.Predmet.ProtuStrankaListNazivFormated>
  <DomainObject.Predmet.ProtuStrankaListNazivFormatedOIB>
    <izvorni_sadrzaj>
      <item>PROPELA d.o.o., OIB 50029532717</item>
    </izvorni_sadrzaj>
    <derivirana_varijabla naziv="DomainObject.Predmet.ProtuStrankaListNazivFormatedOIB_1">
      <item>PROPELA d.o.o., OIB 50029532717</item>
    </derivirana_varijabla>
  </DomainObject.Predmet.ProtuStrankaListNazivFormatedOIB>
  <DomainObject.Predmet.OstaliListFormated>
    <izvorni_sadrzaj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OstaliListFormated_1"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derivirana_varijabla>
  </DomainObject.Predmet.OstaliListFormated>
  <DomainObject.Predmet.OstaliListFormatedOIB>
    <izvorni_sadrzaj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FormatedOIB_1"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Sofija Drašner, Tomaša Garriguea Masaryka 32, 43500 Daruvar</item>
      <item>Marica Mrkobrad, Ivana Šibla 20, 10000 Zagreb</item>
      <item>ŽUPANIJSKO DRŽAVNO ODVJETNIŠTVO U ZAGREBU, Savska Cesta 41,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Sofija Drašner, Tomaša Garriguea Masaryka 32, 43500 Daruvar</item>
      <item>Marica Mrkobrad, Ivana Šibla 20, 10000 Zagreb</item>
      <item>ŽUPANIJSKO DRŽAVNO ODVJETNIŠTVO U ZAGREBU, Savska Cesta 41,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Sofija Drašner, OIB 17096591173, Tomaša Garriguea Masaryka 32, 43500 Daruvar</item>
      <item>Marica Mrkobrad, OIB 44254377365, Ivana Šibla 20, 10000 Zagreb</item>
      <item>ŽUPANIJSKO DRŽAVNO ODVJETNIŠTVO U ZAGREBU, OIB 16488001145, Savska Cesta 41,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Sofija Drašner, OIB 17096591173, Tomaša Garriguea Masaryka 32, 43500 Daruvar</item>
      <item>Marica Mrkobrad, OIB 44254377365, Ivana Šibla 20, 10000 Zagreb</item>
      <item>ŽUPANIJSKO DRŽAVNO ODVJETNIŠTVO U ZAGREBU, OIB 16488001145, Savska Cesta 41,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OstaliListNazivFormated_1"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derivirana_varijabla>
  </DomainObject.Predmet.OstaliListNazivFormated>
  <DomainObject.Predmet.OstaliListNazivFormatedOIB>
    <izvorni_sadrzaj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NazivFormatedOIB_1"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PROPELA d.o.o.</izvorni_sadrzaj>
    <derivirana_varijabla naziv="DomainObject.Predmet.ProtustrankaIDrugi_1">PROPELA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PROPELA d.o.o., OIB 50029532717, Ivana Šibla 20, 10000 Zagreb</izvorni_sadrzaj>
    <derivirana_varijabla naziv="DomainObject.Predmet.ProtustrankaIDrugiAdressOIB_1">PROPELA d.o.o., OIB 50029532717, Ivana Šibla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PROPELA d.o.o.</item>
      <item>FINA Regionalni centar Zagreb</item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SudioniciListNaziv_1">
      <item>PROPELA d.o.o.</item>
      <item>FINA Regionalni centar Zagreb</item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derivirana_varijabla>
  </DomainObject.Predmet.SudioniciListNaziv>
  <DomainObject.Predmet.SudioniciListAdressOIB>
    <izvorni_sadrzaj>
      <item>PROPELA d.o.o., OIB 50029532717, Ivana Šibla 20,10000 Zagreb</item>
      <item>FINA Regionalni centar Zagreb, OIB 85821130368, Trg svibanjskih žrtava 1995. 1,10000 Zagreb</item>
      <item>Sofija Drašner, OIB 17096591173, Tomaša Garriguea Masaryka 32,43500 Daruvar</item>
      <item>Marica Mrkobrad, OIB 44254377365, Ivana Šibla 20,10000 Zagreb</item>
      <item>ŽUPANIJSKO DRŽAVNO ODVJETNIŠTVO U ZAGREBU, OIB 16488001145, Savska Cesta 41,10000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PROPELA d.o.o., OIB 50029532717, Ivana Šibla 20,10000 Zagreb</item>
      <item>FINA Regionalni centar Zagreb, OIB 85821130368, Trg svibanjskih žrtava 1995. 1,10000 Zagreb</item>
      <item>Sofija Drašner, OIB 17096591173, Tomaša Garriguea Masaryka 32,43500 Daruvar</item>
      <item>Marica Mrkobrad, OIB 44254377365, Ivana Šibla 20,10000 Zagreb</item>
      <item>ŽUPANIJSKO DRŽAVNO ODVJETNIŠTVO U ZAGREBU, OIB 16488001145, Savska Cesta 41,10000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50029532717</item>
      <item>, OIB 85821130368</item>
      <item>, OIB 17096591173</item>
      <item>, OIB 44254377365</item>
      <item>, OIB 16488001145</item>
      <item>, OIB 85821130368</item>
      <item>, OIB 18683136487</item>
      <item>, OIB 26635293339</item>
    </izvorni_sadrzaj>
    <derivirana_varijabla naziv="DomainObject.Predmet.SudioniciListNazivOIB_1">
      <item>, OIB 50029532717</item>
      <item>, OIB 85821130368</item>
      <item>, OIB 17096591173</item>
      <item>, OIB 44254377365</item>
      <item>, OIB 16488001145</item>
      <item>, OIB 85821130368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2DF868-1B6E-4534-9866-B31178DB7D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BOJANA</properties:Company>
  <properties:Pages>2</properties:Pages>
  <properties:Words>279</properties:Words>
  <properties:Characters>1760</properties:Characters>
  <properties:Lines>143</properties:Lines>
  <properties:Paragraphs>70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«NOVI ORION» d</vt:lpstr>
      <vt:lpstr>«NOVI ORION» d</vt:lpstr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2017-06-02T09:05:00Z</dcterms:created>
  <dc:creator>BOJANA</dc:creator>
  <cp:lastModifiedBy>Jadranka Zelić</cp:lastModifiedBy>
  <cp:lastPrinted>2017-06-01T07:35:00Z</cp:lastPrinted>
  <dcterms:modified xmlns:xsi="http://www.w3.org/2001/XMLSchema-instance" xsi:type="dcterms:W3CDTF">2017-06-02T09:06:00Z</dcterms:modified>
  <cp:revision>3</cp:revision>
  <dc:title>«NOVI ORION»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