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1697" w14:paraId="8d21697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3782E">
        <w:t>199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3782E">
        <w:t xml:space="preserve">RZ PERFORMANCE </w:t>
      </w:r>
      <w:r w:rsidR="00B3782E" w:rsidRPr="00A56DCC">
        <w:t xml:space="preserve">d.o.o., </w:t>
      </w:r>
      <w:r w:rsidR="00B3782E">
        <w:t>Zadar</w:t>
      </w:r>
      <w:r w:rsidR="00B3782E" w:rsidRPr="00A56DCC">
        <w:t xml:space="preserve">, </w:t>
      </w:r>
      <w:r w:rsidR="00B3782E">
        <w:t>Dr. Franje Tuđmana 14</w:t>
      </w:r>
      <w:r w:rsidR="00B3782E" w:rsidRPr="00A56DCC">
        <w:t xml:space="preserve">, OIB: </w:t>
      </w:r>
      <w:r w:rsidR="00B3782E">
        <w:t>36263933489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B3782E">
        <w:t>Maji Tomašić</w:t>
      </w:r>
      <w:r w:rsidR="00B3782E" w:rsidRPr="00A56DCC">
        <w:t xml:space="preserve"> iz </w:t>
      </w:r>
      <w:r w:rsidR="00B3782E">
        <w:t>Kastava</w:t>
      </w:r>
      <w:r>
        <w:t xml:space="preserve">,  </w:t>
      </w:r>
      <w:r w:rsidR="00CC056F">
        <w:t>15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7A1CCB">
        <w:rPr>
          <w:b/>
        </w:rPr>
        <w:t>9</w:t>
      </w:r>
      <w:r w:rsidR="00DF0E12" w:rsidRPr="00CE411B">
        <w:rPr>
          <w:b/>
        </w:rPr>
        <w:t>,</w:t>
      </w:r>
      <w:r w:rsidR="007A1CCB">
        <w:rPr>
          <w:b/>
        </w:rPr>
        <w:t>2</w:t>
      </w:r>
      <w:r w:rsidR="00B3782E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B3782E">
        <w:t>Maja Tomašić</w:t>
      </w:r>
      <w:r w:rsidR="00B3782E" w:rsidRPr="00A56DCC">
        <w:t xml:space="preserve"> iz </w:t>
      </w:r>
      <w:r w:rsidR="00B3782E">
        <w:t>Kastava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B3782E">
        <w:t>Maja Tomašić</w:t>
      </w:r>
      <w:r w:rsidR="00B3782E" w:rsidRPr="00A56DCC">
        <w:t xml:space="preserve"> iz </w:t>
      </w:r>
      <w:r w:rsidR="00B3782E">
        <w:t>Kastava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B3782E">
        <w:t xml:space="preserve">RZ PERFORMANCE </w:t>
      </w:r>
      <w:r w:rsidR="00B3782E" w:rsidRPr="00A56DCC">
        <w:t xml:space="preserve">d.o.o., </w:t>
      </w:r>
      <w:r w:rsidR="00B3782E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B3782E">
        <w:t>5</w:t>
      </w:r>
      <w:r>
        <w:t xml:space="preserve">. </w:t>
      </w:r>
      <w:r w:rsidR="007A1CCB">
        <w:t>lipnja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B3782E">
        <w:t>52</w:t>
      </w:r>
      <w:r w:rsidR="007263AB">
        <w:t>.</w:t>
      </w:r>
      <w:r w:rsidR="00B3782E">
        <w:t>484,9</w:t>
      </w:r>
      <w:r w:rsidR="007A1CCB">
        <w:t>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6B6F23">
        <w:t>15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44AF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3782E">
        <w:t>Maji Tomašić</w:t>
      </w:r>
      <w:r w:rsidR="00B3782E" w:rsidRPr="00A56DCC">
        <w:t xml:space="preserve"> iz </w:t>
      </w:r>
      <w:r w:rsidR="00B3782E">
        <w:t>Kastava</w:t>
      </w:r>
      <w:r w:rsidR="00B3782E" w:rsidRPr="00355932">
        <w:t xml:space="preserve">, </w:t>
      </w:r>
      <w:r w:rsidR="00B3782E">
        <w:rPr>
          <w:rFonts w:eastAsiaTheme="minorHAnsi"/>
          <w:lang w:eastAsia="en-US"/>
        </w:rPr>
        <w:t>Rubeši 10/E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44AFE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B3782E">
      <w:t>199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B6F23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44AFE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056F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RZ PERFORMANCE društvo s ograničenom odgovornošću za trgovinu i usluge</izvorni_sadrzaj>
    <derivirana_varijabla naziv="DomainObject.Predmet.ProtustrankaFormated_1">  RZ PERFORMANCE društvo s ograničenom odgovornošću za trgovinu i usluge</derivirana_varijabla>
  </DomainObject.Predmet.ProtustrankaFormated>
  <DomainObject.Predmet.ProtustrankaFormatedOIB>
    <izvorni_sadrzaj>  RZ PERFORMANCE društvo s ograničenom odgovornošću za trgovinu i usluge, OIB 36263933489</izvorni_sadrzaj>
    <derivirana_varijabla naziv="DomainObject.Predmet.ProtustrankaFormatedOIB_1">  RZ PERFORMANCE društvo s ograničenom odgovornošću za trgovinu i usluge, OIB 36263933489</derivirana_varijabla>
  </DomainObject.Predmet.ProtustrankaFormatedOIB>
  <DomainObject.Predmet.ProtustrankaFormatedWithAdress>
    <izvorni_sadrzaj> RZ PERFORMANCE društvo s ograničenom odgovornošću za trgovinu i usluge, Dr. Franje Tuđmana 14, 23000 Zadar</izvorni_sadrzaj>
    <derivirana_varijabla naziv="DomainObject.Predmet.ProtustrankaFormatedWithAdress_1"> RZ PERFORMANCE društvo s ograničenom odgovornošću za trgovinu i usluge, Dr. Franje Tuđmana 14, 23000 Zadar</derivirana_varijabla>
  </DomainObject.Predmet.ProtustrankaFormatedWithAdress>
  <DomainObject.Predmet.ProtustrankaFormatedWithAdressOIB>
    <izvorni_sadrzaj> RZ PERFORMANCE društvo s ograničenom odgovornošću za trgovinu i usluge, OIB 36263933489, Dr. Franje Tuđmana 14, 23000 Zadar</izvorni_sadrzaj>
    <derivirana_varijabla naziv="DomainObject.Predmet.ProtustrankaFormatedWithAdressOIB_1"> RZ PERFORMANCE društvo s ograničenom odgovornošću za trgovinu i usluge, OIB 36263933489, Dr. Franje Tuđmana 14, 23000 Zadar</derivirana_varijabla>
  </DomainObject.Predmet.ProtustrankaFormatedWithAdressOIB>
  <DomainObject.Predmet.ProtustrankaWithAdress>
    <izvorni_sadrzaj>RZ PERFORMANCE društvo s ograničenom odgovornošću za trgovinu i usluge Dr. Franje Tuđmana 14, 23000 Zadar</izvorni_sadrzaj>
    <derivirana_varijabla naziv="DomainObject.Predmet.ProtustrankaWithAdress_1">RZ PERFORMANCE društvo s ograničenom odgovornošću za trgovinu i usluge Dr. Franje Tuđmana 14, 23000 Zadar</derivirana_varijabla>
  </DomainObject.Predmet.ProtustrankaWithAdress>
  <DomainObject.Predmet.ProtustrankaWithAdressOIB>
    <izvorni_sadrzaj>RZ PERFORMANCE društvo s ograničenom odgovornošću za trgovinu i usluge, OIB 36263933489, Dr. Franje Tuđmana 14, 23000 Zadar</izvorni_sadrzaj>
    <derivirana_varijabla naziv="DomainObject.Predmet.ProtustrankaWithAdressOIB_1">RZ PERFORMANCE društvo s ograničenom odgovornošću za trgovinu i usluge, OIB 36263933489, Dr. Franje Tuđmana 14, 23000 Zadar</derivirana_varijabla>
  </DomainObject.Predmet.ProtustrankaWithAdressOIB>
  <DomainObject.Predmet.ProtustrankaNazivFormated>
    <izvorni_sadrzaj>RZ PERFORMANCE društvo s ograničenom odgovornošću za trgovinu i usluge</izvorni_sadrzaj>
    <derivirana_varijabla naziv="DomainObject.Predmet.ProtustrankaNazivFormated_1">RZ PERFORMANCE društvo s ograničenom odgovornošću za trgovinu i usluge</derivirana_varijabla>
  </DomainObject.Predmet.ProtustrankaNazivFormated>
  <DomainObject.Predmet.ProtustrankaNazivFormatedOIB>
    <izvorni_sadrzaj>RZ PERFORMANCE društvo s ograničenom odgovornošću za trgovinu i usluge, OIB 36263933489</izvorni_sadrzaj>
    <derivirana_varijabla naziv="DomainObject.Predmet.ProtustrankaNazivFormatedOIB_1">RZ PERFORMANCE društvo s ograničenom odgovornošću za trgovinu i usluge, OIB 36263933489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RZ PERFORMANCE društvo s ograničenom odgovornošću za trgovinu i usluge</item>
    </izvorni_sadrzaj>
    <derivirana_varijabla naziv="DomainObject.Predmet.ProtuStrankaListFormated_1">
      <item>RZ PERFORMANCE društvo s ograničenom odgovornošću za trgovinu i usluge</item>
    </derivirana_varijabla>
  </DomainObject.Predmet.ProtuStrankaListFormated>
  <DomainObject.Predmet.ProtuStrankaListFormatedOIB>
    <izvorni_sadrzaj>
      <item>RZ PERFORMANCE društvo s ograničenom odgovornošću za trgovinu i usluge, OIB 36263933489</item>
    </izvorni_sadrzaj>
    <derivirana_varijabla naziv="DomainObject.Predmet.ProtuStrankaListFormatedOIB_1">
      <item>RZ PERFORMANCE društvo s ograničenom odgovornošću za trgovinu i usluge, OIB 36263933489</item>
    </derivirana_varijabla>
  </DomainObject.Predmet.ProtuStrankaListFormatedOIB>
  <DomainObject.Predmet.ProtuStrankaListFormatedWithAdress>
    <izvorni_sadrzaj>
      <item>RZ PERFORMANCE društvo s ograničenom odgovornošću za trgovinu i usluge, Dr. Franje Tuđmana 14, 23000 Zadar</item>
    </izvorni_sadrzaj>
    <derivirana_varijabla naziv="DomainObject.Predmet.ProtuStrankaListFormatedWithAdress_1">
      <item>RZ PERFORMANCE društvo s ograničenom odgovornošću za trgovinu i usluge, Dr. Franje Tuđmana 14, 23000 Zadar</item>
    </derivirana_varijabla>
  </DomainObject.Predmet.ProtuStrankaListFormatedWithAdress>
  <DomainObject.Predmet.ProtuStrankaListFormatedWithAdressOIB>
    <izvorni_sadrzaj>
      <item>RZ PERFORMANCE društvo s ograničenom odgovornošću za trgovinu i usluge, OIB 36263933489, Dr. Franje Tuđmana 14, 23000 Zadar</item>
    </izvorni_sadrzaj>
    <derivirana_varijabla naziv="DomainObject.Predmet.ProtuStrankaListFormatedWithAdressOIB_1">
      <item>RZ PERFORMANCE društvo s ograničenom odgovornošću za trgovinu i usluge, OIB 36263933489, Dr. Franje Tuđmana 14, 23000 Zadar</item>
    </derivirana_varijabla>
  </DomainObject.Predmet.ProtuStrankaListFormatedWithAdressOIB>
  <DomainObject.Predmet.ProtuStrankaListNazivFormated>
    <izvorni_sadrzaj>
      <item>RZ PERFORMANCE društvo s ograničenom odgovornošću za trgovinu i usluge</item>
    </izvorni_sadrzaj>
    <derivirana_varijabla naziv="DomainObject.Predmet.ProtuStrankaListNazivFormated_1">
      <item>RZ PERFORMANCE društvo s ograničenom odgovornošću za trgovinu i usluge</item>
    </derivirana_varijabla>
  </DomainObject.Predmet.ProtuStrankaListNazivFormated>
  <DomainObject.Predmet.ProtuStrankaListNazivFormatedOIB>
    <izvorni_sadrzaj>
      <item>RZ PERFORMANCE društvo s ograničenom odgovornošću za trgovinu i usluge, OIB 36263933489</item>
    </izvorni_sadrzaj>
    <derivirana_varijabla naziv="DomainObject.Predmet.ProtuStrankaListNazivFormatedOIB_1">
      <item>RZ PERFORMANCE društvo s ograničenom odgovornošću za trgovinu i usluge, OIB 36263933489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RZ PERFORMANCE društvo s ograničenom odgovornošću za trgovinu i usluge</izvorni_sadrzaj>
    <derivirana_varijabla naziv="DomainObject.Predmet.ProtustrankaIDrugi_1">RZ PERFORMANCE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RZ PERFORMANCE društvo s ograničenom odgovornošću za trgovinu i usluge, OIB 36263933489, Dr. Franje Tuđmana 14, 23000 Zadar</izvorni_sadrzaj>
    <derivirana_varijabla naziv="DomainObject.Predmet.ProtustrankaIDrugiAdressOIB_1">RZ PERFORMANCE društvo s ograničenom odgovornošću za trgovinu i usluge, OIB 36263933489, Dr.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RZ PERFORMANCE društvo s ograničenom odgovornošću za trgovinu i usluge</item>
    </izvorni_sadrzaj>
    <derivirana_varijabla naziv="DomainObject.Predmet.SudioniciListNaziv_1">
      <item>FINA</item>
      <item>RZ PERFORMANCE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RZ PERFORMANCE društvo s ograničenom odgovornošću za trgovinu i usluge, OIB 36263933489, Dr. Franje Tuđmana 14,23000 Zadar</item>
    </izvorni_sadrzaj>
    <derivirana_varijabla naziv="DomainObject.Predmet.SudioniciListAdressOIB_1">
      <item>FINA, OIB 85821130368, Ivana Danila 4,23000 Zadar</item>
      <item>RZ PERFORMANCE društvo s ograničenom odgovornošću za trgovinu i usluge, OIB 36263933489, Dr. 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36263933489</item>
    </izvorni_sadrzaj>
    <derivirana_varijabla naziv="DomainObject.Predmet.SudioniciListNazivOIB_1">
      <item>, OIB 85821130368</item>
      <item>, OIB 36263933489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B5EE0-4C87-4D72-845E-77175CA3C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2332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2018-06-15T05:58:00Z</dcterms:created>
  <dc:creator>Administrator</dc:creator>
  <cp:lastModifiedBy>Ante Rubelj</cp:lastModifiedBy>
  <cp:lastPrinted>2018-06-15T09:18:00Z</cp:lastPrinted>
  <dcterms:modified xmlns:xsi="http://www.w3.org/2001/XMLSchema-instance" xsi:type="dcterms:W3CDTF">2018-06-15T09:18:00Z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(1St-199-18-4 -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