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a6f8c4" w14:paraId="2a6f8c4" w:rsidRDefault="00317CD1" w:rsidP="00317CD1" w:rsidR="00317CD1" w:rsidRPr="00FD1DC8">
      <w:pPr>
        <w:jc w:val="right"/>
        <w15:collapsed w:val="false"/>
      </w:pPr>
      <w:bookmarkStart w:name="_GoBack" w:id="0"/>
      <w:bookmarkEnd w:id="0"/>
      <w:r w:rsidRPr="00FD1DC8">
        <w:t>Posl.br. 1 St-</w:t>
      </w:r>
      <w:r w:rsidR="006C4B1E">
        <w:t>153</w:t>
      </w:r>
      <w:r w:rsidR="005D1C46">
        <w:t>/</w:t>
      </w:r>
      <w:r w:rsidR="005305D3">
        <w:t>20</w:t>
      </w:r>
      <w:r w:rsidR="006C4B1E">
        <w:t>18</w:t>
      </w:r>
      <w:r>
        <w:t>-</w:t>
      </w:r>
      <w:r w:rsidR="006C4B1E">
        <w:t>26</w:t>
      </w:r>
    </w:p>
    <w:p w:rsidRDefault="00317CD1" w:rsidP="00317CD1" w:rsidR="00317CD1" w:rsidRPr="00FD1DC8"/>
    <w:p w:rsidRDefault="00317CD1" w:rsidP="00317CD1" w:rsidR="00317CD1" w:rsidRPr="00FD1DC8">
      <w:pPr>
        <w:jc w:val="center"/>
      </w:pPr>
      <w:r w:rsidRPr="00FD1DC8">
        <w:t>Z A P I S N I K</w:t>
      </w:r>
    </w:p>
    <w:p w:rsidRDefault="00317CD1" w:rsidP="00317CD1" w:rsidR="00317CD1" w:rsidRPr="00FD1DC8">
      <w:pPr>
        <w:jc w:val="center"/>
      </w:pPr>
      <w:r w:rsidRPr="00FD1DC8">
        <w:t xml:space="preserve">od </w:t>
      </w:r>
      <w:r w:rsidR="006C4B1E">
        <w:t>17</w:t>
      </w:r>
      <w:r w:rsidR="00EA025E">
        <w:t xml:space="preserve">. </w:t>
      </w:r>
      <w:r w:rsidR="006C4B1E">
        <w:t>travnja</w:t>
      </w:r>
      <w:r w:rsidR="00EA025E">
        <w:t xml:space="preserve"> </w:t>
      </w:r>
      <w:r w:rsidR="003009D8">
        <w:t>201</w:t>
      </w:r>
      <w:r w:rsidR="00BE287C">
        <w:t>9</w:t>
      </w:r>
      <w:r w:rsidR="00307C2E">
        <w:t>.</w:t>
      </w:r>
    </w:p>
    <w:p w:rsidRDefault="00317CD1" w:rsidP="00317CD1" w:rsidR="00317CD1">
      <w:pPr>
        <w:jc w:val="both"/>
      </w:pPr>
    </w:p>
    <w:p w:rsidRDefault="00307C2E" w:rsidP="00317CD1" w:rsidR="00317CD1" w:rsidRPr="00FD1DC8">
      <w:pPr>
        <w:jc w:val="both"/>
      </w:pPr>
      <w:r>
        <w:t>sa ročišta radi izjašnjavanja o vrijednosti imovine stečajnog dužnika</w:t>
      </w:r>
      <w:r w:rsidR="00317CD1" w:rsidRPr="00FD1DC8">
        <w:t xml:space="preserve"> održana kod Trgovačkog suda u Zadru, u stečajnom postupku nad stečajnim dužnikom </w:t>
      </w:r>
      <w:r w:rsidR="006C4B1E">
        <w:t>BELLA TOURS j.</w:t>
      </w:r>
      <w:r w:rsidR="006C4B1E" w:rsidRPr="005D3532">
        <w:t>d.o.o.</w:t>
      </w:r>
      <w:r w:rsidR="006C4B1E">
        <w:t xml:space="preserve"> putnička agencija u stečaju</w:t>
      </w:r>
      <w:r w:rsidR="006C4B1E" w:rsidRPr="005D3532">
        <w:t xml:space="preserve">, </w:t>
      </w:r>
      <w:r w:rsidR="006C4B1E">
        <w:t>Zadar</w:t>
      </w:r>
      <w:r w:rsidR="006C4B1E" w:rsidRPr="005D3532">
        <w:t xml:space="preserve">, </w:t>
      </w:r>
      <w:r w:rsidR="006C4B1E">
        <w:t>Andrije Hebranga 5</w:t>
      </w:r>
      <w:r w:rsidR="006C4B1E" w:rsidRPr="005D3532">
        <w:t xml:space="preserve">, OIB: </w:t>
      </w:r>
      <w:r w:rsidR="006C4B1E">
        <w:t>02065470670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Nazočni od suda: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1.</w:t>
      </w:r>
      <w:r>
        <w:t xml:space="preserve"> </w:t>
      </w:r>
      <w:r w:rsidR="00307C2E">
        <w:t>Ardena Bajlo, sutkinja</w:t>
      </w:r>
    </w:p>
    <w:p w:rsidRDefault="00317CD1" w:rsidP="00317CD1" w:rsidR="00317CD1" w:rsidRPr="00FD1DC8">
      <w:pPr>
        <w:jc w:val="both"/>
      </w:pPr>
      <w:r w:rsidRPr="00FD1DC8">
        <w:t>2.</w:t>
      </w:r>
      <w:r>
        <w:t xml:space="preserve"> </w:t>
      </w:r>
      <w:r w:rsidR="003009D8">
        <w:t>Ante Rubelj</w:t>
      </w:r>
      <w:r w:rsidRPr="00FD1DC8">
        <w:t>, zapisničar</w:t>
      </w:r>
    </w:p>
    <w:p w:rsidRDefault="00EA025E" w:rsidP="004F1E38" w:rsidR="00EA025E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Početak u </w:t>
      </w:r>
      <w:r w:rsidR="003009D8">
        <w:t>9</w:t>
      </w:r>
      <w:r w:rsidR="006C4B1E">
        <w:t>,25</w:t>
      </w:r>
      <w:r w:rsidRPr="00FD1DC8">
        <w:t xml:space="preserve"> sati.</w:t>
      </w:r>
    </w:p>
    <w:p w:rsidRDefault="00317CD1" w:rsidP="00317CD1" w:rsidR="00317CD1" w:rsidRPr="00FD1DC8">
      <w:pPr>
        <w:jc w:val="both"/>
      </w:pPr>
    </w:p>
    <w:p w:rsidRDefault="0085480D" w:rsidP="00317CD1" w:rsidR="00317CD1" w:rsidRPr="00FD1DC8">
      <w:pPr>
        <w:jc w:val="both"/>
      </w:pPr>
      <w:r>
        <w:t>U</w:t>
      </w:r>
      <w:r w:rsidR="004E61DD">
        <w:t xml:space="preserve">tvrđuje se da </w:t>
      </w:r>
      <w:r w:rsidR="002B23B7">
        <w:t>ni</w:t>
      </w:r>
      <w:r w:rsidR="004E61DD">
        <w:t>je pristupio</w:t>
      </w:r>
      <w:r w:rsidR="00317CD1" w:rsidRPr="00FD1DC8">
        <w:t xml:space="preserve"> </w:t>
      </w:r>
      <w:r w:rsidR="006C4B1E">
        <w:t>Milan Macura</w:t>
      </w:r>
      <w:r w:rsidR="00317CD1" w:rsidRPr="00FD1DC8">
        <w:t>, stečajn</w:t>
      </w:r>
      <w:r w:rsidR="004E61DD">
        <w:t>i</w:t>
      </w:r>
      <w:r w:rsidR="00317CD1" w:rsidRPr="00FD1DC8">
        <w:t xml:space="preserve"> upravitelj.</w:t>
      </w:r>
    </w:p>
    <w:p w:rsidRDefault="00317CD1" w:rsidP="00317CD1" w:rsidR="00317CD1">
      <w:pPr>
        <w:jc w:val="both"/>
      </w:pPr>
    </w:p>
    <w:p w:rsidRDefault="004F1E38" w:rsidP="00317CD1" w:rsidR="004F1E38">
      <w:pPr>
        <w:jc w:val="both"/>
      </w:pPr>
      <w:r>
        <w:t>Za razlučnog vjerovnika</w:t>
      </w:r>
      <w:r w:rsidR="002B23B7">
        <w:t xml:space="preserve"> nitko.</w:t>
      </w:r>
    </w:p>
    <w:p w:rsidRDefault="004F1E38" w:rsidP="00317CD1" w:rsidR="004F1E38" w:rsidRPr="00FD1DC8">
      <w:pPr>
        <w:jc w:val="both"/>
      </w:pPr>
    </w:p>
    <w:p w:rsidRDefault="00317CD1" w:rsidP="00317CD1" w:rsidR="00307C2E">
      <w:pPr>
        <w:jc w:val="both"/>
      </w:pPr>
      <w:r w:rsidRPr="00FD1DC8">
        <w:t xml:space="preserve">Utvrđuje se da </w:t>
      </w:r>
      <w:r w:rsidR="002B23B7">
        <w:t>nema uvjeta za održavanje današnjeg ročišta.</w:t>
      </w:r>
    </w:p>
    <w:p w:rsidRDefault="005A172B" w:rsidP="00317CD1" w:rsidR="005A172B">
      <w:pPr>
        <w:jc w:val="both"/>
      </w:pPr>
    </w:p>
    <w:p w:rsidRDefault="00317CD1" w:rsidP="00317CD1" w:rsidR="00317CD1" w:rsidRPr="00FD1DC8">
      <w:pPr>
        <w:jc w:val="both"/>
      </w:pPr>
      <w:r w:rsidRPr="00FD1DC8">
        <w:t xml:space="preserve">Dovršeno u </w:t>
      </w:r>
      <w:r w:rsidR="003009D8">
        <w:t>09</w:t>
      </w:r>
      <w:r w:rsidR="00AE225C">
        <w:t>,</w:t>
      </w:r>
      <w:r w:rsidR="002B23B7">
        <w:t>30</w:t>
      </w:r>
      <w:r w:rsidRPr="00FD1DC8">
        <w:t xml:space="preserve"> sati.</w:t>
      </w:r>
    </w:p>
    <w:p w:rsidRDefault="00AC25AC" w:rsidP="00317CD1" w:rsidR="00AC25AC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ZAPISNIČAR</w:t>
      </w:r>
      <w:r w:rsidRPr="00FD1DC8">
        <w:tab/>
      </w:r>
      <w:r w:rsidRPr="00FD1DC8">
        <w:tab/>
      </w:r>
      <w:r w:rsidR="009E0678">
        <w:tab/>
      </w:r>
      <w:r w:rsidR="009E0678">
        <w:tab/>
        <w:t xml:space="preserve">     </w:t>
      </w:r>
      <w:r w:rsidRPr="00FD1DC8">
        <w:t>S</w:t>
      </w:r>
      <w:r w:rsidR="009E0678">
        <w:t>UTKINJA</w:t>
      </w:r>
      <w:r w:rsidRPr="00FD1DC8">
        <w:tab/>
      </w:r>
      <w:r w:rsidRPr="00FD1DC8">
        <w:tab/>
      </w:r>
      <w:r w:rsidR="009E0678">
        <w:t xml:space="preserve"> </w:t>
      </w:r>
      <w:r w:rsidRPr="00FD1DC8">
        <w:t>STEČAJNI UPRAVITELJ</w:t>
      </w: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</w:p>
    <w:p w:rsidRDefault="00317CD1" w:rsidP="00317CD1" w:rsidR="00317CD1" w:rsidRPr="00FD1DC8">
      <w:pPr>
        <w:jc w:val="both"/>
      </w:pPr>
      <w:r w:rsidRPr="00FD1DC8">
        <w:t>VJEROVNICI</w:t>
      </w:r>
    </w:p>
    <w:p w:rsidRDefault="00DB052E" w:rsidR="00DB052E"/>
    <w:sectPr w:rsidSect="00307C2E" w:rsidR="00DB052E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7C2E" w:rsidP="00307C2E" w:rsidR="00307C2E">
      <w:r>
        <w:separator/>
      </w:r>
    </w:p>
  </w:endnote>
  <w:endnote w:id="0" w:type="continuationSeparator">
    <w:p w:rsidRDefault="00307C2E" w:rsidP="00307C2E" w:rsidR="00307C2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7C2E" w:rsidP="00307C2E" w:rsidR="00307C2E">
      <w:r>
        <w:separator/>
      </w:r>
    </w:p>
  </w:footnote>
  <w:footnote w:id="0" w:type="continuationSeparator">
    <w:p w:rsidRDefault="00307C2E" w:rsidP="00307C2E" w:rsidR="00307C2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179349083"/>
      <w:docPartObj>
        <w:docPartGallery w:val="Page Numbers (Top of Page)"/>
        <w:docPartUnique/>
      </w:docPartObj>
    </w:sdtPr>
    <w:sdtEndPr/>
    <w:sdtContent>
      <w:p w:rsidRDefault="00307C2E" w:rsidP="00307C2E" w:rsidR="00307C2E" w:rsidRPr="00FD1DC8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5480D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307C2E">
          <w:t xml:space="preserve"> </w:t>
        </w:r>
        <w:r w:rsidRPr="00FD1DC8">
          <w:t>Posl.br. 1 St-</w:t>
        </w:r>
        <w:r w:rsidR="003009D8">
          <w:t>373</w:t>
        </w:r>
        <w:r>
          <w:t>/</w:t>
        </w:r>
        <w:r w:rsidR="003009D8">
          <w:t>2017</w:t>
        </w:r>
        <w:r>
          <w:t>-</w:t>
        </w:r>
        <w:r w:rsidR="003009D8">
          <w:t>5</w:t>
        </w:r>
        <w:r w:rsidR="00EA025E">
          <w:t>6</w:t>
        </w:r>
      </w:p>
      <w:p w:rsidRDefault="00AD045C" w:rsidR="00307C2E">
        <w:pPr>
          <w:pStyle w:val="Zaglavlje"/>
          <w:jc w:val="center"/>
        </w:pPr>
      </w:p>
    </w:sdtContent>
  </w:sdt>
  <w:p w:rsidRDefault="00307C2E" w:rsidR="00307C2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0A18ED"/>
    <w:multiLevelType w:val="hybridMultilevel"/>
    <w:tmpl w:val="5AEA52E4"/>
    <w:lvl w:tplc="9928233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B8D60AC"/>
    <w:multiLevelType w:val="hybridMultilevel"/>
    <w:tmpl w:val="88D8581E"/>
    <w:lvl w:tplc="ACCECFC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23193A7A"/>
    <w:multiLevelType w:val="hybridMultilevel"/>
    <w:tmpl w:val="EDD6C764"/>
    <w:lvl w:tplc="4C8E4088" w:ilvl="0"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3">
    <w:nsid w:val="24DE05AA"/>
    <w:multiLevelType w:val="hybridMultilevel"/>
    <w:tmpl w:val="0D9C99E2"/>
    <w:lvl w:tplc="8512A1F0" w:ilvl="0">
      <w:start w:val="22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4">
    <w:nsid w:val="292E0B30"/>
    <w:multiLevelType w:val="hybridMultilevel"/>
    <w:tmpl w:val="598CC3D6"/>
    <w:lvl w:tplc="FADEE400" w:ilvl="0">
      <w:start w:val="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5">
    <w:nsid w:val="2B19211E"/>
    <w:multiLevelType w:val="hybridMultilevel"/>
    <w:tmpl w:val="4D58AB58"/>
    <w:lvl w:tplc="5EDC8B5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35A23591"/>
    <w:multiLevelType w:val="hybridMultilevel"/>
    <w:tmpl w:val="6A18B048"/>
    <w:lvl w:tplc="418ADBA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37BC5839"/>
    <w:multiLevelType w:val="hybridMultilevel"/>
    <w:tmpl w:val="D5C2F506"/>
    <w:lvl w:tplc="2C5AF9DA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385374AA"/>
    <w:multiLevelType w:val="hybridMultilevel"/>
    <w:tmpl w:val="904E90D2"/>
    <w:lvl w:tplc="8438DE38" w:ilvl="0">
      <w:start w:val="3"/>
      <w:numFmt w:val="bullet"/>
      <w:lvlText w:val="-"/>
      <w:lvlJc w:val="left"/>
      <w:pPr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5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4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1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60"/>
      </w:pPr>
      <w:rPr>
        <w:rFonts w:hAnsi="Wingdings" w:ascii="Wingdings" w:hint="default"/>
      </w:rPr>
    </w:lvl>
  </w:abstractNum>
  <w:abstractNum w:abstractNumId="9">
    <w:nsid w:val="534F3816"/>
    <w:multiLevelType w:val="hybridMultilevel"/>
    <w:tmpl w:val="01F8EB24"/>
    <w:lvl w:tplc="66704EA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60256FC"/>
    <w:multiLevelType w:val="hybridMultilevel"/>
    <w:tmpl w:val="7D48DB46"/>
    <w:lvl w:tplc="F016095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7EC4FA5"/>
    <w:multiLevelType w:val="hybridMultilevel"/>
    <w:tmpl w:val="93E4183A"/>
    <w:lvl w:tplc="4A4216E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2">
    <w:nsid w:val="6BBC6067"/>
    <w:multiLevelType w:val="hybridMultilevel"/>
    <w:tmpl w:val="1040EB7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16A4D37"/>
    <w:multiLevelType w:val="hybridMultilevel"/>
    <w:tmpl w:val="5102347A"/>
    <w:lvl w:tplc="20769A4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7EC82074"/>
    <w:multiLevelType w:val="hybridMultilevel"/>
    <w:tmpl w:val="A45CC598"/>
    <w:lvl w:tplc="850EFBD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2"/>
  </w:num>
  <w:num w:numId="3">
    <w:abstractNumId w:val="1"/>
  </w:num>
  <w:num w:numId="4">
    <w:abstractNumId w:val="10"/>
  </w:num>
  <w:num w:numId="5">
    <w:abstractNumId w:val="14"/>
  </w:num>
  <w:num w:numId="6">
    <w:abstractNumId w:val="4"/>
  </w:num>
  <w:num w:numId="7">
    <w:abstractNumId w:val="7"/>
  </w:num>
  <w:num w:numId="8">
    <w:abstractNumId w:val="11"/>
  </w:num>
  <w:num w:numId="9">
    <w:abstractNumId w:val="2"/>
  </w:num>
  <w:num w:numId="10">
    <w:abstractNumId w:val="13"/>
  </w:num>
  <w:num w:numId="11">
    <w:abstractNumId w:val="0"/>
  </w:num>
  <w:num w:numId="12">
    <w:abstractNumId w:val="9"/>
  </w:num>
  <w:num w:numId="13">
    <w:abstractNumId w:val="3"/>
  </w:num>
  <w:num w:numId="14">
    <w:abstractNumId w:val="5"/>
  </w:num>
  <w:num w:numId="15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7CD1"/>
    <w:rsid w:val="00033854"/>
    <w:rsid w:val="000A4643"/>
    <w:rsid w:val="00274E5D"/>
    <w:rsid w:val="002B23B7"/>
    <w:rsid w:val="003009D8"/>
    <w:rsid w:val="00302D11"/>
    <w:rsid w:val="00307C2E"/>
    <w:rsid w:val="00317CD1"/>
    <w:rsid w:val="004E61DD"/>
    <w:rsid w:val="004F1E38"/>
    <w:rsid w:val="004F260B"/>
    <w:rsid w:val="005305D3"/>
    <w:rsid w:val="005A172B"/>
    <w:rsid w:val="005D1C46"/>
    <w:rsid w:val="0067481E"/>
    <w:rsid w:val="006C4B1E"/>
    <w:rsid w:val="00705044"/>
    <w:rsid w:val="00736778"/>
    <w:rsid w:val="007A1BF0"/>
    <w:rsid w:val="007A715F"/>
    <w:rsid w:val="0085480D"/>
    <w:rsid w:val="008A696D"/>
    <w:rsid w:val="009A4045"/>
    <w:rsid w:val="009C674C"/>
    <w:rsid w:val="009E0678"/>
    <w:rsid w:val="00A57FDF"/>
    <w:rsid w:val="00AC25AC"/>
    <w:rsid w:val="00AD045C"/>
    <w:rsid w:val="00AE225C"/>
    <w:rsid w:val="00BE287C"/>
    <w:rsid w:val="00DB052E"/>
    <w:rsid w:val="00E21F85"/>
    <w:rsid w:val="00E2638C"/>
    <w:rsid w:val="00EA025E"/>
    <w:rsid w:val="00F13B20"/>
    <w:rsid w:val="00F170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17CD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07C2E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45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D045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D045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D045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D045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17CD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07C2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07C2E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A57FD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D045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D045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D045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D045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D045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43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5669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4662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3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453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242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17. travnja 2019.</izvorni_sadrzaj>
    <derivirana_varijabla naziv="DomainObject.StvarniPocetakDatum_1">17. travnja 2019.</derivirana_varijabla>
  </DomainObject.StvarniPocetakDatum>
  <DomainObject.StvarniZavrsetakDatum>
    <izvorni_sadrzaj>17. travnja 2019.</izvorni_sadrzaj>
    <derivirana_varijabla naziv="DomainObject.StvarniZavrsetakDatum_1">17. travnja 2019.</derivirana_varijabla>
  </DomainObject.StvarniZavrsetakDatum>
  <DomainObject.PlaniraniZavrsetakDatum>
    <izvorni_sadrzaj>17. travnja 2019.</izvorni_sadrzaj>
    <derivirana_varijabla naziv="DomainObject.PlaniraniZavrsetakDatum_1">17. travnja 2019.</derivirana_varijabla>
  </DomainObject.PlaniraniZavrsetakDatum>
  <DomainObject.PlaniraniPocetakDatum>
    <izvorni_sadrzaj>17. travnja 2019.</izvorni_sadrzaj>
    <derivirana_varijabla naziv="DomainObject.PlaniraniPocetakDatum_1">17. travnja 2019.</derivirana_varijabla>
  </DomainObject.PlaniraniPocetakDatum>
  <DomainObject.StvarniPocetakVrijeme>
    <izvorni_sadrzaj>09:25</izvorni_sadrzaj>
    <derivirana_varijabla naziv="DomainObject.StvarniPocetakVrijeme_1">09:25</derivirana_varijabla>
  </DomainObject.StvarniPocetakVrijeme>
  <DomainObject.StvarniZavrsetakVrijeme>
    <izvorni_sadrzaj>09:30</izvorni_sadrzaj>
    <derivirana_varijabla naziv="DomainObject.StvarniZavrsetakVrijeme_1">09:30</derivirana_varijabla>
  </DomainObject.StvarniZavrsetakVrijeme>
  <DomainObject.PlaniraniZavrsetakVrijeme>
    <izvorni_sadrzaj>09:40</izvorni_sadrzaj>
    <derivirana_varijabla naziv="DomainObject.PlaniraniZavrsetakVrijeme_1">09:40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17. travnja 2019.</izvorni_sadrzaj>
    <derivirana_varijabla naziv="DomainObject.Zapisnik.DatumKreiranja_1">17. travnja 2019.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St-153/2018-30</izvorni_sadrzaj>
    <derivirana_varijabla naziv="DomainObject.Zapisnik.Oznaka_1">St-153/2018-30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</izvorni_sadrzaj>
    <derivirana_varijabla naziv="DomainObject.Predmet.Broj_1">153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svibnja 2018.</izvorni_sadrzaj>
    <derivirana_varijabla naziv="DomainObject.Predmet.DatumOsnivanja_1">9.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St-153/2018</izvorni_sadrzaj>
    <derivirana_varijabla naziv="DomainObject.Predmet.OznakaBroj_1">St-153/2018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BELLA TOURS jednostavno društvo s ograničenom odgovornošću putnička agencija</izvorni_sadrzaj>
    <derivirana_varijabla naziv="DomainObject.Predmet.ProtustrankaFormated_1">  BELLA TOURS jednostavno društvo s ograničenom odgovornošću putnička agencija</derivirana_varijabla>
  </DomainObject.Predmet.ProtustrankaFormated>
  <DomainObject.Predmet.ProtustrankaFormatedOIB>
    <izvorni_sadrzaj>  BELLA TOURS jednostavno društvo s ograničenom odgovornošću putnička agencija, OIB 02065470670</izvorni_sadrzaj>
    <derivirana_varijabla naziv="DomainObject.Predmet.ProtustrankaFormatedOIB_1">  BELLA TOURS jednostavno društvo s ograničenom odgovornošću putnička agencija, OIB 02065470670</derivirana_varijabla>
  </DomainObject.Predmet.ProtustrankaFormatedOIB>
  <DomainObject.Predmet.ProtustrankaFormatedWithAdress>
    <izvorni_sadrzaj> BELLA TOURS jednostavno društvo s ograničenom odgovornošću putnička agencija, Andrije Hebranga 5, 23000 Zadar</izvorni_sadrzaj>
    <derivirana_varijabla naziv="DomainObject.Predmet.ProtustrankaFormatedWithAdress_1"> BELLA TOURS jednostavno društvo s ograničenom odgovornošću putnička agencija, Andrije Hebranga 5, 23000 Zadar</derivirana_varijabla>
  </DomainObject.Predmet.ProtustrankaFormatedWithAdress>
  <DomainObject.Predmet.ProtustrankaFormatedWithAdressOIB>
    <izvorni_sadrzaj> BELLA TOURS jednostavno društvo s ograničenom odgovornošću putnička agencija, OIB 02065470670, Andrije Hebranga 5, 23000 Zadar</izvorni_sadrzaj>
    <derivirana_varijabla naziv="DomainObject.Predmet.ProtustrankaFormatedWithAdressOIB_1"> BELLA TOURS jednostavno društvo s ograničenom odgovornošću putnička agencija, OIB 02065470670, Andrije Hebranga 5, 23000 Zadar</derivirana_varijabla>
  </DomainObject.Predmet.ProtustrankaFormatedWithAdressOIB>
  <DomainObject.Predmet.ProtustrankaWithAdress>
    <izvorni_sadrzaj>BELLA TOURS jednostavno društvo s ograničenom odgovornošću putnička agencija Andrije Hebranga 5, 23000 Zadar</izvorni_sadrzaj>
    <derivirana_varijabla naziv="DomainObject.Predmet.ProtustrankaWithAdress_1">BELLA TOURS jednostavno društvo s ograničenom odgovornošću putnička agencija Andrije Hebranga 5, 23000 Zadar</derivirana_varijabla>
  </DomainObject.Predmet.ProtustrankaWithAdress>
  <DomainObject.Predmet.ProtustrankaWithAdressOIB>
    <izvorni_sadrzaj>BELLA TOURS jednostavno društvo s ograničenom odgovornošću putnička agencija, OIB 02065470670, Andrije Hebranga 5, 23000 Zadar</izvorni_sadrzaj>
    <derivirana_varijabla naziv="DomainObject.Predmet.ProtustrankaWithAdressOIB_1">BELLA TOURS jednostavno društvo s ograničenom odgovornošću putnička agencija, OIB 02065470670, Andrije Hebranga 5, 23000 Zadar</derivirana_varijabla>
  </DomainObject.Predmet.ProtustrankaWithAdressOIB>
  <DomainObject.Predmet.ProtustrankaNazivFormated>
    <izvorni_sadrzaj>BELLA TOURS jednostavno društvo s ograničenom odgovornošću putnička agencija</izvorni_sadrzaj>
    <derivirana_varijabla naziv="DomainObject.Predmet.ProtustrankaNazivFormated_1">BELLA TOURS jednostavno društvo s ograničenom odgovornošću putnička agencija</derivirana_varijabla>
  </DomainObject.Predmet.ProtustrankaNazivFormated>
  <DomainObject.Predmet.ProtustrankaNazivFormatedOIB>
    <izvorni_sadrzaj>BELLA TOURS jednostavno društvo s ograničenom odgovornošću putnička agencija, OIB 02065470670</izvorni_sadrzaj>
    <derivirana_varijabla naziv="DomainObject.Predmet.ProtustrankaNazivFormatedOIB_1">BELLA TOURS jednostavno društvo s ograničenom odgovornošću putnička agencija, OIB 02065470670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BELLA TOURS jednostavno društvo s ograničenom odgovornošću putnička agencija</item>
    </izvorni_sadrzaj>
    <derivirana_varijabla naziv="DomainObject.Predmet.ProtuStrankaListFormated_1">
      <item>BELLA TOURS jednostavno društvo s ograničenom odgovornošću putnička agencija</item>
    </derivirana_varijabla>
  </DomainObject.Predmet.ProtuStrankaListFormated>
  <DomainObject.Predmet.ProtuStrankaListFormatedOIB>
    <izvorni_sadrzaj>
      <item>BELLA TOURS jednostavno društvo s ograničenom odgovornošću putnička agencija, OIB 02065470670</item>
    </izvorni_sadrzaj>
    <derivirana_varijabla naziv="DomainObject.Predmet.ProtuStrankaListFormatedOIB_1">
      <item>BELLA TOURS jednostavno društvo s ograničenom odgovornošću putnička agencija, OIB 02065470670</item>
    </derivirana_varijabla>
  </DomainObject.Predmet.ProtuStrankaListFormatedOIB>
  <DomainObject.Predmet.ProtuStrankaListFormatedWithAdress>
    <izvorni_sadrzaj>
      <item>BELLA TOURS jednostavno društvo s ograničenom odgovornošću putnička agencija, Andrije Hebranga 5, 23000 Zadar</item>
    </izvorni_sadrzaj>
    <derivirana_varijabla naziv="DomainObject.Predmet.ProtuStrankaListFormatedWithAdress_1">
      <item>BELLA TOURS jednostavno društvo s ograničenom odgovornošću putnička agencija, Andrije Hebranga 5, 23000 Zadar</item>
    </derivirana_varijabla>
  </DomainObject.Predmet.ProtuStrankaListFormatedWithAdress>
  <DomainObject.Predmet.ProtuStrankaListFormatedWithAdressOIB>
    <izvorni_sadrzaj>
      <item>BELLA TOURS jednostavno društvo s ograničenom odgovornošću putnička agencija, OIB 02065470670, Andrije Hebranga 5, 23000 Zadar</item>
    </izvorni_sadrzaj>
    <derivirana_varijabla naziv="DomainObject.Predmet.ProtuStrankaListFormatedWithAdressOIB_1">
      <item>BELLA TOURS jednostavno društvo s ograničenom odgovornošću putnička agencija, OIB 02065470670, Andrije Hebranga 5, 23000 Zadar</item>
    </derivirana_varijabla>
  </DomainObject.Predmet.ProtuStrankaListFormatedWithAdressOIB>
  <DomainObject.Predmet.ProtuStrankaListNazivFormated>
    <izvorni_sadrzaj>
      <item>BELLA TOURS jednostavno društvo s ograničenom odgovornošću putnička agencija</item>
    </izvorni_sadrzaj>
    <derivirana_varijabla naziv="DomainObject.Predmet.ProtuStrankaListNazivFormated_1">
      <item>BELLA TOURS jednostavno društvo s ograničenom odgovornošću putnička agencija</item>
    </derivirana_varijabla>
  </DomainObject.Predmet.ProtuStrankaListNazivFormated>
  <DomainObject.Predmet.ProtuStrankaListNazivFormatedOIB>
    <izvorni_sadrzaj>
      <item>BELLA TOURS jednostavno društvo s ograničenom odgovornošću putnička agencija, OIB 02065470670</item>
    </izvorni_sadrzaj>
    <derivirana_varijabla naziv="DomainObject.Predmet.ProtuStrankaListNazivFormatedOIB_1">
      <item>BELLA TOURS jednostavno društvo s ograničenom odgovornošću putnička agencija, OIB 02065470670</item>
    </derivirana_varijabla>
  </DomainObject.Predmet.ProtuStrankaListNazivFormatedOIB>
  <DomainObject.Predmet.OstaliListFormated>
    <izvorni_sadrzaj>
      <item>Nikolina Martinović</item>
    </izvorni_sadrzaj>
    <derivirana_varijabla naziv="DomainObject.Predmet.OstaliListFormated_1">
      <item>Nikolina Martinović</item>
    </derivirana_varijabla>
  </DomainObject.Predmet.OstaliListFormated>
  <DomainObject.Predmet.OstaliListFormatedOIB>
    <izvorni_sadrzaj>
      <item>Nikolina Martinović, OIB 99638121085</item>
    </izvorni_sadrzaj>
    <derivirana_varijabla naziv="DomainObject.Predmet.OstaliListFormatedOIB_1">
      <item>Nikolina Martinović, OIB 99638121085</item>
    </derivirana_varijabla>
  </DomainObject.Predmet.OstaliListFormatedOIB>
  <DomainObject.Predmet.OstaliListFormatedWithAdress>
    <izvorni_sadrzaj>
      <item>Nikolina Martinović, Ulica Andrije Hebranga 5, 23000 Zadar</item>
    </izvorni_sadrzaj>
    <derivirana_varijabla naziv="DomainObject.Predmet.OstaliListFormatedWithAdress_1">
      <item>Nikolina Martinović, Ulica Andrije Hebranga 5, 23000 Zadar</item>
    </derivirana_varijabla>
  </DomainObject.Predmet.OstaliListFormatedWithAdress>
  <DomainObject.Predmet.OstaliListFormatedWithAdressOIB>
    <izvorni_sadrzaj>
      <item>Nikolina Martinović, OIB 99638121085, Ulica Andrije Hebranga 5, 23000 Zadar</item>
    </izvorni_sadrzaj>
    <derivirana_varijabla naziv="DomainObject.Predmet.OstaliListFormatedWithAdressOIB_1">
      <item>Nikolina Martinović, OIB 99638121085, Ulica Andrije Hebranga 5, 23000 Zadar</item>
    </derivirana_varijabla>
  </DomainObject.Predmet.OstaliListFormatedWithAdressOIB>
  <DomainObject.Predmet.OstaliListNazivFormated>
    <izvorni_sadrzaj>
      <item>Nikolina Martinović</item>
    </izvorni_sadrzaj>
    <derivirana_varijabla naziv="DomainObject.Predmet.OstaliListNazivFormated_1">
      <item>Nikolina Martinović</item>
    </derivirana_varijabla>
  </DomainObject.Predmet.OstaliListNazivFormated>
  <DomainObject.Predmet.OstaliListNazivFormatedOIB>
    <izvorni_sadrzaj>
      <item>Nikolina Martinović, OIB 99638121085</item>
    </izvorni_sadrzaj>
    <derivirana_varijabla naziv="DomainObject.Predmet.OstaliListNazivFormatedOIB_1">
      <item>Nikolina Martinović, OIB 99638121085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travnja 2019.</izvorni_sadrzaj>
    <derivirana_varijabla naziv="DomainObject.Datum_1">17. travnja 2019.</derivirana_varijabla>
  </DomainObject.Datum>
  <DomainObject.PoslovniBrojDokumenta>
    <izvorni_sadrzaj>St-153/2018-30</izvorni_sadrzaj>
    <derivirana_varijabla naziv="DomainObject.PoslovniBrojDokumenta_1">St-153/2018-30</derivirana_varijabla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BELLA TOURS jednostavno društvo s ograničenom odgovornošću putnička agencija</izvorni_sadrzaj>
    <derivirana_varijabla naziv="DomainObject.Predmet.ProtustrankaIDrugi_1">BELLA TOURS jednostavno društvo s ograničenom odgovornošću putnička agencija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BELLA TOURS jednostavno društvo s ograničenom odgovornošću putnička agencija, OIB 02065470670, Andrije Hebranga 5, 23000 Zadar</izvorni_sadrzaj>
    <derivirana_varijabla naziv="DomainObject.Predmet.ProtustrankaIDrugiAdressOIB_1">BELLA TOURS jednostavno društvo s ograničenom odgovornošću putnička agencija, OIB 02065470670, Andrije Hebranga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BELLA TOURS jednostavno društvo s ograničenom odgovornošću putnička agencija</item>
      <item>FINA</item>
      <item>Nikolina Martinović</item>
    </izvorni_sadrzaj>
    <derivirana_varijabla naziv="DomainObject.Predmet.SudioniciListNaziv_1">
      <item>BELLA TOURS jednostavno društvo s ograničenom odgovornošću putnička agencija</item>
      <item>FINA</item>
      <item>Nikolina Martinović</item>
    </derivirana_varijabla>
  </DomainObject.Predmet.SudioniciListNaziv>
  <DomainObject.Predmet.SudioniciListAdressOIB>
    <izvorni_sadrzaj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izvorni_sadrzaj>
    <derivirana_varijabla naziv="DomainObject.Predmet.SudioniciListAdressOIB_1">
      <item>BELLA TOURS jednostavno društvo s ograničenom odgovornošću putnička agencija, OIB 02065470670, Andrije Hebranga 5,23000 Zadar</item>
      <item>FINA, OIB 85821130368</item>
      <item>Nikolina Martinović, OIB 99638121085, Ulica Andrije Hebranga 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02065470670</item>
      <item>, OIB 85821130368</item>
      <item>, OIB 99638121085</item>
    </izvorni_sadrzaj>
    <derivirana_varijabla naziv="DomainObject.Predmet.SudioniciListNazivOIB_1">
      <item>, OIB 02065470670</item>
      <item>, OIB 85821130368</item>
      <item>, OIB 99638121085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Milan Macura, OIB 25991506239, Stjepana Radića 24 Šibenik</item>
    </izvorni_sadrzaj>
    <derivirana_varijabla naziv="DomainObject.Predmet.StecajniUpraviteljiListAddressOIB_1">
      <item>Milan Macura, OIB 25991506239, Stjepana Radića 24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17. travnja 2019.</izvorni_sadrzaj>
    <derivirana_varijabla naziv="DomainObject.Predmet.DatumZadnjeOdrzaneSudskeRadnje_1">17. travnja 2019.</derivirana_varijabla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95</properties:Words>
  <properties:Characters>534</properties:Characters>
  <properties:Lines>29</properties:Lines>
  <properties:Paragraphs>14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2019-04-17T05:52:00Z</dcterms:created>
  <dc:creator>wsadmin</dc:creator>
  <cp:lastModifiedBy>Ante Rubelj</cp:lastModifiedBy>
  <cp:lastPrinted>2017-06-08T08:15:00Z</cp:lastPrinted>
  <dcterms:modified xmlns:xsi="http://www.w3.org/2001/XMLSchema-instance" xsi:type="dcterms:W3CDTF">2019-04-17T11:51:00Z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St-153/2018-30 / Zapisnik - Ročište (St-153-18 - radi izjašnjavanja o vrijednosti imovine 17.4.2019.docx)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